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2717" w14:paraId="8662717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9F6AC2">
        <w:rPr>
          <w:b/>
        </w:rPr>
        <w:t>174</w:t>
      </w:r>
      <w:r w:rsidR="00AA295C">
        <w:rPr>
          <w:b/>
        </w:rPr>
        <w:t>/</w:t>
      </w:r>
      <w:r w:rsidR="00414FE7">
        <w:rPr>
          <w:b/>
        </w:rPr>
        <w:t>2016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9F6AC2" w:rsidRPr="009F6AC2">
        <w:t>PULIĆ d.o.o. za trgovinu, ugostiteljstvo i usluge "u stečaju", Močići, Dobrota 18, MBS: 090018823, OIB: 40684962960, zastupanog po stečajnom upravitelju Milan Ljubičić iz Kolan, Šimuni 142, OIB: 87161295116, izvan ročišta</w:t>
      </w:r>
      <w:r w:rsidR="009F6AC2">
        <w:t xml:space="preserve">, dana </w:t>
      </w:r>
      <w:r w:rsidR="00492F56">
        <w:t>30</w:t>
      </w:r>
      <w:r w:rsidR="005F13CC">
        <w:t xml:space="preserve">. </w:t>
      </w:r>
      <w:r w:rsidR="00492F56">
        <w:t>kolovoz</w:t>
      </w:r>
      <w:r w:rsidR="00414FE7" w:rsidRPr="00414FE7">
        <w:t>a</w:t>
      </w:r>
      <w:r w:rsidR="00FF68CD">
        <w:t xml:space="preserve"> 201</w:t>
      </w:r>
      <w:r w:rsidR="005F13CC">
        <w:t>8</w:t>
      </w:r>
      <w:r w:rsidR="00FF68CD">
        <w:t>.g.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9F6AC2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9F6AC2">
        <w:t>Milan Ljubičić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</w:t>
      </w:r>
      <w:r w:rsidR="00492F56">
        <w:t xml:space="preserve"> račune knjigovodstvenih usluga, pričuve, hep, čistoča i dr. navedeno na ročištu za diobu</w:t>
      </w:r>
      <w:r w:rsidR="009F6AC2" w:rsidRPr="009F6AC2">
        <w:t>.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492F56">
        <w:rPr>
          <w:b/>
        </w:rPr>
        <w:t>30</w:t>
      </w:r>
      <w:r w:rsidRPr="00FD23BA">
        <w:rPr>
          <w:b/>
        </w:rPr>
        <w:t xml:space="preserve">. </w:t>
      </w:r>
      <w:r w:rsidR="00492F56">
        <w:rPr>
          <w:b/>
        </w:rPr>
        <w:t>kolovoz</w:t>
      </w:r>
      <w:r>
        <w:rPr>
          <w:b/>
        </w:rPr>
        <w:t>a</w:t>
      </w:r>
      <w:r w:rsidRPr="00FD23BA">
        <w:rPr>
          <w:b/>
        </w:rPr>
        <w:t xml:space="preserve"> 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putem </w:t>
      </w:r>
      <w:r w:rsidR="005F13CC" w:rsidRPr="005F13CC">
        <w:t>e-oglasna ploča suda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r w:rsidRPr="00414FE7"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92F56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3155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9F6AC2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42AAA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1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1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1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1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1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1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1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1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  <item>Tomislav Keser</item>
      <item>Safija Denkwitz Cerić</item>
    </izvorni_sadrzaj>
    <derivirana_varijabla naziv="DomainObject.Predmet.OstaliListFormated_1">
      <item>Milan Ljubičić, stečajni upravitelj</item>
      <item>Republika Hrvatska</item>
      <item>Tomislav Šiško</item>
      <item>Niko Pulić</item>
      <item>Tomislav Keser</item>
      <item>Safija Denkwitz Cerić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  <item>Tomislav Keser</item>
      <item>Safija Denkwitz Cerić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  <item>Tomislav Keser</item>
      <item>Safija Denkwitz Cerić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  <item>Tomislav Keser, Zagrebačka 29, 10410 Velika Gorica</item>
      <item>Safija Denkwitz Cerić, Seljine brigade 55 C, 10410 Staro Čiče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  <item>Tomislav Keser, Zagrebačka 29, 10410 Velika Gorica</item>
      <item>Safija Denkwitz Cerić, Seljine brigade 55 C, 10410 Staro Čiče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  <item>Tomislav Keser, Zagrebačka 29, 10410 Velika Gorica</item>
      <item>Safija Denkwitz Cerić, Seljine brigade 55 C, 10410 Staro Čiče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  <item>Tomislav Keser, Zagrebačka 29, 10410 Velika Gorica</item>
      <item>Safija Denkwitz Cerić, Seljine brigade 55 C, 10410 Staro Čiče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  <item>Tomislav Keser</item>
      <item>Safija Denkwitz Cerić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  <item>Tomislav Keser</item>
      <item>Safija Denkwitz Cerić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  <item>Tomislav Keser</item>
      <item>Safija Denkwitz Cerić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  <item>Tomislav Keser</item>
      <item>Safija Denkwitz Cerić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  <item>Tomislav Keser</item>
      <item>Safija Denkwitz Cerić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  <item>Tomislav Keser</item>
      <item>Safija Denkwitz Cerić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  <item>Tomislav Keser, Zagrebačka 29,10410 Velika Gorica</item>
      <item>Safija Denkwitz Cerić, Seljine brigade 55 C,10410 Staro Čiče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  <item>Tomislav Keser, Zagrebačka 29,10410 Velika Gorica</item>
      <item>Safija Denkwitz Cerić, Seljine brigade 55 C,10410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FCD8B-4405-4D99-9474-D1ABA3A41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191</properties:Words>
  <properties:Characters>910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1122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2018-08-30T07:43:00Z</dcterms:created>
  <dc:creator>none</dc:creator>
  <cp:lastModifiedBy>Andrijana Leto</cp:lastModifiedBy>
  <cp:lastPrinted>2018-08-30T07:12:00Z</cp:lastPrinted>
  <dcterms:modified xmlns:xsi="http://www.w3.org/2001/XMLSchema-instance" xsi:type="dcterms:W3CDTF">2018-08-30T07:57:00Z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174- 16  očitovanje dostaviti račune.docx)</vt:lpwstr>
  </prop:property>
  <prop:property name="CC_coloring" pid="5" fmtid="{D5CDD505-2E9C-101B-9397-08002B2CF9AE}">
    <vt:bool>false</vt:bool>
  </prop:property>
</prop:Properties>
</file>