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f1ca3" w14:paraId="78f1ca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AD213C">
        <w:t>1342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 xml:space="preserve">, za pokretanje skraćenog stečajnog postupka  nad dužnikom </w:t>
      </w:r>
      <w:r w:rsidR="00AD213C">
        <w:t xml:space="preserve">ŽUŽINO j.d.o.o. za ugostiteljstvo i trgovinu, Višnjevac, Ante Starčevića 13, </w:t>
      </w:r>
      <w:r w:rsidR="002779E6">
        <w:t xml:space="preserve"> </w:t>
      </w:r>
      <w:r w:rsidR="004A0D7B">
        <w:t>MBS</w:t>
      </w:r>
      <w:r w:rsidR="00AD213C">
        <w:t>: 030182436</w:t>
      </w:r>
      <w:r w:rsidR="004A0D7B">
        <w:t>, OIB</w:t>
      </w:r>
      <w:r w:rsidR="00AD213C">
        <w:t>:73506175338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AD213C">
        <w:t xml:space="preserve">13.rujna </w:t>
      </w:r>
      <w:r w:rsidR="00224AFF">
        <w:t>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 ukupni iznos evidentiranog duga dužnika</w:t>
      </w:r>
      <w:r w:rsidR="00AD213C">
        <w:t xml:space="preserve"> </w:t>
      </w:r>
      <w:r w:rsidR="00AD213C" w:rsidRPr="00AD213C">
        <w:t>ŽUŽINO j.d.o.o. za ugostiteljstvo i trgovinu, Višnjevac, Ante Starčevića 13,  MBS: 030182436, OIB:73506175338</w:t>
      </w:r>
      <w:r>
        <w:t>, iznosi</w:t>
      </w:r>
      <w:r w:rsidR="00AD213C">
        <w:t xml:space="preserve"> 8.274,36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>osoba ovlaštena za zastupanje dužnika</w:t>
      </w:r>
      <w:r w:rsidR="002E3F4E">
        <w:t xml:space="preserve"> </w:t>
      </w:r>
      <w:r w:rsidR="00AD213C">
        <w:t xml:space="preserve">Tihana </w:t>
      </w:r>
      <w:proofErr w:type="spellStart"/>
      <w:r w:rsidR="00AD213C">
        <w:t>Žuža</w:t>
      </w:r>
      <w:proofErr w:type="spellEnd"/>
      <w:r w:rsidR="002779E6">
        <w:t xml:space="preserve">, Osijek, </w:t>
      </w:r>
      <w:r w:rsidR="00AD213C">
        <w:t>VIJENAC PETROVE GORE 22</w:t>
      </w:r>
      <w:r w:rsidR="002779E6">
        <w:t xml:space="preserve">, </w:t>
      </w:r>
      <w:r w:rsidR="00905F6B">
        <w:t>OIB:</w:t>
      </w:r>
      <w:r w:rsidR="00AD213C">
        <w:t>75045752028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AD213C">
        <w:t>1342-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AD213C">
        <w:t xml:space="preserve">13.rujna </w:t>
      </w:r>
      <w:r>
        <w:t>201</w:t>
      </w:r>
      <w:r w:rsidR="00454056">
        <w:t>7</w:t>
      </w:r>
      <w:r>
        <w:t>.</w:t>
      </w:r>
      <w:r w:rsidR="00AD213C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AD213C">
        <w:t>15/11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211E" w:rsidR="0080211E">
      <w:r>
        <w:separator/>
      </w:r>
    </w:p>
  </w:endnote>
  <w:endnote w:id="0" w:type="continuationSeparator">
    <w:p w:rsidRDefault="0080211E" w:rsidR="00802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211E" w:rsidR="0080211E">
      <w:r>
        <w:separator/>
      </w:r>
    </w:p>
  </w:footnote>
  <w:footnote w:id="0" w:type="continuationSeparator">
    <w:p w:rsidRDefault="0080211E" w:rsidR="008021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3F4E"/>
    <w:rsid w:val="002F4AAF"/>
    <w:rsid w:val="002F4CB5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11E"/>
    <w:rsid w:val="008023F7"/>
    <w:rsid w:val="00802FE4"/>
    <w:rsid w:val="008036D9"/>
    <w:rsid w:val="008139A8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0403"/>
    <w:rsid w:val="00AB7B53"/>
    <w:rsid w:val="00AD213C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B04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04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4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4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4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B04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04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4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4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4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1342</izvorni_sadrzaj>
    <derivirana_varijabla naziv="DomainObject.Predmet.Broj_1">1342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St-1342/2017</izvorni_sadrzaj>
    <derivirana_varijabla naziv="DomainObject.Predmet.OznakaBroj_1">St-1342/2017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ŽUŽINO j.d.o.o. za ugostiteljstvo i trgovinu</izvorni_sadrzaj>
    <derivirana_varijabla naziv="DomainObject.Predmet.ProtustrankaFormated_1">  ŽUŽINO j.d.o.o. za ugostiteljstvo i trgovinu</derivirana_varijabla>
  </DomainObject.Predmet.ProtustrankaFormated>
  <DomainObject.Predmet.ProtustrankaFormatedOIB>
    <izvorni_sadrzaj>  ŽUŽINO j.d.o.o. za ugostiteljstvo i trgovinu, OIB 73506175338</izvorni_sadrzaj>
    <derivirana_varijabla naziv="DomainObject.Predmet.ProtustrankaFormatedOIB_1">  ŽUŽINO j.d.o.o. za ugostiteljstvo i trgovinu, OIB 73506175338</derivirana_varijabla>
  </DomainObject.Predmet.ProtustrankaFormatedOIB>
  <DomainObject.Predmet.ProtustrankaFormatedWithAdress>
    <izvorni_sadrzaj> ŽUŽINO j.d.o.o. za ugostiteljstvo i trgovinu, Ante Starčevića 13, 31220 Višnjevac</izvorni_sadrzaj>
    <derivirana_varijabla naziv="DomainObject.Predmet.ProtustrankaFormatedWithAdress_1"> ŽUŽINO j.d.o.o. za ugostiteljstvo i trgovinu, Ante Starčevića 13, 31220 Višnjevac</derivirana_varijabla>
  </DomainObject.Predmet.ProtustrankaFormatedWithAdress>
  <DomainObject.Predmet.ProtustrankaFormatedWithAdressOIB>
    <izvorni_sadrzaj> ŽUŽINO j.d.o.o. za ugostiteljstvo i trgovinu, OIB 73506175338, Ante Starčevića 13, 31220 Višnjevac</izvorni_sadrzaj>
    <derivirana_varijabla naziv="DomainObject.Predmet.ProtustrankaFormatedWithAdressOIB_1"> ŽUŽINO j.d.o.o. za ugostiteljstvo i trgovinu, OIB 73506175338, Ante Starčevića 13, 31220 Višnjevac</derivirana_varijabla>
  </DomainObject.Predmet.ProtustrankaFormatedWithAdressOIB>
  <DomainObject.Predmet.ProtustrankaWithAdress>
    <izvorni_sadrzaj>ŽUŽINO j.d.o.o. za ugostiteljstvo i trgovinu Ante Starčevića 13, 31220 Višnjevac</izvorni_sadrzaj>
    <derivirana_varijabla naziv="DomainObject.Predmet.ProtustrankaWithAdress_1">ŽUŽINO j.d.o.o. za ugostiteljstvo i trgovinu Ante Starčevića 13, 31220 Višnjevac</derivirana_varijabla>
  </DomainObject.Predmet.ProtustrankaWithAdress>
  <DomainObject.Predmet.ProtustrankaWithAdressOIB>
    <izvorni_sadrzaj>ŽUŽINO j.d.o.o. za ugostiteljstvo i trgovinu, OIB 73506175338, Ante Starčevića 13, 31220 Višnjevac</izvorni_sadrzaj>
    <derivirana_varijabla naziv="DomainObject.Predmet.ProtustrankaWithAdressOIB_1">ŽUŽINO j.d.o.o. za ugostiteljstvo i trgovinu, OIB 73506175338, Ante Starčevića 13, 31220 Višnjevac</derivirana_varijabla>
  </DomainObject.Predmet.ProtustrankaWithAdressOIB>
  <DomainObject.Predmet.ProtustrankaNazivFormated>
    <izvorni_sadrzaj>ŽUŽINO j.d.o.o. za ugostiteljstvo i trgovinu</izvorni_sadrzaj>
    <derivirana_varijabla naziv="DomainObject.Predmet.ProtustrankaNazivFormated_1">ŽUŽINO j.d.o.o. za ugostiteljstvo i trgovinu</derivirana_varijabla>
  </DomainObject.Predmet.ProtustrankaNazivFormated>
  <DomainObject.Predmet.ProtustrankaNazivFormatedOIB>
    <izvorni_sadrzaj>ŽUŽINO j.d.o.o. za ugostiteljstvo i trgovinu, OIB 73506175338</izvorni_sadrzaj>
    <derivirana_varijabla naziv="DomainObject.Predmet.ProtustrankaNazivFormatedOIB_1">ŽUŽINO j.d.o.o. za ugostiteljstvo i trgovinu, OIB 73506175338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ŽUŽINO j.d.o.o. za ugostiteljstvo i trgovinu</item>
    </izvorni_sadrzaj>
    <derivirana_varijabla naziv="DomainObject.Predmet.ProtuStrankaListFormated_1">
      <item>ŽUŽINO j.d.o.o. za ugostiteljstvo i trgovinu</item>
    </derivirana_varijabla>
  </DomainObject.Predmet.ProtuStrankaListFormated>
  <DomainObject.Predmet.ProtuStrankaListFormatedOIB>
    <izvorni_sadrzaj>
      <item>ŽUŽINO j.d.o.o. za ugostiteljstvo i trgovinu, OIB 73506175338</item>
    </izvorni_sadrzaj>
    <derivirana_varijabla naziv="DomainObject.Predmet.ProtuStrankaListFormatedOIB_1">
      <item>ŽUŽINO j.d.o.o. za ugostiteljstvo i trgovinu, OIB 73506175338</item>
    </derivirana_varijabla>
  </DomainObject.Predmet.ProtuStrankaListFormatedOIB>
  <DomainObject.Predmet.ProtuStrankaListFormatedWithAdress>
    <izvorni_sadrzaj>
      <item>ŽUŽINO j.d.o.o. za ugostiteljstvo i trgovinu, Ante Starčevića 13, 31220 Višnjevac</item>
    </izvorni_sadrzaj>
    <derivirana_varijabla naziv="DomainObject.Predmet.ProtuStrankaListFormatedWithAdress_1">
      <item>ŽUŽINO j.d.o.o. za ugostiteljstvo i trgovinu, Ante Starčevića 13, 31220 Višnjevac</item>
    </derivirana_varijabla>
  </DomainObject.Predmet.ProtuStrankaListFormatedWithAdress>
  <DomainObject.Predmet.ProtuStrankaListFormatedWithAdressOIB>
    <izvorni_sadrzaj>
      <item>ŽUŽINO j.d.o.o. za ugostiteljstvo i trgovinu, OIB 73506175338, Ante Starčevića 13, 31220 Višnjevac</item>
    </izvorni_sadrzaj>
    <derivirana_varijabla naziv="DomainObject.Predmet.ProtuStrankaListFormatedWithAdressOIB_1">
      <item>ŽUŽINO j.d.o.o. za ugostiteljstvo i trgovinu, OIB 73506175338, Ante Starčevića 13, 31220 Višnjevac</item>
    </derivirana_varijabla>
  </DomainObject.Predmet.ProtuStrankaListFormatedWithAdressOIB>
  <DomainObject.Predmet.ProtuStrankaListNazivFormated>
    <izvorni_sadrzaj>
      <item>ŽUŽINO j.d.o.o. za ugostiteljstvo i trgovinu</item>
    </izvorni_sadrzaj>
    <derivirana_varijabla naziv="DomainObject.Predmet.ProtuStrankaListNazivFormated_1">
      <item>ŽUŽINO j.d.o.o. za ugostiteljstvo i trgovinu</item>
    </derivirana_varijabla>
  </DomainObject.Predmet.ProtuStrankaListNazivFormated>
  <DomainObject.Predmet.ProtuStrankaListNazivFormatedOIB>
    <izvorni_sadrzaj>
      <item>ŽUŽINO j.d.o.o. za ugostiteljstvo i trgovinu, OIB 73506175338</item>
    </izvorni_sadrzaj>
    <derivirana_varijabla naziv="DomainObject.Predmet.ProtuStrankaListNazivFormatedOIB_1">
      <item>ŽUŽINO j.d.o.o. za ugostiteljstvo i trgovinu, OIB 73506175338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ŽUŽINO j.d.o.o. za ugostiteljstvo i trgovinu</izvorni_sadrzaj>
    <derivirana_varijabla naziv="DomainObject.Predmet.ProtustrankaIDrugi_1">ŽUŽINO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ŽUŽINO j.d.o.o. za ugostiteljstvo i trgovinu, OIB 73506175338, Ante Starčevića 13, 31220 Višnjevac</izvorni_sadrzaj>
    <derivirana_varijabla naziv="DomainObject.Predmet.ProtustrankaIDrugiAdressOIB_1">ŽUŽINO j.d.o.o. za ugostiteljstvo i trgovinu, OIB 73506175338, Ante Starčevića 13,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ŽUŽINO j.d.o.o. za ugostiteljstvo i trgovinu</item>
    </izvorni_sadrzaj>
    <derivirana_varijabla naziv="DomainObject.Predmet.SudioniciListNaziv_1">
      <item>FINA RC OSIJEK</item>
      <item>ŽUŽINO j.d.o.o. za ugostiteljstvo i trgovinu</item>
    </derivirana_varijabla>
  </DomainObject.Predmet.SudioniciListNaziv>
  <DomainObject.Predmet.SudioniciListAdressOIB>
    <izvorni_sadrzaj>
      <item>FINA RC OSIJEK, OIB 85821130368</item>
      <item>ŽUŽINO j.d.o.o. za ugostiteljstvo i trgovinu, OIB 73506175338, Ante Starčevića 13,31220 Višnjevac</item>
    </izvorni_sadrzaj>
    <derivirana_varijabla naziv="DomainObject.Predmet.SudioniciListAdressOIB_1">
      <item>FINA RC OSIJEK, OIB 85821130368</item>
      <item>ŽUŽINO j.d.o.o. za ugostiteljstvo i trgovinu, OIB 73506175338, Ante Starčevića 13,31220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73506175338</item>
    </izvorni_sadrzaj>
    <derivirana_varijabla naziv="DomainObject.Predmet.SudioniciListNazivOIB_1">
      <item>, OIB 85821130368</item>
      <item>, OIB 73506175338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358</properties:Words>
  <properties:Characters>1944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2017-09-14T09:57:00Z</dcterms:created>
  <dc:creator>Korisnik</dc:creator>
  <cp:lastModifiedBy>Snježana Markotić Jurić</cp:lastModifiedBy>
  <cp:lastPrinted>2017-09-14T09:57:00Z</cp:lastPrinted>
  <dcterms:modified xmlns:xsi="http://www.w3.org/2001/XMLSchema-instance" xsi:type="dcterms:W3CDTF">2017-09-14T09:58:00Z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