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09a1" w14:paraId="bb709a1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C009E4">
        <w:t>8</w:t>
      </w:r>
      <w:r w:rsidR="005E3513">
        <w:t>42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proofErr w:type="spellStart"/>
      <w:r w:rsidR="005E3513" w:rsidRPr="005E3513">
        <w:t>VERS</w:t>
      </w:r>
      <w:proofErr w:type="spellEnd"/>
      <w:r w:rsidR="005E3513" w:rsidRPr="005E3513">
        <w:t xml:space="preserve"> d.o.o. za proizvodnju i trgovinu</w:t>
      </w:r>
      <w:r w:rsidR="005E3513">
        <w:t xml:space="preserve"> </w:t>
      </w:r>
      <w:proofErr w:type="spellStart"/>
      <w:r w:rsidR="005E3513">
        <w:t>Tordinci</w:t>
      </w:r>
      <w:proofErr w:type="spellEnd"/>
      <w:r w:rsidR="005E3513">
        <w:t xml:space="preserve">, J.J.Strossmayera 2, </w:t>
      </w:r>
      <w:proofErr w:type="spellStart"/>
      <w:r w:rsidR="005E3513">
        <w:t>OIB</w:t>
      </w:r>
      <w:proofErr w:type="spellEnd"/>
      <w:r w:rsidR="005E3513">
        <w:t xml:space="preserve">: </w:t>
      </w:r>
      <w:r w:rsidR="005E3513" w:rsidRPr="005E3513">
        <w:t>11926524646</w:t>
      </w:r>
      <w:r w:rsidR="005E3513">
        <w:t xml:space="preserve">, </w:t>
      </w:r>
      <w:proofErr w:type="spellStart"/>
      <w:r w:rsidR="005E3513">
        <w:t>MBS</w:t>
      </w:r>
      <w:proofErr w:type="spellEnd"/>
      <w:r w:rsidR="005E3513">
        <w:t xml:space="preserve">: </w:t>
      </w:r>
      <w:r w:rsidR="005E3513" w:rsidRPr="005E3513">
        <w:t>030077126</w:t>
      </w:r>
      <w:r w:rsidR="005E3513">
        <w:t xml:space="preserve">,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proofErr w:type="spellStart"/>
      <w:r w:rsidR="005E3513" w:rsidRPr="005E3513">
        <w:t>VERS</w:t>
      </w:r>
      <w:proofErr w:type="spellEnd"/>
      <w:r w:rsidR="005E3513" w:rsidRPr="005E3513">
        <w:t xml:space="preserve"> d.o.o. za proizvodnju i trgovinu</w:t>
      </w:r>
      <w:r w:rsidR="005E3513">
        <w:t xml:space="preserve"> </w:t>
      </w:r>
      <w:proofErr w:type="spellStart"/>
      <w:r w:rsidR="005E3513">
        <w:t>Tordinci</w:t>
      </w:r>
      <w:proofErr w:type="spellEnd"/>
      <w:r w:rsidR="005E3513">
        <w:t xml:space="preserve">, J.J.Strossmayera 2, </w:t>
      </w:r>
      <w:proofErr w:type="spellStart"/>
      <w:r w:rsidR="005E3513">
        <w:t>OIB</w:t>
      </w:r>
      <w:proofErr w:type="spellEnd"/>
      <w:r w:rsidR="005E3513">
        <w:t xml:space="preserve">: </w:t>
      </w:r>
      <w:r w:rsidR="005E3513" w:rsidRPr="005E3513">
        <w:t>11926524646</w:t>
      </w:r>
      <w:r w:rsidR="005E3513">
        <w:t xml:space="preserve">, </w:t>
      </w:r>
      <w:proofErr w:type="spellStart"/>
      <w:r w:rsidR="005E3513">
        <w:t>MBS</w:t>
      </w:r>
      <w:proofErr w:type="spellEnd"/>
      <w:r w:rsidR="005E3513">
        <w:t xml:space="preserve">: </w:t>
      </w:r>
      <w:r w:rsidR="005E3513" w:rsidRPr="005E3513">
        <w:t>030077126</w:t>
      </w:r>
      <w:r w:rsidR="005E3513">
        <w:t xml:space="preserve">, iznosi 996.509,82 kn.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5E3513">
        <w:t xml:space="preserve">Ivan Budimir iz </w:t>
      </w:r>
      <w:proofErr w:type="spellStart"/>
      <w:r w:rsidR="005E3513">
        <w:t>Tordinaca</w:t>
      </w:r>
      <w:proofErr w:type="spellEnd"/>
      <w:r w:rsidR="00C009E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C009E4">
        <w:t>8</w:t>
      </w:r>
      <w:r w:rsidR="005E3513">
        <w:t>42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437E1"/>
    <w:rsid w:val="00647F89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01FB5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01FB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1FB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FB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FB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01FB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1FB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FB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FB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St-842/2018</izvorni_sadrzaj>
    <derivirana_varijabla naziv="DomainObject.Predmet.OznakaBroj_1">St-842/2018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VERS d.o.o. za proizvodnju i trgovinu</izvorni_sadrzaj>
    <derivirana_varijabla naziv="DomainObject.Predmet.ProtustrankaFormated_1">  VERS d.o.o. za proizvodnju i trgovinu</derivirana_varijabla>
  </DomainObject.Predmet.ProtustrankaFormated>
  <DomainObject.Predmet.ProtustrankaFormatedOIB>
    <izvorni_sadrzaj>  VERS d.o.o. za proizvodnju i trgovinu, OIB 11926524646</izvorni_sadrzaj>
    <derivirana_varijabla naziv="DomainObject.Predmet.ProtustrankaFormatedOIB_1">  VERS d.o.o. za proizvodnju i trgovinu, OIB 11926524646</derivirana_varijabla>
  </DomainObject.Predmet.ProtustrankaFormatedOIB>
  <DomainObject.Predmet.ProtustrankaFormatedWithAdress>
    <izvorni_sadrzaj> VERS d.o.o. za proizvodnju i trgovinu, Josipa Jurja Strossmayera 2, 32213 Tordinci</izvorni_sadrzaj>
    <derivirana_varijabla naziv="DomainObject.Predmet.ProtustrankaFormatedWithAdress_1"> VERS d.o.o. za proizvodnju i trgovinu, Josipa Jurja Strossmayera 2, 32213 Tordinci</derivirana_varijabla>
  </DomainObject.Predmet.ProtustrankaFormatedWithAdress>
  <DomainObject.Predmet.ProtustrankaFormatedWithAdressOIB>
    <izvorni_sadrzaj> VERS d.o.o. za proizvodnju i trgovinu, OIB 11926524646, Josipa Jurja Strossmayera 2, 32213 Tordinci</izvorni_sadrzaj>
    <derivirana_varijabla naziv="DomainObject.Predmet.ProtustrankaFormatedWithAdressOIB_1"> VERS d.o.o. za proizvodnju i trgovinu, OIB 11926524646, Josipa Jurja Strossmayera 2, 32213 Tordinci</derivirana_varijabla>
  </DomainObject.Predmet.ProtustrankaFormatedWithAdressOIB>
  <DomainObject.Predmet.ProtustrankaWithAdress>
    <izvorni_sadrzaj>VERS d.o.o. za proizvodnju i trgovinu Josipa Jurja Strossmayera 2, 32213 Tordinci</izvorni_sadrzaj>
    <derivirana_varijabla naziv="DomainObject.Predmet.ProtustrankaWithAdress_1">VERS d.o.o. za proizvodnju i trgovinu Josipa Jurja Strossmayera 2, 32213 Tordinci</derivirana_varijabla>
  </DomainObject.Predmet.ProtustrankaWithAdress>
  <DomainObject.Predmet.ProtustrankaWithAdressOIB>
    <izvorni_sadrzaj>VERS d.o.o. za proizvodnju i trgovinu, OIB 11926524646, Josipa Jurja Strossmayera 2, 32213 Tordinci</izvorni_sadrzaj>
    <derivirana_varijabla naziv="DomainObject.Predmet.ProtustrankaWithAdressOIB_1">VERS d.o.o. za proizvodnju i trgovinu, OIB 11926524646, Josipa Jurja Strossmayera 2, 32213 Tordinci</derivirana_varijabla>
  </DomainObject.Predmet.ProtustrankaWithAdressOIB>
  <DomainObject.Predmet.ProtustrankaNazivFormated>
    <izvorni_sadrzaj>VERS d.o.o. za proizvodnju i trgovinu</izvorni_sadrzaj>
    <derivirana_varijabla naziv="DomainObject.Predmet.ProtustrankaNazivFormated_1">VERS d.o.o. za proizvodnju i trgovinu</derivirana_varijabla>
  </DomainObject.Predmet.ProtustrankaNazivFormated>
  <DomainObject.Predmet.ProtustrankaNazivFormatedOIB>
    <izvorni_sadrzaj>VERS d.o.o. za proizvodnju i trgovinu, OIB 11926524646</izvorni_sadrzaj>
    <derivirana_varijabla naziv="DomainObject.Predmet.ProtustrankaNazivFormatedOIB_1">VERS d.o.o. za proizvodnju i trgovinu, OIB 11926524646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VERS d.o.o. za proizvodnju i trgovinu</item>
    </izvorni_sadrzaj>
    <derivirana_varijabla naziv="DomainObject.Predmet.ProtuStrankaListFormated_1">
      <item>VERS d.o.o. za proizvodnju i trgovinu</item>
    </derivirana_varijabla>
  </DomainObject.Predmet.ProtuStrankaListFormated>
  <DomainObject.Predmet.ProtuStrankaListFormatedOIB>
    <izvorni_sadrzaj>
      <item>VERS d.o.o. za proizvodnju i trgovinu, OIB 11926524646</item>
    </izvorni_sadrzaj>
    <derivirana_varijabla naziv="DomainObject.Predmet.ProtuStrankaListFormatedOIB_1">
      <item>VERS d.o.o. za proizvodnju i trgovinu, OIB 11926524646</item>
    </derivirana_varijabla>
  </DomainObject.Predmet.ProtuStrankaListFormatedOIB>
  <DomainObject.Predmet.ProtuStrankaListFormatedWithAdress>
    <izvorni_sadrzaj>
      <item>VERS d.o.o. za proizvodnju i trgovinu, Josipa Jurja Strossmayera 2, 32213 Tordinci</item>
    </izvorni_sadrzaj>
    <derivirana_varijabla naziv="DomainObject.Predmet.ProtuStrankaListFormatedWithAdress_1">
      <item>VERS d.o.o. za proizvodnju i trgovinu, Josipa Jurja Strossmayera 2, 32213 Tordinci</item>
    </derivirana_varijabla>
  </DomainObject.Predmet.ProtuStrankaListFormatedWithAdress>
  <DomainObject.Predmet.ProtuStrankaListFormatedWithAdressOIB>
    <izvorni_sadrzaj>
      <item>VERS d.o.o. za proizvodnju i trgovinu, OIB 11926524646, Josipa Jurja Strossmayera 2, 32213 Tordinci</item>
    </izvorni_sadrzaj>
    <derivirana_varijabla naziv="DomainObject.Predmet.ProtuStrankaListFormatedWithAdressOIB_1">
      <item>VERS d.o.o. za proizvodnju i trgovinu, OIB 11926524646, Josipa Jurja Strossmayera 2, 32213 Tordinci</item>
    </derivirana_varijabla>
  </DomainObject.Predmet.ProtuStrankaListFormatedWithAdressOIB>
  <DomainObject.Predmet.ProtuStrankaListNazivFormated>
    <izvorni_sadrzaj>
      <item>VERS d.o.o. za proizvodnju i trgovinu</item>
    </izvorni_sadrzaj>
    <derivirana_varijabla naziv="DomainObject.Predmet.ProtuStrankaListNazivFormated_1">
      <item>VERS d.o.o. za proizvodnju i trgovinu</item>
    </derivirana_varijabla>
  </DomainObject.Predmet.ProtuStrankaListNazivFormated>
  <DomainObject.Predmet.ProtuStrankaListNazivFormatedOIB>
    <izvorni_sadrzaj>
      <item>VERS d.o.o. za proizvodnju i trgovinu, OIB 11926524646</item>
    </izvorni_sadrzaj>
    <derivirana_varijabla naziv="DomainObject.Predmet.ProtuStrankaListNazivFormatedOIB_1">
      <item>VERS d.o.o. za proizvodnju i trgovinu, OIB 11926524646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VERS d.o.o. za proizvodnju i trgovinu</izvorni_sadrzaj>
    <derivirana_varijabla naziv="DomainObject.Predmet.ProtustrankaIDrugi_1">VERS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VERS d.o.o. za proizvodnju i trgovinu, OIB 11926524646, Josipa Jurja Strossmayera 2, 32213 Tordinci</izvorni_sadrzaj>
    <derivirana_varijabla naziv="DomainObject.Predmet.ProtustrankaIDrugiAdressOIB_1">VERS d.o.o. za proizvodnju i trgovinu, OIB 11926524646, Josipa Jurja Strossmayera 2,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VERS d.o.o. za proizvodnju i trgovinu</item>
    </izvorni_sadrzaj>
    <derivirana_varijabla naziv="DomainObject.Predmet.SudioniciListNaziv_1">
      <item>FINA RC OSIJEK</item>
      <item>VERS d.o.o. za proizvodnju i trgovinu</item>
    </derivirana_varijabla>
  </DomainObject.Predmet.SudioniciListNaziv>
  <DomainObject.Predmet.SudioniciListAdressOIB>
    <izvorni_sadrzaj>
      <item>FINA RC OSIJEK, OIB 85821130368</item>
      <item>VERS d.o.o. za proizvodnju i trgovinu, OIB 11926524646, Josipa Jurja Strossmayera 2,32213 Tordinci</item>
    </izvorni_sadrzaj>
    <derivirana_varijabla naziv="DomainObject.Predmet.SudioniciListAdressOIB_1">
      <item>FINA RC OSIJEK, OIB 85821130368</item>
      <item>VERS d.o.o. za proizvodnju i trgovinu, OIB 11926524646, Josipa Jurja Strossmayera 2,32213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11926524646</item>
    </izvorni_sadrzaj>
    <derivirana_varijabla naziv="DomainObject.Predmet.SudioniciListNazivOIB_1">
      <item>, OIB 85821130368</item>
      <item>, OIB 11926524646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4C3EE-FF94-45F3-8110-EA56C09BF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1931</properties:Characters>
  <properties:Lines>46</properties:Lines>
  <properties:Paragraphs>15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2018-09-03T06:13:00Z</cp:lastPrinted>
  <dcterms:modified xmlns:xsi="http://www.w3.org/2001/XMLSchema-instance" xsi:type="dcterms:W3CDTF">2018-09-03T06:14:00Z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