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46bb" w14:paraId="06b46bb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5C2F3D">
        <w:rPr>
          <w:szCs w:val="24"/>
        </w:rPr>
        <w:t>237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5C2F3D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5C2F3D">
        <w:t>POLJOPRIVREDNA ZADRUGA BRANITELJA VOĆARSTVO LONČARIĆ, Donji Kraljevec, Čakovečka 34</w:t>
      </w:r>
      <w:r w:rsidR="005C2F3D" w:rsidRPr="00F42E4A">
        <w:t>,</w:t>
      </w:r>
      <w:r w:rsidR="005C2F3D">
        <w:t xml:space="preserve"> MBS:</w:t>
      </w:r>
      <w:r w:rsidR="005C2F3D" w:rsidRPr="00317710">
        <w:t xml:space="preserve"> 070070428</w:t>
      </w:r>
      <w:r w:rsidR="005C2F3D">
        <w:t>,</w:t>
      </w:r>
      <w:r w:rsidR="005C2F3D" w:rsidRPr="00F42E4A">
        <w:t xml:space="preserve">  OIB: </w:t>
      </w:r>
      <w:r w:rsidR="005C2F3D" w:rsidRPr="00317710">
        <w:t>72238634739</w:t>
      </w:r>
      <w:r w:rsidR="000571E3" w:rsidRPr="00BF11A3">
        <w:t xml:space="preserve">, dana </w:t>
      </w:r>
      <w:r w:rsidR="00B16692">
        <w:t>8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5C2F3D">
        <w:t>POLJOPRIVREDNA ZADRUGA BRANITELJA VOĆARSTVO LONČARIĆ, Donji Kraljevec, Čakovečka 34</w:t>
      </w:r>
      <w:r w:rsidR="005C2F3D" w:rsidRPr="00F42E4A">
        <w:t>,</w:t>
      </w:r>
      <w:r w:rsidR="005C2F3D">
        <w:t xml:space="preserve"> MBS:</w:t>
      </w:r>
      <w:r w:rsidR="005C2F3D" w:rsidRPr="00317710">
        <w:t xml:space="preserve"> 070070428</w:t>
      </w:r>
      <w:r w:rsidR="005C2F3D">
        <w:t>,</w:t>
      </w:r>
      <w:r w:rsidR="005C2F3D" w:rsidRPr="00F42E4A">
        <w:t xml:space="preserve">  OIB: </w:t>
      </w:r>
      <w:r w:rsidR="005C2F3D" w:rsidRPr="00317710">
        <w:t>72238634739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5C2F3D">
        <w:t>POLJOPRIVREDNA ZADRUGA BRANITELJA VOĆARSTVO LONČARIĆ, Donji Kraljevec, Čakovečka 34</w:t>
      </w:r>
      <w:r w:rsidR="005C2F3D" w:rsidRPr="00F42E4A">
        <w:t>,</w:t>
      </w:r>
      <w:r w:rsidR="005C2F3D">
        <w:t xml:space="preserve"> MBS:</w:t>
      </w:r>
      <w:r w:rsidR="005C2F3D" w:rsidRPr="00317710">
        <w:t xml:space="preserve"> 070070428</w:t>
      </w:r>
      <w:r w:rsidR="005C2F3D">
        <w:t>,</w:t>
      </w:r>
      <w:r w:rsidR="005C2F3D" w:rsidRPr="00F42E4A">
        <w:t xml:space="preserve">  OIB: </w:t>
      </w:r>
      <w:r w:rsidR="005C2F3D" w:rsidRPr="00317710">
        <w:t>72238634739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5C2F3D" w:rsidRPr="005C2F3D">
        <w:t>Berislav Maksimović, Varaždin, Hrašćica, Braće Radić 1, OIB: 57300759557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5C2F3D">
        <w:t>POLJOPRIVREDNA ZADRUGA BRANITELJA VOĆARSTVO LONČARIĆ, Donji Kraljevec, Čakovečka 34</w:t>
      </w:r>
      <w:r w:rsidR="005C2F3D" w:rsidRPr="00F42E4A">
        <w:t>,</w:t>
      </w:r>
      <w:r w:rsidR="005C2F3D">
        <w:t xml:space="preserve"> MBS:</w:t>
      </w:r>
      <w:r w:rsidR="005C2F3D" w:rsidRPr="00317710">
        <w:t xml:space="preserve"> 070070428</w:t>
      </w:r>
      <w:r w:rsidR="005C2F3D">
        <w:t>,</w:t>
      </w:r>
      <w:r w:rsidR="005C2F3D" w:rsidRPr="00F42E4A">
        <w:t xml:space="preserve">  OIB: </w:t>
      </w:r>
      <w:r w:rsidR="005C2F3D" w:rsidRPr="00317710">
        <w:t>72238634739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5C2F3D">
        <w:rPr>
          <w:szCs w:val="24"/>
        </w:rPr>
        <w:t>1</w:t>
      </w:r>
      <w:r w:rsidR="007B11AD">
        <w:rPr>
          <w:szCs w:val="24"/>
        </w:rPr>
        <w:t>2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veljače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C64EA5" w:rsidR="00B7038C" w:rsidRPr="00BF11A3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  <w:r w:rsidR="001B52FA"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8465C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5C2F3D">
        <w:t>POLJOPRIVREDNA ZADRUGA BRANITELJA VOĆARSTVO LONČARIĆ, Donji Kraljevec, Čakovečka 34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457D33">
        <w:rPr>
          <w:szCs w:val="24"/>
        </w:rPr>
        <w:t>Čakovec</w:t>
      </w:r>
      <w:r w:rsidR="00B625D1" w:rsidRPr="00BF11A3">
        <w:rPr>
          <w:szCs w:val="24"/>
        </w:rPr>
        <w:t xml:space="preserve">, </w:t>
      </w:r>
      <w:r w:rsidR="00457D33">
        <w:rPr>
          <w:szCs w:val="24"/>
        </w:rPr>
        <w:t>O. Keršovanija 11</w:t>
      </w:r>
    </w:p>
    <w:p w:rsidRDefault="00DF4B3F" w:rsidP="005C2F3D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5C2F3D" w:rsidRPr="005C2F3D">
        <w:t>Berislav Maksimović, Varaždin, Hrašćica,</w:t>
      </w:r>
      <w:r w:rsidR="005C2F3D">
        <w:t xml:space="preserve"> Braće Radić 1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4EA5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5C2F3D">
      <w:t>237</w:t>
    </w:r>
    <w:r w:rsidR="00B8373D" w:rsidRPr="00BF11A3">
      <w:t>/201</w:t>
    </w:r>
    <w:r w:rsidR="007B11AD">
      <w:t>6</w:t>
    </w:r>
    <w:r w:rsidR="00B8373D" w:rsidRPr="00BF11A3">
      <w:t>-</w:t>
    </w:r>
    <w:r w:rsidR="005C2F3D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55595"/>
    <w:rsid w:val="002A2B19"/>
    <w:rsid w:val="002A6059"/>
    <w:rsid w:val="00351AF0"/>
    <w:rsid w:val="003732E8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C2F3D"/>
    <w:rsid w:val="005E243D"/>
    <w:rsid w:val="006040F5"/>
    <w:rsid w:val="0063224D"/>
    <w:rsid w:val="006523AF"/>
    <w:rsid w:val="0068190F"/>
    <w:rsid w:val="00693CD2"/>
    <w:rsid w:val="006B26FE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4EA5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4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E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EA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E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E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4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E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EA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E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E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voćarstvo Lončarić</izvorni_sadrzaj>
    <derivirana_varijabla naziv="DomainObject.Predmet.ProtustrankaFormated_1">  Poljoprivredna zadruga branitelja voćarstvo Lončarić</derivirana_varijabla>
  </DomainObject.Predmet.ProtustrankaFormated>
  <DomainObject.Predmet.ProtustrankaFormatedOIB>
    <izvorni_sadrzaj>  Poljoprivredna zadruga branitelja voćarstvo Lončarić, OIB 72238634739</izvorni_sadrzaj>
    <derivirana_varijabla naziv="DomainObject.Predmet.ProtustrankaFormatedOIB_1">  Poljoprivredna zadruga branitelja voćarstvo Lončarić, OIB 72238634739</derivirana_varijabla>
  </DomainObject.Predmet.ProtustrankaFormatedOIB>
  <DomainObject.Predmet.ProtustrankaFormatedWithAdress>
    <izvorni_sadrzaj> Poljoprivredna zadruga branitelja voćarstvo Lončarić, Čakovečka 34, 40320 Donji Kraljevec</izvorni_sadrzaj>
    <derivirana_varijabla naziv="DomainObject.Predmet.ProtustrankaFormatedWithAdress_1"> Poljoprivredna zadruga branitelja voćarstvo Lončarić, Čakovečka 34, 40320 Donji Kraljevec</derivirana_varijabla>
  </DomainObject.Predmet.ProtustrankaFormatedWithAdress>
  <DomainObject.Predmet.ProtustrankaFormatedWithAdressOIB>
    <izvorni_sadrzaj> Poljoprivredna zadruga branitelja voćarstvo Lončarić, OIB 72238634739, Čakovečka 34, 40320 Donji Kraljevec</izvorni_sadrzaj>
    <derivirana_varijabla naziv="DomainObject.Predmet.ProtustrankaFormatedWithAdressOIB_1"> Poljoprivredna zadruga branitelja voćarstvo Lončarić, OIB 72238634739, Čakovečka 34, 40320 Donji Kraljevec</derivirana_varijabla>
  </DomainObject.Predmet.ProtustrankaFormatedWithAdressOIB>
  <DomainObject.Predmet.ProtustrankaWithAdress>
    <izvorni_sadrzaj>Poljoprivredna zadruga branitelja voćarstvo Lončarić Čakovečka 34, 40320 Donji Kraljevec</izvorni_sadrzaj>
    <derivirana_varijabla naziv="DomainObject.Predmet.ProtustrankaWithAdress_1">Poljoprivredna zadruga branitelja voćarstvo Lončarić Čakovečka 34, 40320 Donji Kraljevec</derivirana_varijabla>
  </DomainObject.Predmet.ProtustrankaWithAdress>
  <DomainObject.Predmet.ProtustrankaWithAdressOIB>
    <izvorni_sadrzaj>Poljoprivredna zadruga branitelja voćarstvo Lončarić, OIB 72238634739, Čakovečka 34, 40320 Donji Kraljevec</izvorni_sadrzaj>
    <derivirana_varijabla naziv="DomainObject.Predmet.ProtustrankaWithAdressOIB_1">Poljoprivredna zadruga branitelja voćarstvo Lončarić, OIB 72238634739, Čakovečka 34, 40320 Donji Kraljevec</derivirana_varijabla>
  </DomainObject.Predmet.ProtustrankaWithAdressOIB>
  <DomainObject.Predmet.ProtustrankaNazivFormated>
    <izvorni_sadrzaj>Poljoprivredna zadruga branitelja voćarstvo Lončarić</izvorni_sadrzaj>
    <derivirana_varijabla naziv="DomainObject.Predmet.ProtustrankaNazivFormated_1">Poljoprivredna zadruga branitelja voćarstvo Lončarić</derivirana_varijabla>
  </DomainObject.Predmet.ProtustrankaNazivFormated>
  <DomainObject.Predmet.ProtustrankaNazivFormatedOIB>
    <izvorni_sadrzaj>Poljoprivredna zadruga branitelja voćarstvo Lončarić, OIB 72238634739</izvorni_sadrzaj>
    <derivirana_varijabla naziv="DomainObject.Predmet.ProtustrankaNazivFormatedOIB_1">Poljoprivredna zadruga branitelja voćarstvo Lončarić, OIB 72238634739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5319.28</izvorni_sadrzaj>
    <derivirana_varijabla naziv="DomainObject.Predmet.TrenutnaVrijednost_1">5319.28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branitelja voćarstvo Lončarić</item>
    </izvorni_sadrzaj>
    <derivirana_varijabla naziv="DomainObject.Predmet.ProtuStrankaListFormated_1">
      <item>Poljoprivredna zadruga branitelja voćarstvo Lončarić</item>
    </derivirana_varijabla>
  </DomainObject.Predmet.ProtuStrankaListFormated>
  <DomainObject.Predmet.ProtuStrankaListFormatedOIB>
    <izvorni_sadrzaj>
      <item>Poljoprivredna zadruga branitelja voćarstvo Lončarić, OIB 72238634739</item>
    </izvorni_sadrzaj>
    <derivirana_varijabla naziv="DomainObject.Predmet.ProtuStrankaListFormatedOIB_1">
      <item>Poljoprivredna zadruga branitelja voćarstvo Lončarić, OIB 72238634739</item>
    </derivirana_varijabla>
  </DomainObject.Predmet.ProtuStrankaListFormatedOIB>
  <DomainObject.Predmet.ProtuStrankaListFormatedWithAdress>
    <izvorni_sadrzaj>
      <item>Poljoprivredna zadruga branitelja voćarstvo Lončarić, Čakovečka 34, 40320 Donji Kraljevec</item>
    </izvorni_sadrzaj>
    <derivirana_varijabla naziv="DomainObject.Predmet.ProtuStrankaListFormatedWithAdress_1">
      <item>Poljoprivredna zadruga branitelja voćarstvo Lončarić, Čakovečka 34, 40320 Donji Kraljevec</item>
    </derivirana_varijabla>
  </DomainObject.Predmet.ProtuStrankaListFormatedWithAdress>
  <DomainObject.Predmet.ProtuStrankaListFormatedWithAdressOIB>
    <izvorni_sadrzaj>
      <item>Poljoprivredna zadruga branitelja voćarstvo Lončarić, OIB 72238634739, Čakovečka 34, 40320 Donji Kraljevec</item>
    </izvorni_sadrzaj>
    <derivirana_varijabla naziv="DomainObject.Predmet.ProtuStrankaListFormatedWithAdressOIB_1">
      <item>Poljoprivredna zadruga branitelja voćarstvo Lončarić, OIB 72238634739, Čakovečka 34, 40320 Donji Kraljevec</item>
    </derivirana_varijabla>
  </DomainObject.Predmet.ProtuStrankaListFormatedWithAdressOIB>
  <DomainObject.Predmet.ProtuStrankaListNazivFormated>
    <izvorni_sadrzaj>
      <item>Poljoprivredna zadruga branitelja voćarstvo Lončarić</item>
    </izvorni_sadrzaj>
    <derivirana_varijabla naziv="DomainObject.Predmet.ProtuStrankaListNazivFormated_1">
      <item>Poljoprivredna zadruga branitelja voćarstvo Lončarić</item>
    </derivirana_varijabla>
  </DomainObject.Predmet.ProtuStrankaListNazivFormated>
  <DomainObject.Predmet.ProtuStrankaListNazivFormatedOIB>
    <izvorni_sadrzaj>
      <item>Poljoprivredna zadruga branitelja voćarstvo Lončarić, OIB 72238634739</item>
    </izvorni_sadrzaj>
    <derivirana_varijabla naziv="DomainObject.Predmet.ProtuStrankaListNazivFormatedOIB_1">
      <item>Poljoprivredna zadruga branitelja voćarstvo Lončarić, OIB 72238634739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branitelja voćarstvo Lončarić</izvorni_sadrzaj>
    <derivirana_varijabla naziv="DomainObject.Predmet.ProtustrankaIDrugi_1">Poljoprivredna zadruga branitelja voćarstvo Lončarić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branitelja voćarstvo Lončarić, OIB 72238634739, Čakovečka 34, 40320 Donji Kraljevec</izvorni_sadrzaj>
    <derivirana_varijabla naziv="DomainObject.Predmet.ProtustrankaIDrugiAdressOIB_1">Poljoprivredna zadruga branitelja voćarstvo Lončarić, OIB 72238634739, Čakovečka 34,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branitelja voćarstvo Lončarić</item>
      <item>Sudski registar</item>
    </izvorni_sadrzaj>
    <derivirana_varijabla naziv="DomainObject.Predmet.SudioniciListNaziv_1">
      <item>Financijska agencija</item>
      <item>Poljoprivredna zadruga branitelja voćarstvo Lončarić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Poljoprivredna zadruga branitelja voćarstvo Lončarić, OIB 72238634739, Čakovečka 34,40320 Donji Kraljevec</item>
      <item>Sudski registar</item>
    </izvorni_sadrzaj>
    <derivirana_varijabla naziv="DomainObject.Predmet.SudioniciListAdressOIB_1">
      <item>Financijska agencija, OIB 85821130368, A. Cesarca 2,42000 Varaždin</item>
      <item>Poljoprivredna zadruga branitelja voćarstvo Lončarić, OIB 72238634739, Čakovečka 34,40320 Donji Kraljevec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72238634739</item>
      <item>, OIB null</item>
    </izvorni_sadrzaj>
    <derivirana_varijabla naziv="DomainObject.Predmet.SudioniciListNazivOIB_1">
      <item>, OIB 85821130368</item>
      <item>, OIB 72238634739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C3B9F-BBDC-41A7-A64F-EAE3CE73B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562</properties:Words>
  <properties:Characters>3144</properties:Characters>
  <properties:Lines>91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2016-04-08T06:15:00Z</dcterms:created>
  <dc:creator>Ljubica Makovec</dc:creator>
  <cp:lastModifiedBy>Nevenka Vuković</cp:lastModifiedBy>
  <cp:lastPrinted>2016-04-08T06:10:00Z</cp:lastPrinted>
  <dcterms:modified xmlns:xsi="http://www.w3.org/2001/XMLSchema-instance" xsi:type="dcterms:W3CDTF">2016-04-08T06:18:00Z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