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7346" w14:paraId="02d7346" w:rsidRDefault="0000043E" w:rsidP="00D65469" w:rsidR="00D65469" w:rsidRPr="00846552">
      <w:pPr>
        <w15:collapsed w:val="false"/>
      </w:pPr>
      <w:bookmarkStart w:name="_GoBack" w:id="0"/>
      <w:bookmarkEnd w:id="0"/>
      <w:r w:rsidRPr="00846552">
        <w:rPr>
          <w:color w:val="auto"/>
          <w:sz w:val="22"/>
          <w:szCs w:val="24"/>
        </w:rPr>
        <w:t xml:space="preserve">   </w:t>
      </w:r>
      <w:r w:rsidR="00D65469" w:rsidRPr="00846552">
        <w:rPr>
          <w:sz w:val="22"/>
        </w:rPr>
        <w:t xml:space="preserve">                </w:t>
      </w:r>
      <w:r w:rsidR="00D65469" w:rsidRPr="00846552"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469" w:rsidP="00D65469" w:rsidR="00D65469" w:rsidRPr="00846552">
      <w:pPr>
        <w:jc w:val="both"/>
        <w:rPr>
          <w:sz w:val="24"/>
          <w:szCs w:val="24"/>
        </w:rPr>
      </w:pPr>
      <w:r w:rsidRPr="00846552">
        <w:rPr>
          <w:sz w:val="24"/>
          <w:szCs w:val="24"/>
        </w:rPr>
        <w:t xml:space="preserve">  REPUBLIKA HRVATSKA</w:t>
      </w:r>
    </w:p>
    <w:p w:rsidRDefault="00D65469" w:rsidP="00D65469" w:rsidR="00D65469" w:rsidRPr="00846552">
      <w:pPr>
        <w:jc w:val="both"/>
        <w:rPr>
          <w:sz w:val="24"/>
          <w:szCs w:val="24"/>
        </w:rPr>
      </w:pPr>
      <w:r w:rsidRPr="00846552">
        <w:rPr>
          <w:sz w:val="24"/>
          <w:szCs w:val="24"/>
        </w:rPr>
        <w:t>TRGOVAČKI SUD  U PAZINU</w:t>
      </w:r>
    </w:p>
    <w:p w:rsidRDefault="00D65469" w:rsidP="00D65469" w:rsidR="00D65469" w:rsidRPr="00846552">
      <w:pPr>
        <w:jc w:val="both"/>
      </w:pPr>
      <w:r w:rsidRPr="00846552">
        <w:rPr>
          <w:sz w:val="24"/>
          <w:szCs w:val="24"/>
        </w:rPr>
        <w:t xml:space="preserve">           Pazin, Dršćevka 1</w:t>
      </w:r>
      <w:r w:rsidRPr="00846552">
        <w:t xml:space="preserve">                                              </w:t>
      </w:r>
    </w:p>
    <w:p w:rsidRDefault="00177055" w:rsidP="00D65469" w:rsidR="00177055" w:rsidRPr="00846552">
      <w:pPr>
        <w:rPr>
          <w:color w:val="auto"/>
          <w:sz w:val="24"/>
          <w:szCs w:val="24"/>
        </w:rPr>
      </w:pPr>
    </w:p>
    <w:p w:rsidRDefault="007C113D" w:rsidP="00B87B9B" w:rsidR="007C113D" w:rsidRPr="00846552">
      <w:pPr>
        <w:rPr>
          <w:color w:val="auto"/>
          <w:sz w:val="24"/>
          <w:szCs w:val="24"/>
        </w:rPr>
      </w:pPr>
    </w:p>
    <w:p w:rsidRDefault="00D65469" w:rsidP="00D65469" w:rsidR="00177055" w:rsidRPr="00846552">
      <w:pPr>
        <w:jc w:val="center"/>
        <w:rPr>
          <w:color w:val="auto"/>
          <w:sz w:val="24"/>
          <w:szCs w:val="24"/>
        </w:rPr>
      </w:pPr>
      <w:r w:rsidRPr="00846552">
        <w:rPr>
          <w:color w:val="auto"/>
          <w:sz w:val="24"/>
          <w:szCs w:val="24"/>
        </w:rPr>
        <w:t>R E P U B L I K A  H R V A T S K A</w:t>
      </w:r>
    </w:p>
    <w:p w:rsidRDefault="00177055" w:rsidP="00B87B9B" w:rsidR="00177055" w:rsidRPr="00846552">
      <w:pPr>
        <w:rPr>
          <w:color w:val="auto"/>
          <w:sz w:val="24"/>
          <w:szCs w:val="24"/>
        </w:rPr>
      </w:pPr>
    </w:p>
    <w:p w:rsidRDefault="0079457C" w:rsidP="00B87B9B" w:rsidR="0079457C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R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Š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N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FE5C4F" w:rsidR="00B87B9B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Trgovački sud u </w:t>
      </w:r>
      <w:r w:rsidR="00211194" w:rsidRPr="00846552">
        <w:rPr>
          <w:color w:val="auto"/>
          <w:spacing w:val="-2"/>
          <w:sz w:val="24"/>
          <w:szCs w:val="24"/>
        </w:rPr>
        <w:t>Pazinu</w:t>
      </w:r>
      <w:r w:rsidR="00E66FDC" w:rsidRPr="00846552">
        <w:rPr>
          <w:color w:val="auto"/>
          <w:spacing w:val="-2"/>
          <w:sz w:val="24"/>
          <w:szCs w:val="24"/>
        </w:rPr>
        <w:t>, u ime Republike Hrvatske,</w:t>
      </w:r>
      <w:r w:rsidRPr="00846552">
        <w:rPr>
          <w:color w:val="auto"/>
          <w:spacing w:val="-2"/>
          <w:sz w:val="24"/>
          <w:szCs w:val="24"/>
        </w:rPr>
        <w:t xml:space="preserve"> po stečajnom sucu ovog suda </w:t>
      </w:r>
      <w:r w:rsidR="00211194" w:rsidRPr="00846552">
        <w:rPr>
          <w:color w:val="auto"/>
          <w:spacing w:val="-2"/>
          <w:sz w:val="24"/>
          <w:szCs w:val="24"/>
        </w:rPr>
        <w:t>Damiru Rabar</w:t>
      </w:r>
      <w:r w:rsidR="00344F09" w:rsidRPr="00846552">
        <w:rPr>
          <w:color w:val="auto"/>
          <w:spacing w:val="-2"/>
          <w:sz w:val="24"/>
          <w:szCs w:val="24"/>
        </w:rPr>
        <w:t>u,</w:t>
      </w:r>
      <w:r w:rsidR="00211194" w:rsidRPr="00846552">
        <w:rPr>
          <w:color w:val="auto"/>
          <w:spacing w:val="-2"/>
          <w:sz w:val="24"/>
          <w:szCs w:val="24"/>
        </w:rPr>
        <w:t xml:space="preserve"> u predmetu provođ</w:t>
      </w:r>
      <w:r w:rsidRPr="00846552">
        <w:rPr>
          <w:color w:val="auto"/>
          <w:spacing w:val="-2"/>
          <w:sz w:val="24"/>
          <w:szCs w:val="24"/>
        </w:rPr>
        <w:t>enja stečajnog postupka nad dužnikom</w:t>
      </w:r>
      <w:r w:rsidR="0000043E" w:rsidRPr="00846552">
        <w:rPr>
          <w:color w:val="auto"/>
          <w:spacing w:val="-2"/>
          <w:sz w:val="24"/>
          <w:szCs w:val="24"/>
        </w:rPr>
        <w:t xml:space="preserve"> </w:t>
      </w:r>
      <w:r w:rsidR="000D546D" w:rsidRPr="000D546D">
        <w:rPr>
          <w:sz w:val="24"/>
          <w:szCs w:val="24"/>
        </w:rPr>
        <w:t>EQUITO d.o.o. u stečaju, Umag, Šetalište Vladimira Gortana 36, OIB: 95517075455</w:t>
      </w:r>
      <w:r w:rsidR="009B4259" w:rsidRPr="00846552">
        <w:rPr>
          <w:color w:val="auto"/>
          <w:spacing w:val="-2"/>
          <w:sz w:val="24"/>
          <w:szCs w:val="24"/>
        </w:rPr>
        <w:t>,</w:t>
      </w:r>
      <w:r w:rsidRPr="00846552">
        <w:rPr>
          <w:color w:val="auto"/>
          <w:spacing w:val="-2"/>
          <w:sz w:val="24"/>
          <w:szCs w:val="24"/>
        </w:rPr>
        <w:t xml:space="preserve"> dana </w:t>
      </w:r>
      <w:r w:rsidR="000D3E2F">
        <w:rPr>
          <w:color w:val="auto"/>
          <w:spacing w:val="-2"/>
          <w:sz w:val="24"/>
          <w:szCs w:val="24"/>
        </w:rPr>
        <w:t>21</w:t>
      </w:r>
      <w:r w:rsidR="00D65469" w:rsidRPr="00846552">
        <w:rPr>
          <w:color w:val="auto"/>
          <w:spacing w:val="-2"/>
          <w:sz w:val="24"/>
          <w:szCs w:val="24"/>
        </w:rPr>
        <w:t>. lipnja 2016</w:t>
      </w:r>
      <w:r w:rsidRPr="00846552">
        <w:rPr>
          <w:color w:val="auto"/>
          <w:spacing w:val="-2"/>
          <w:sz w:val="24"/>
          <w:szCs w:val="24"/>
        </w:rPr>
        <w:t>. godine</w:t>
      </w:r>
    </w:p>
    <w:p w:rsidRDefault="00FE5C4F" w:rsidP="00FE5C4F" w:rsidR="00FE5C4F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</w:p>
    <w:p w:rsidRDefault="0079457C" w:rsidP="00B87B9B" w:rsidR="00EF6804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r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i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š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i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o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 xml:space="preserve"> 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j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  <w:r w:rsidRPr="00846552">
        <w:rPr>
          <w:color w:val="auto"/>
          <w:spacing w:val="-2"/>
          <w:sz w:val="24"/>
          <w:szCs w:val="24"/>
        </w:rPr>
        <w:t>e</w:t>
      </w:r>
      <w:r w:rsidR="00531098" w:rsidRPr="00846552">
        <w:rPr>
          <w:color w:val="auto"/>
          <w:spacing w:val="-2"/>
          <w:sz w:val="24"/>
          <w:szCs w:val="24"/>
        </w:rPr>
        <w:t xml:space="preserve"> 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ind w:firstLine="72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I. </w:t>
      </w:r>
      <w:r w:rsidR="000D546D" w:rsidRPr="00B87B9B">
        <w:rPr>
          <w:color w:val="auto"/>
          <w:spacing w:val="-2"/>
          <w:sz w:val="24"/>
          <w:szCs w:val="24"/>
        </w:rPr>
        <w:t>Nalaže se sljedećim vjerovnicima</w:t>
      </w:r>
      <w:r w:rsidRPr="00846552">
        <w:rPr>
          <w:color w:val="auto"/>
          <w:spacing w:val="-2"/>
          <w:sz w:val="24"/>
          <w:szCs w:val="24"/>
        </w:rPr>
        <w:t>: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0D546D" w:rsidP="00E66FDC" w:rsidR="000D546D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REPUBLIKA HRVATSKA, Ministarstvo financija, Porezna uprava, Područni ured Istra, Hrvatsko primorje, Gorski kotar i Lika, OIB: 52634238587</w:t>
      </w:r>
    </w:p>
    <w:p w:rsidRDefault="000D546D" w:rsidP="00E66FDC" w:rsidR="00E66FDC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ISTARSKI VODOVOD d.o.o., Sv. Ivan 8, Buzet, OIB: 13269963589</w:t>
      </w:r>
      <w:r w:rsidR="00827DA8">
        <w:rPr>
          <w:color w:val="auto"/>
          <w:spacing w:val="-2"/>
          <w:sz w:val="24"/>
          <w:szCs w:val="24"/>
        </w:rPr>
        <w:t>,</w:t>
      </w:r>
    </w:p>
    <w:p w:rsidRDefault="000D546D" w:rsidP="00E66FDC" w:rsidR="000D546D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Hattrick - PSK d.o.o., Sv. Leopolda Mandića 14, Dugopolje, OIB: 92265244213,</w:t>
      </w:r>
    </w:p>
    <w:p w:rsidRDefault="00E35B5A" w:rsidP="00B87B9B" w:rsidR="00E35B5A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ab/>
      </w:r>
    </w:p>
    <w:p w:rsidRDefault="000A0D76" w:rsidP="00B87B9B" w:rsidR="0079457C" w:rsidRPr="00846552">
      <w:pPr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ab/>
      </w:r>
      <w:r w:rsidR="0079457C" w:rsidRPr="00846552">
        <w:rPr>
          <w:color w:val="auto"/>
          <w:spacing w:val="-2"/>
          <w:sz w:val="24"/>
          <w:szCs w:val="24"/>
        </w:rPr>
        <w:t xml:space="preserve">da u roku od 15 dana </w:t>
      </w:r>
      <w:r w:rsidR="000D546D">
        <w:rPr>
          <w:color w:val="auto"/>
          <w:spacing w:val="-2"/>
          <w:sz w:val="24"/>
          <w:szCs w:val="24"/>
        </w:rPr>
        <w:t xml:space="preserve">solidarno </w:t>
      </w:r>
      <w:r w:rsidR="0079457C" w:rsidRPr="00846552">
        <w:rPr>
          <w:color w:val="auto"/>
          <w:spacing w:val="-2"/>
          <w:sz w:val="24"/>
          <w:szCs w:val="24"/>
        </w:rPr>
        <w:t>uplat</w:t>
      </w:r>
      <w:r w:rsidR="000D546D">
        <w:rPr>
          <w:color w:val="auto"/>
          <w:spacing w:val="-2"/>
          <w:sz w:val="24"/>
          <w:szCs w:val="24"/>
        </w:rPr>
        <w:t>e</w:t>
      </w:r>
      <w:r w:rsidR="0079457C" w:rsidRPr="00846552">
        <w:rPr>
          <w:color w:val="auto"/>
          <w:spacing w:val="-2"/>
          <w:sz w:val="24"/>
          <w:szCs w:val="24"/>
        </w:rPr>
        <w:t xml:space="preserve"> predujam za pokriće troškova posebnog ispitnog ročišta u iznosu od </w:t>
      </w:r>
      <w:r w:rsidR="0092338C" w:rsidRPr="00846552">
        <w:rPr>
          <w:color w:val="auto"/>
          <w:spacing w:val="-2"/>
          <w:sz w:val="24"/>
          <w:szCs w:val="24"/>
        </w:rPr>
        <w:t>800</w:t>
      </w:r>
      <w:r w:rsidR="0079457C" w:rsidRPr="00846552">
        <w:rPr>
          <w:color w:val="auto"/>
          <w:spacing w:val="-2"/>
          <w:sz w:val="24"/>
          <w:szCs w:val="24"/>
        </w:rPr>
        <w:t xml:space="preserve">,00 kn na prolazni depozit suda broj </w:t>
      </w:r>
      <w:r w:rsidR="00170A3F" w:rsidRPr="00846552">
        <w:rPr>
          <w:bCs/>
          <w:color w:val="auto"/>
          <w:spacing w:val="-2"/>
          <w:sz w:val="24"/>
          <w:szCs w:val="24"/>
        </w:rPr>
        <w:t>HR</w:t>
      </w:r>
      <w:r w:rsidR="00D65469" w:rsidRPr="00846552">
        <w:rPr>
          <w:bCs/>
          <w:color w:val="auto"/>
          <w:spacing w:val="-2"/>
          <w:sz w:val="24"/>
          <w:szCs w:val="24"/>
        </w:rPr>
        <w:t>43</w:t>
      </w:r>
      <w:r w:rsidR="00B87E99" w:rsidRPr="00846552">
        <w:rPr>
          <w:bCs/>
          <w:color w:val="auto"/>
          <w:spacing w:val="-2"/>
          <w:sz w:val="24"/>
          <w:szCs w:val="24"/>
        </w:rPr>
        <w:t xml:space="preserve"> 2390 0011 3000 </w:t>
      </w:r>
      <w:r w:rsidR="00D65469" w:rsidRPr="00846552">
        <w:rPr>
          <w:bCs/>
          <w:color w:val="auto"/>
          <w:spacing w:val="-2"/>
          <w:sz w:val="24"/>
          <w:szCs w:val="24"/>
        </w:rPr>
        <w:t>2976</w:t>
      </w:r>
      <w:r w:rsidR="00B87E99" w:rsidRPr="00846552">
        <w:rPr>
          <w:bCs/>
          <w:color w:val="auto"/>
          <w:spacing w:val="-2"/>
          <w:sz w:val="24"/>
          <w:szCs w:val="24"/>
        </w:rPr>
        <w:t xml:space="preserve"> 3</w:t>
      </w:r>
      <w:r w:rsidR="0079457C" w:rsidRPr="00846552">
        <w:rPr>
          <w:color w:val="auto"/>
          <w:spacing w:val="-2"/>
          <w:sz w:val="24"/>
          <w:szCs w:val="24"/>
        </w:rPr>
        <w:t xml:space="preserve">, </w:t>
      </w:r>
      <w:r w:rsidR="00E35B5A" w:rsidRPr="00846552">
        <w:rPr>
          <w:color w:val="auto"/>
          <w:spacing w:val="-2"/>
          <w:sz w:val="24"/>
          <w:szCs w:val="24"/>
        </w:rPr>
        <w:t>poziv na broj 020-</w:t>
      </w:r>
      <w:r w:rsidR="000D546D">
        <w:rPr>
          <w:color w:val="auto"/>
          <w:spacing w:val="-2"/>
          <w:sz w:val="24"/>
          <w:szCs w:val="24"/>
        </w:rPr>
        <w:t>36</w:t>
      </w:r>
      <w:r w:rsidR="00E66FDC" w:rsidRPr="00846552">
        <w:rPr>
          <w:color w:val="auto"/>
          <w:spacing w:val="-2"/>
          <w:sz w:val="24"/>
          <w:szCs w:val="24"/>
        </w:rPr>
        <w:t>-</w:t>
      </w:r>
      <w:r w:rsidR="00D65469" w:rsidRPr="00846552">
        <w:rPr>
          <w:color w:val="auto"/>
          <w:spacing w:val="-2"/>
          <w:sz w:val="24"/>
          <w:szCs w:val="24"/>
        </w:rPr>
        <w:t>15, te da dostav</w:t>
      </w:r>
      <w:r w:rsidR="000D546D">
        <w:rPr>
          <w:color w:val="auto"/>
          <w:spacing w:val="-2"/>
          <w:sz w:val="24"/>
          <w:szCs w:val="24"/>
        </w:rPr>
        <w:t>e</w:t>
      </w:r>
      <w:r w:rsidR="0079457C" w:rsidRPr="00846552">
        <w:rPr>
          <w:color w:val="auto"/>
          <w:spacing w:val="-2"/>
          <w:sz w:val="24"/>
          <w:szCs w:val="24"/>
        </w:rPr>
        <w:t xml:space="preserve"> dokaz o istome sudu pozivom na gornji poslovni broj.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II. Ako se predujam iz točke I. izreke ovog rješenja ne uplati u roku, posebno se ispitno ročište neće održati, a nepravodobne će prijave biti odbačene.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Obrazloženje</w:t>
      </w:r>
    </w:p>
    <w:p w:rsidRDefault="00B87B9B" w:rsidP="00B87B9B" w:rsidR="00B87B9B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E35B5A" w:rsidP="00C0136F" w:rsidR="00722654" w:rsidRPr="000D3E2F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Rješenjem </w:t>
      </w:r>
      <w:r w:rsidR="00986AAF" w:rsidRPr="00846552">
        <w:rPr>
          <w:color w:val="auto"/>
          <w:spacing w:val="-2"/>
          <w:sz w:val="24"/>
          <w:szCs w:val="24"/>
        </w:rPr>
        <w:t>naslovnog suda</w:t>
      </w:r>
      <w:r w:rsidRPr="00846552">
        <w:rPr>
          <w:color w:val="auto"/>
          <w:spacing w:val="-2"/>
          <w:sz w:val="24"/>
          <w:szCs w:val="24"/>
        </w:rPr>
        <w:t xml:space="preserve"> poslovni broj </w:t>
      </w:r>
      <w:r w:rsidR="00E66FDC" w:rsidRPr="00846552">
        <w:rPr>
          <w:color w:val="auto"/>
          <w:spacing w:val="-2"/>
          <w:sz w:val="24"/>
          <w:szCs w:val="24"/>
        </w:rPr>
        <w:t>1 St-</w:t>
      </w:r>
      <w:r w:rsidR="000D546D">
        <w:rPr>
          <w:color w:val="auto"/>
          <w:spacing w:val="-2"/>
          <w:sz w:val="24"/>
          <w:szCs w:val="24"/>
        </w:rPr>
        <w:t>36</w:t>
      </w:r>
      <w:r w:rsidR="00505720" w:rsidRPr="00846552">
        <w:rPr>
          <w:color w:val="auto"/>
          <w:spacing w:val="-2"/>
          <w:sz w:val="24"/>
          <w:szCs w:val="24"/>
        </w:rPr>
        <w:t>/1</w:t>
      </w:r>
      <w:r w:rsidR="00D65469" w:rsidRPr="00846552">
        <w:rPr>
          <w:color w:val="auto"/>
          <w:spacing w:val="-2"/>
          <w:sz w:val="24"/>
          <w:szCs w:val="24"/>
        </w:rPr>
        <w:t>5</w:t>
      </w:r>
      <w:r w:rsidR="00505720" w:rsidRPr="00846552">
        <w:rPr>
          <w:color w:val="auto"/>
          <w:spacing w:val="-2"/>
          <w:sz w:val="24"/>
          <w:szCs w:val="24"/>
        </w:rPr>
        <w:t>-</w:t>
      </w:r>
      <w:r w:rsidR="000D546D">
        <w:rPr>
          <w:color w:val="auto"/>
          <w:spacing w:val="-2"/>
          <w:sz w:val="24"/>
          <w:szCs w:val="24"/>
        </w:rPr>
        <w:t>19</w:t>
      </w:r>
      <w:r w:rsidR="00505720" w:rsidRPr="00846552">
        <w:rPr>
          <w:color w:val="auto"/>
          <w:spacing w:val="-2"/>
          <w:sz w:val="24"/>
          <w:szCs w:val="24"/>
        </w:rPr>
        <w:t xml:space="preserve"> od </w:t>
      </w:r>
      <w:r w:rsidR="000D546D">
        <w:rPr>
          <w:color w:val="auto"/>
          <w:spacing w:val="-2"/>
          <w:sz w:val="24"/>
          <w:szCs w:val="24"/>
        </w:rPr>
        <w:t>19</w:t>
      </w:r>
      <w:r w:rsidR="00D65469" w:rsidRPr="00846552">
        <w:rPr>
          <w:color w:val="auto"/>
          <w:spacing w:val="-2"/>
          <w:sz w:val="24"/>
          <w:szCs w:val="24"/>
        </w:rPr>
        <w:t xml:space="preserve">. </w:t>
      </w:r>
      <w:r w:rsidR="000D546D">
        <w:rPr>
          <w:color w:val="auto"/>
          <w:spacing w:val="-2"/>
          <w:sz w:val="24"/>
          <w:szCs w:val="24"/>
        </w:rPr>
        <w:t>listopada</w:t>
      </w:r>
      <w:r w:rsidR="00505720" w:rsidRPr="00846552">
        <w:rPr>
          <w:color w:val="auto"/>
          <w:spacing w:val="-2"/>
          <w:sz w:val="24"/>
          <w:szCs w:val="24"/>
        </w:rPr>
        <w:t xml:space="preserve"> 201</w:t>
      </w:r>
      <w:r w:rsidR="00D65469" w:rsidRPr="00846552">
        <w:rPr>
          <w:color w:val="auto"/>
          <w:spacing w:val="-2"/>
          <w:sz w:val="24"/>
          <w:szCs w:val="24"/>
        </w:rPr>
        <w:t>5</w:t>
      </w:r>
      <w:r w:rsidR="00505720" w:rsidRPr="00846552">
        <w:rPr>
          <w:color w:val="auto"/>
          <w:spacing w:val="-2"/>
          <w:sz w:val="24"/>
          <w:szCs w:val="24"/>
        </w:rPr>
        <w:t xml:space="preserve">. godine  </w:t>
      </w:r>
      <w:r w:rsidR="0079457C" w:rsidRPr="00846552">
        <w:rPr>
          <w:color w:val="auto"/>
          <w:spacing w:val="-2"/>
          <w:sz w:val="24"/>
          <w:szCs w:val="24"/>
        </w:rPr>
        <w:t xml:space="preserve">otvoren je stečajni postupak nad dužnikom, te pozvani vjerovnici da u roku od 30 dana nakon objave oglasa o otvaranju stečajnog postupka </w:t>
      </w:r>
      <w:r w:rsidR="000D3E2F" w:rsidRPr="000D3E2F">
        <w:rPr>
          <w:color w:val="auto"/>
          <w:spacing w:val="-2"/>
          <w:sz w:val="24"/>
          <w:szCs w:val="24"/>
        </w:rPr>
        <w:t>na e-oglasnoj ploči</w:t>
      </w:r>
      <w:r w:rsidR="0079457C" w:rsidRPr="000D3E2F">
        <w:rPr>
          <w:color w:val="auto"/>
          <w:spacing w:val="-2"/>
          <w:sz w:val="24"/>
          <w:szCs w:val="24"/>
        </w:rPr>
        <w:t xml:space="preserve"> prijave svoje tražbine stečajnom upravitelj</w:t>
      </w:r>
      <w:r w:rsidR="000D3E2F">
        <w:rPr>
          <w:color w:val="auto"/>
          <w:spacing w:val="-2"/>
          <w:sz w:val="24"/>
          <w:szCs w:val="24"/>
        </w:rPr>
        <w:t>u. Navedeni je oglas objavljen</w:t>
      </w:r>
      <w:r w:rsidR="0079457C" w:rsidRPr="000D3E2F">
        <w:rPr>
          <w:color w:val="auto"/>
          <w:spacing w:val="-2"/>
          <w:sz w:val="24"/>
          <w:szCs w:val="24"/>
        </w:rPr>
        <w:t xml:space="preserve"> </w:t>
      </w:r>
      <w:r w:rsidR="000D3E2F" w:rsidRPr="000D3E2F">
        <w:rPr>
          <w:color w:val="auto"/>
          <w:spacing w:val="-2"/>
          <w:sz w:val="24"/>
          <w:szCs w:val="24"/>
        </w:rPr>
        <w:t>na e-oglasnoj ploči</w:t>
      </w:r>
      <w:r w:rsidR="0079457C" w:rsidRPr="000D3E2F">
        <w:rPr>
          <w:color w:val="auto"/>
          <w:spacing w:val="-2"/>
          <w:sz w:val="24"/>
          <w:szCs w:val="24"/>
        </w:rPr>
        <w:t xml:space="preserve">, a prvo ispitno ročište održano je dana </w:t>
      </w:r>
      <w:r w:rsidR="00FE5C4F">
        <w:rPr>
          <w:color w:val="auto"/>
          <w:spacing w:val="-2"/>
          <w:sz w:val="24"/>
          <w:szCs w:val="24"/>
        </w:rPr>
        <w:t>12</w:t>
      </w:r>
      <w:r w:rsidR="00E66FDC" w:rsidRPr="000D3E2F">
        <w:rPr>
          <w:color w:val="auto"/>
          <w:spacing w:val="-2"/>
          <w:sz w:val="24"/>
          <w:szCs w:val="24"/>
        </w:rPr>
        <w:t>. veljače 201</w:t>
      </w:r>
      <w:r w:rsidR="000D3E2F" w:rsidRPr="000D3E2F">
        <w:rPr>
          <w:color w:val="auto"/>
          <w:spacing w:val="-2"/>
          <w:sz w:val="24"/>
          <w:szCs w:val="24"/>
        </w:rPr>
        <w:t>6</w:t>
      </w:r>
      <w:r w:rsidR="00E66FDC" w:rsidRPr="000D3E2F">
        <w:rPr>
          <w:color w:val="auto"/>
          <w:spacing w:val="-2"/>
          <w:sz w:val="24"/>
          <w:szCs w:val="24"/>
        </w:rPr>
        <w:t>. godine.</w:t>
      </w:r>
    </w:p>
    <w:p w:rsidRDefault="0079457C" w:rsidP="00C0136F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Člankom 176. stavak 1.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 propisano je da se tražbine prijavljene nakon isteka roka za prijavljivanje mogu ispitati na ispitnom ročištu ako to predloži stečajni upravitelj.</w:t>
      </w:r>
    </w:p>
    <w:p w:rsidRDefault="0079457C" w:rsidP="00C0136F" w:rsidR="0079457C" w:rsidRPr="00846552">
      <w:pPr>
        <w:ind w:firstLine="720"/>
        <w:jc w:val="both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Kako je ste</w:t>
      </w:r>
      <w:r w:rsidR="00722654" w:rsidRPr="00846552">
        <w:rPr>
          <w:color w:val="auto"/>
          <w:spacing w:val="-2"/>
          <w:sz w:val="24"/>
          <w:szCs w:val="24"/>
        </w:rPr>
        <w:t>čajni upravitelj predložio određ</w:t>
      </w:r>
      <w:r w:rsidRPr="00846552">
        <w:rPr>
          <w:color w:val="auto"/>
          <w:spacing w:val="-2"/>
          <w:sz w:val="24"/>
          <w:szCs w:val="24"/>
        </w:rPr>
        <w:t xml:space="preserve">ivanje ispitnog ročišta dostavivši i tablicu s podacima iz čl. 173.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, temeljem članka 176. stavak 2. </w:t>
      </w:r>
      <w:smartTag w:element="zakoni" w:uri="http://www.java.hr/xml/smarttags/zakoni">
        <w:r w:rsidRPr="00846552">
          <w:rPr>
            <w:color w:val="auto"/>
            <w:spacing w:val="-2"/>
            <w:sz w:val="24"/>
            <w:szCs w:val="24"/>
          </w:rPr>
          <w:t>Stečajnog zakona</w:t>
        </w:r>
      </w:smartTag>
      <w:r w:rsidRPr="00846552">
        <w:rPr>
          <w:color w:val="auto"/>
          <w:spacing w:val="-2"/>
          <w:sz w:val="24"/>
          <w:szCs w:val="24"/>
        </w:rPr>
        <w:t xml:space="preserve"> riješeno je kao u izreci.</w:t>
      </w:r>
    </w:p>
    <w:p w:rsidRDefault="00B87B9B" w:rsidP="00B87B9B" w:rsidR="00B87B9B" w:rsidRPr="00846552">
      <w:pPr>
        <w:rPr>
          <w:color w:val="auto"/>
          <w:spacing w:val="-2"/>
          <w:sz w:val="24"/>
          <w:szCs w:val="24"/>
        </w:rPr>
      </w:pPr>
    </w:p>
    <w:p w:rsidRDefault="00722654" w:rsidP="00722654" w:rsidR="00B87B9B" w:rsidRPr="00846552">
      <w:pPr>
        <w:jc w:val="center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U Pazinu, dana </w:t>
      </w:r>
      <w:r w:rsidR="00846552" w:rsidRPr="00846552">
        <w:rPr>
          <w:color w:val="auto"/>
          <w:spacing w:val="-2"/>
          <w:sz w:val="24"/>
          <w:szCs w:val="24"/>
        </w:rPr>
        <w:t>21. lipnja 2016</w:t>
      </w:r>
      <w:r w:rsidRPr="00846552">
        <w:rPr>
          <w:color w:val="auto"/>
          <w:spacing w:val="-2"/>
          <w:sz w:val="24"/>
          <w:szCs w:val="24"/>
        </w:rPr>
        <w:t>. godine</w:t>
      </w:r>
    </w:p>
    <w:p w:rsidRDefault="00722654" w:rsidP="00722654" w:rsidR="00722654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22654" w:rsidP="00722654" w:rsidR="00722654" w:rsidRPr="00846552">
      <w:pPr>
        <w:jc w:val="center"/>
        <w:rPr>
          <w:color w:val="auto"/>
          <w:spacing w:val="-2"/>
          <w:sz w:val="24"/>
          <w:szCs w:val="24"/>
        </w:rPr>
      </w:pPr>
    </w:p>
    <w:p w:rsidRDefault="0079457C" w:rsidP="00B87B9B" w:rsidR="00B87B9B" w:rsidRPr="00846552">
      <w:pPr>
        <w:ind w:firstLine="720" w:left="576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Stečajni sudac </w:t>
      </w:r>
    </w:p>
    <w:p w:rsidRDefault="00722654" w:rsidP="00B87B9B" w:rsidR="0079457C" w:rsidRPr="00846552">
      <w:pPr>
        <w:ind w:firstLine="720" w:left="5760"/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 xml:space="preserve"> </w:t>
      </w:r>
      <w:smartTag w:element="PersonName" w:uri="urn:schemas-microsoft-com:office:smarttags">
        <w:r w:rsidRPr="00846552">
          <w:rPr>
            <w:color w:val="auto"/>
            <w:spacing w:val="-2"/>
            <w:sz w:val="24"/>
            <w:szCs w:val="24"/>
          </w:rPr>
          <w:t>Damir Rabar</w:t>
        </w:r>
      </w:smartTag>
    </w:p>
    <w:p w:rsidRDefault="00E66FDC" w:rsidP="00FE5C4F" w:rsidR="00E66FDC" w:rsidRPr="00846552">
      <w:pPr>
        <w:rPr>
          <w:color w:val="auto"/>
          <w:spacing w:val="-2"/>
          <w:sz w:val="24"/>
          <w:szCs w:val="24"/>
        </w:rPr>
      </w:pPr>
    </w:p>
    <w:p w:rsidRDefault="0079457C" w:rsidP="00B87B9B" w:rsidR="0079457C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UPUTA 0 PRAVNOM LIJEKU:</w:t>
      </w:r>
    </w:p>
    <w:p w:rsidRDefault="0079457C" w:rsidP="00B87B9B" w:rsidR="0079457C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Protiv ovog rješenja žalba nije dopuštena.</w:t>
      </w:r>
    </w:p>
    <w:p w:rsidRDefault="007C113D" w:rsidP="00B87B9B" w:rsidR="007C113D" w:rsidRPr="00846552">
      <w:pPr>
        <w:rPr>
          <w:color w:val="auto"/>
          <w:spacing w:val="-2"/>
          <w:sz w:val="24"/>
          <w:szCs w:val="24"/>
        </w:rPr>
      </w:pPr>
    </w:p>
    <w:p w:rsidRDefault="007C113D" w:rsidP="007C113D" w:rsidR="007C113D" w:rsidRPr="00846552">
      <w:p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DNA:</w:t>
      </w:r>
    </w:p>
    <w:p w:rsidRDefault="00FE5C4F" w:rsidP="00846552" w:rsidR="007C113D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REPUBLIKA HRVATSKA</w:t>
      </w:r>
      <w:r w:rsidR="00846552" w:rsidRPr="00846552">
        <w:rPr>
          <w:color w:val="auto"/>
          <w:spacing w:val="-2"/>
          <w:sz w:val="24"/>
          <w:szCs w:val="24"/>
        </w:rPr>
        <w:t xml:space="preserve">, </w:t>
      </w:r>
      <w:r>
        <w:rPr>
          <w:color w:val="auto"/>
          <w:spacing w:val="-2"/>
          <w:sz w:val="24"/>
          <w:szCs w:val="24"/>
        </w:rPr>
        <w:t>po ŽDO</w:t>
      </w:r>
    </w:p>
    <w:p w:rsidRDefault="00FE5C4F" w:rsidP="00846552" w:rsidR="00FE5C4F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ISTARSKI VODOVOD d.o.o. Buzet</w:t>
      </w:r>
    </w:p>
    <w:p w:rsidRDefault="00FE5C4F" w:rsidP="00846552" w:rsidR="00FE5C4F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Hattrick - PSK d.o.o. Dugopolje, po pun.</w:t>
      </w:r>
    </w:p>
    <w:p w:rsidRDefault="0037445D" w:rsidP="007C113D" w:rsidR="0037445D" w:rsidRPr="00846552">
      <w:pPr>
        <w:numPr>
          <w:ilvl w:val="0"/>
          <w:numId w:val="1"/>
        </w:numPr>
        <w:rPr>
          <w:color w:val="auto"/>
          <w:spacing w:val="-2"/>
          <w:sz w:val="24"/>
          <w:szCs w:val="24"/>
        </w:rPr>
      </w:pPr>
      <w:r w:rsidRPr="00846552">
        <w:rPr>
          <w:color w:val="auto"/>
          <w:spacing w:val="-2"/>
          <w:sz w:val="24"/>
          <w:szCs w:val="24"/>
        </w:rPr>
        <w:t>stečajnom upravitelju – na znanje</w:t>
      </w:r>
    </w:p>
    <w:p w:rsidRDefault="000D3E2F" w:rsidP="000D3E2F" w:rsidR="0079457C">
      <w:pPr>
        <w:ind w:left="720"/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-     e-oglasna ploča 8 dana</w:t>
      </w:r>
    </w:p>
    <w:p w:rsidRDefault="000D3E2F" w:rsidP="000D3E2F" w:rsidR="000D3E2F" w:rsidRPr="00846552">
      <w:pPr>
        <w:ind w:left="720"/>
        <w:rPr>
          <w:color w:val="auto"/>
          <w:spacing w:val="-2"/>
          <w:sz w:val="24"/>
          <w:szCs w:val="24"/>
        </w:rPr>
      </w:pPr>
      <w:r>
        <w:rPr>
          <w:color w:val="auto"/>
          <w:spacing w:val="-2"/>
          <w:sz w:val="24"/>
          <w:szCs w:val="24"/>
        </w:rPr>
        <w:t>-     oglasna ploča suda 8 dana</w:t>
      </w:r>
    </w:p>
    <w:sectPr w:rsidSect="00FE5C4F" w:rsidR="000D3E2F" w:rsidRPr="00846552">
      <w:headerReference w:type="even" r:id="rId10"/>
      <w:headerReference w:type="default" r:id="rId11"/>
      <w:headerReference w:type="first" r:id="rId12"/>
      <w:pgSz w:h="16834" w:w="11904"/>
      <w:pgMar w:gutter="0" w:footer="357" w:header="357" w:left="1440" w:bottom="1134" w:right="1440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546D" w:rsidR="000D546D">
      <w:r>
        <w:separator/>
      </w:r>
    </w:p>
  </w:endnote>
  <w:endnote w:id="0" w:type="continuationSeparator">
    <w:p w:rsidRDefault="000D546D" w:rsidR="000D54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546D" w:rsidR="000D546D">
      <w:r>
        <w:separator/>
      </w:r>
    </w:p>
  </w:footnote>
  <w:footnote w:id="0" w:type="continuationSeparator">
    <w:p w:rsidRDefault="000D546D" w:rsidR="000D54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46D" w:rsidP="00722654" w:rsidR="000D54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46D" w:rsidR="000D54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46D" w:rsidP="00D65469" w:rsidR="000D546D" w:rsidRPr="00D65469">
    <w:pPr>
      <w:pStyle w:val="Zaglavlje"/>
      <w:framePr w:y="4" w:x="5961" w:vAnchor="text" w:hAnchor="page" w:wrap="around"/>
      <w:rPr>
        <w:rStyle w:val="Brojstranice"/>
        <w:sz w:val="24"/>
        <w:szCs w:val="24"/>
      </w:rPr>
    </w:pPr>
    <w:r w:rsidRPr="00D65469">
      <w:rPr>
        <w:rStyle w:val="Brojstranice"/>
        <w:sz w:val="24"/>
        <w:szCs w:val="24"/>
      </w:rPr>
      <w:fldChar w:fldCharType="begin"/>
    </w:r>
    <w:r w:rsidRPr="00D65469">
      <w:rPr>
        <w:rStyle w:val="Brojstranice"/>
        <w:sz w:val="24"/>
        <w:szCs w:val="24"/>
      </w:rPr>
      <w:instrText xml:space="preserve">PAGE  </w:instrText>
    </w:r>
    <w:r w:rsidRPr="00D65469">
      <w:rPr>
        <w:rStyle w:val="Brojstranice"/>
        <w:sz w:val="24"/>
        <w:szCs w:val="24"/>
      </w:rPr>
      <w:fldChar w:fldCharType="separate"/>
    </w:r>
    <w:r w:rsidR="00FC2908">
      <w:rPr>
        <w:rStyle w:val="Brojstranice"/>
        <w:sz w:val="24"/>
        <w:szCs w:val="24"/>
      </w:rPr>
      <w:t>2</w:t>
    </w:r>
    <w:r w:rsidRPr="00D65469">
      <w:rPr>
        <w:rStyle w:val="Brojstranice"/>
        <w:sz w:val="24"/>
        <w:szCs w:val="24"/>
      </w:rPr>
      <w:fldChar w:fldCharType="end"/>
    </w:r>
  </w:p>
  <w:p w:rsidRDefault="000D546D" w:rsidP="000D546D" w:rsidR="000D546D" w:rsidRPr="00D65469">
    <w:pPr>
      <w:pStyle w:val="Zaglavlje"/>
      <w:jc w:val="right"/>
      <w:rPr>
        <w:sz w:val="24"/>
        <w:szCs w:val="24"/>
      </w:rPr>
    </w:pPr>
    <w:r>
      <w:rPr>
        <w:b/>
        <w:color w:val="auto"/>
        <w:sz w:val="24"/>
        <w:szCs w:val="24"/>
      </w:rPr>
      <w:t xml:space="preserve">        </w:t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sz w:val="24"/>
        <w:szCs w:val="24"/>
      </w:rPr>
      <w:t>Posl. broj: 1 St-36/15-47</w:t>
    </w:r>
  </w:p>
  <w:p w:rsidRDefault="000D546D" w:rsidP="000D546D" w:rsidR="000D546D" w:rsidRPr="00D65469">
    <w:pPr>
      <w:pStyle w:val="Zaglavlje"/>
      <w:jc w:val="right"/>
      <w:rPr>
        <w:sz w:val="24"/>
        <w:szCs w:val="24"/>
      </w:rPr>
    </w:pP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b/>
        <w:color w:val="auto"/>
        <w:sz w:val="24"/>
        <w:szCs w:val="24"/>
      </w:rPr>
      <w:tab/>
    </w:r>
    <w:r>
      <w:rPr>
        <w:sz w:val="24"/>
        <w:szCs w:val="24"/>
      </w:rPr>
      <w:t>Posl. broj: 1 St-36/15-47</w:t>
    </w:r>
  </w:p>
  <w:p w:rsidRDefault="000D546D" w:rsidP="00FC62AF" w:rsidR="000D546D" w:rsidRPr="00FC62AF">
    <w:pPr>
      <w:rPr>
        <w:b/>
        <w:color w:val="auto"/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46D" w:rsidP="00D65469" w:rsidR="000D546D" w:rsidRPr="00D65469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Posl. broj: 1 St-36/15-47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E420CA7"/>
    <w:multiLevelType w:val="hybridMultilevel"/>
    <w:tmpl w:val="092C6130"/>
    <w:lvl w:tplc="69A08482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attachedTemplate r:id="rId1"/>
  <w:stylePaneFormatFilter w:val="3F01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7B9B"/>
    <w:rsid w:val="0000043E"/>
    <w:rsid w:val="000A0D76"/>
    <w:rsid w:val="000A4C76"/>
    <w:rsid w:val="000D3E2F"/>
    <w:rsid w:val="000D546D"/>
    <w:rsid w:val="00117ED2"/>
    <w:rsid w:val="00170A3F"/>
    <w:rsid w:val="00177055"/>
    <w:rsid w:val="00180791"/>
    <w:rsid w:val="00211194"/>
    <w:rsid w:val="002F458B"/>
    <w:rsid w:val="00344F09"/>
    <w:rsid w:val="0037445D"/>
    <w:rsid w:val="003B2346"/>
    <w:rsid w:val="00505720"/>
    <w:rsid w:val="00531098"/>
    <w:rsid w:val="005B186F"/>
    <w:rsid w:val="005D2E5E"/>
    <w:rsid w:val="0061580E"/>
    <w:rsid w:val="00722654"/>
    <w:rsid w:val="00761550"/>
    <w:rsid w:val="00793089"/>
    <w:rsid w:val="0079457C"/>
    <w:rsid w:val="007C113D"/>
    <w:rsid w:val="00827DA8"/>
    <w:rsid w:val="00846552"/>
    <w:rsid w:val="008F08E7"/>
    <w:rsid w:val="0092338C"/>
    <w:rsid w:val="00986AAF"/>
    <w:rsid w:val="009B4259"/>
    <w:rsid w:val="00A04B26"/>
    <w:rsid w:val="00A07C9A"/>
    <w:rsid w:val="00A765EE"/>
    <w:rsid w:val="00AA49AF"/>
    <w:rsid w:val="00AF3BF1"/>
    <w:rsid w:val="00B65A7A"/>
    <w:rsid w:val="00B87B9B"/>
    <w:rsid w:val="00B87E99"/>
    <w:rsid w:val="00C0136F"/>
    <w:rsid w:val="00C30A32"/>
    <w:rsid w:val="00CB06DF"/>
    <w:rsid w:val="00D65469"/>
    <w:rsid w:val="00DF7D7F"/>
    <w:rsid w:val="00E35B5A"/>
    <w:rsid w:val="00E66FDC"/>
    <w:rsid w:val="00ED177F"/>
    <w:rsid w:val="00EF6804"/>
    <w:rsid w:val="00FA6224"/>
    <w:rsid w:val="00FC2908"/>
    <w:rsid w:val="00FC62AF"/>
    <w:rsid w:val="00FE5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martTagType w:name="zakoni" w:namespaceuri="http://www.java.hr/xml/smarttags/zakoni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26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26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654"/>
    <w:rPr>
      <w:rFonts w:hAnsi="Times New Roman" w:ascii="Times New Roman" w:hint="default"/>
      <w:strike w:val="false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A76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765EE"/>
    <w:rPr>
      <w:rFonts w:cs="Tahoma" w:hAnsi="Tahoma" w:ascii="Tahoma" w:hint="default"/>
      <w:strike w:val="false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9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908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908"/>
    <w:rPr>
      <w:color w:val="auto"/>
      <w:sz w:val="22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908"/>
    <w:rPr>
      <w:rFonts w:cs="Times New Roman" w:hAnsi="Times New Roman" w:ascii="Times New Roman"/>
      <w:color w:val="auto"/>
      <w:sz w:val="22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908"/>
    <w:rPr>
      <w:rFonts w:cs="Times New Roman" w:hAnsi="Times New Roman" w:ascii="Times New Roman"/>
      <w:color w:val="auto"/>
      <w:sz w:val="22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color w:val="00000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265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226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22654"/>
    <w:rPr>
      <w:rFonts w:ascii="Times New Roman" w:hAnsi="Times New Roman" w:hint="default"/>
      <w:strike w:val="0"/>
      <w:noProof/>
      <w:color w:val="000000"/>
      <w:spacing w:val="0"/>
      <w:sz w:val="20"/>
    </w:rPr>
  </w:style>
  <w:style w:styleId="Tekstbalonia" w:type="paragraph">
    <w:name w:val="Balloon Text"/>
    <w:basedOn w:val="Normal"/>
    <w:link w:val="TekstbaloniaChar"/>
    <w:rsid w:val="00A76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765EE"/>
    <w:rPr>
      <w:rFonts w:ascii="Tahoma" w:cs="Tahoma" w:hAnsi="Tahoma" w:hint="default"/>
      <w:strike w:val="0"/>
      <w:noProof/>
      <w:color w:val="000000"/>
      <w:spacing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C29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908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908"/>
    <w:rPr>
      <w:color w:val="auto"/>
      <w:sz w:val="22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908"/>
    <w:rPr>
      <w:rFonts w:ascii="Times New Roman" w:cs="Times New Roman" w:hAnsi="Times New Roman"/>
      <w:color w:val="auto"/>
      <w:sz w:val="22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908"/>
    <w:rPr>
      <w:rFonts w:ascii="Times New Roman" w:cs="Times New Roman" w:hAnsi="Times New Roman"/>
      <w:color w:val="auto"/>
      <w:sz w:val="22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PRILEŽE DVA REGISTRATORA (žuti i crni)</izvorni_sadrzaj>
    <derivirana_varijabla naziv="DomainObject.Predmet.Opis_1">PRILEŽE DVA REGISTRATORA (žuti i crni)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St-36/2015</izvorni_sadrzaj>
    <derivirana_varijabla naziv="DomainObject.Predmet.OznakaBroj_1">St-36/2015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EQUITO d.o.o. UMAG</izvorni_sadrzaj>
    <derivirana_varijabla naziv="DomainObject.Predmet.ProtustrankaFormated_1">  EQUITO d.o.o. UMAG</derivirana_varijabla>
  </DomainObject.Predmet.ProtustrankaFormated>
  <DomainObject.Predmet.ProtustrankaFormatedOIB>
    <izvorni_sadrzaj>  EQUITO d.o.o. UMAG, OIB 95517075455</izvorni_sadrzaj>
    <derivirana_varijabla naziv="DomainObject.Predmet.ProtustrankaFormatedOIB_1">  EQUITO d.o.o. UMAG, OIB 95517075455</derivirana_varijabla>
  </DomainObject.Predmet.ProtustrankaFormatedOIB>
  <DomainObject.Predmet.ProtustrankaFormatedWithAdress>
    <izvorni_sadrzaj> EQUITO d.o.o. UMAG, Šetalište Vladimira Gortana 36, 52470 Umag</izvorni_sadrzaj>
    <derivirana_varijabla naziv="DomainObject.Predmet.ProtustrankaFormatedWithAdress_1"> EQUITO d.o.o. UMAG, Šetalište Vladimira Gortana 36, 52470 Umag</derivirana_varijabla>
  </DomainObject.Predmet.ProtustrankaFormatedWithAdress>
  <DomainObject.Predmet.ProtustrankaFormatedWithAdressOIB>
    <izvorni_sadrzaj> EQUITO d.o.o. UMAG, OIB 95517075455, Šetalište Vladimira Gortana 36, 52470 Umag</izvorni_sadrzaj>
    <derivirana_varijabla naziv="DomainObject.Predmet.ProtustrankaFormatedWithAdressOIB_1"> EQUITO d.o.o. UMAG, OIB 95517075455, Šetalište Vladimira Gortana 36, 52470 Umag</derivirana_varijabla>
  </DomainObject.Predmet.ProtustrankaFormatedWithAdressOIB>
  <DomainObject.Predmet.ProtustrankaWithAdress>
    <izvorni_sadrzaj>EQUITO d.o.o. UMAG Šetalište Vladimira Gortana 36, 52470 Umag</izvorni_sadrzaj>
    <derivirana_varijabla naziv="DomainObject.Predmet.ProtustrankaWithAdress_1">EQUITO d.o.o. UMAG Šetalište Vladimira Gortana 36, 52470 Umag</derivirana_varijabla>
  </DomainObject.Predmet.ProtustrankaWithAdress>
  <DomainObject.Predmet.ProtustrankaWithAdressOIB>
    <izvorni_sadrzaj>EQUITO d.o.o. UMAG, OIB 95517075455, Šetalište Vladimira Gortana 36, 52470 Umag</izvorni_sadrzaj>
    <derivirana_varijabla naziv="DomainObject.Predmet.ProtustrankaWithAdressOIB_1">EQUITO d.o.o. UMAG, OIB 95517075455, Šetalište Vladimira Gortana 36, 52470 Umag</derivirana_varijabla>
  </DomainObject.Predmet.ProtustrankaWithAdressOIB>
  <DomainObject.Predmet.ProtustrankaNazivFormated>
    <izvorni_sadrzaj>EQUITO d.o.o. UMAG</izvorni_sadrzaj>
    <derivirana_varijabla naziv="DomainObject.Predmet.ProtustrankaNazivFormated_1">EQUITO d.o.o. UMAG</derivirana_varijabla>
  </DomainObject.Predmet.ProtustrankaNazivFormated>
  <DomainObject.Predmet.ProtustrankaNazivFormatedOIB>
    <izvorni_sadrzaj>EQUITO d.o.o. UMAG, OIB 95517075455</izvorni_sadrzaj>
    <derivirana_varijabla naziv="DomainObject.Predmet.ProtustrankaNazivFormatedOIB_1">EQUITO d.o.o. UMAG, OIB 95517075455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SANJA PINJUH, VINKOVCI zastupanog po punomoćniku ZOU LIVIO MARCAN I VEDRAN MARCAN</izvorni_sadrzaj>
    <derivirana_varijabla naziv="DomainObject.Predmet.StrankaFormated_1">  SANJA PINJUH, VINKOVCI zastupanog po punomoćniku ZOU LIVIO MARCAN I VEDRAN MARCAN</derivirana_varijabla>
  </DomainObject.Predmet.StrankaFormated>
  <DomainObject.Predmet.StrankaFormatedOIB>
    <izvorni_sadrzaj>  SANJA PINJUH, VINKOVCI, OIB 83228616740 zastupanog po punomoćniku ZOU LIVIO MARCAN I VEDRAN MARCAN</izvorni_sadrzaj>
    <derivirana_varijabla naziv="DomainObject.Predmet.StrankaFormatedOIB_1">  SANJA PINJUH, VINKOVCI, OIB 83228616740 zastupanog po punomoćniku ZOU LIVIO MARCAN I VEDRAN MARCAN</derivirana_varijabla>
  </DomainObject.Predmet.StrankaFormatedOIB>
  <DomainObject.Predmet.StrankaFormatedWithAdress>
    <izvorni_sadrzaj> SANJA PINJUH, VINKOVCI, Josipa Juraja Štrosmajera 9, 32100 Vinkovci zastupanog po punomoćniku ZOU LIVIO MARCAN I VEDRAN MARCAN</izvorni_sadrzaj>
    <derivirana_varijabla naziv="DomainObject.Predmet.StrankaFormatedWithAdress_1"> SANJA PINJUH, VINKOVCI, Josipa Juraja Štrosmajera 9, 32100 Vinkovci zastupanog po punomoćniku ZOU LIVIO MARCAN I VEDRAN MARCAN</derivirana_varijabla>
  </DomainObject.Predmet.StrankaFormatedWithAdress>
  <DomainObject.Predmet.StrankaFormatedWithAdressOIB>
    <izvorni_sadrzaj> SANJA PINJUH, VINKOVCI, OIB 83228616740, Josipa Juraja Štrosmajera 9, 32100 Vinkovci zastupanog po punomoćniku ZOU LIVIO MARCAN I VEDRAN MARCAN</izvorni_sadrzaj>
    <derivirana_varijabla naziv="DomainObject.Predmet.StrankaFormatedWithAdressOIB_1"> SANJA PINJUH, VINKOVCI, OIB 83228616740, Josipa Juraja Štrosmajera 9, 32100 Vinkovci zastupanog po punomoćniku ZOU LIVIO MARCAN I VEDRAN MARCAN</derivirana_varijabla>
  </DomainObject.Predmet.StrankaFormatedWithAdressOIB>
  <DomainObject.Predmet.StrankaWithAdress>
    <izvorni_sadrzaj>SANJA PINJUH, VINKOVCI Josipa Juraja Štrosmajera 9,32100 Vinkovci</izvorni_sadrzaj>
    <derivirana_varijabla naziv="DomainObject.Predmet.StrankaWithAdress_1">SANJA PINJUH, VINKOVCI Josipa Juraja Štrosmajera 9,32100 Vinkovci</derivirana_varijabla>
  </DomainObject.Predmet.StrankaWithAdress>
  <DomainObject.Predmet.StrankaWithAdressOIB>
    <izvorni_sadrzaj>SANJA PINJUH, VINKOVCI, OIB 83228616740, Josipa Juraja Štrosmajera 9,32100 Vinkovci</izvorni_sadrzaj>
    <derivirana_varijabla naziv="DomainObject.Predmet.StrankaWithAdressOIB_1">SANJA PINJUH, VINKOVCI, OIB 83228616740, Josipa Juraja Štrosmajera 9,32100 Vinkovci</derivirana_varijabla>
  </DomainObject.Predmet.StrankaWithAdressOIB>
  <DomainObject.Predmet.StrankaNazivFormated>
    <izvorni_sadrzaj>SANJA PINJUH, VINKOVCI</izvorni_sadrzaj>
    <derivirana_varijabla naziv="DomainObject.Predmet.StrankaNazivFormated_1">SANJA PINJUH, VINKOVCI</derivirana_varijabla>
  </DomainObject.Predmet.StrankaNazivFormated>
  <DomainObject.Predmet.StrankaNazivFormatedOIB>
    <izvorni_sadrzaj>SANJA PINJUH, VINKOVCI, OIB 83228616740</izvorni_sadrzaj>
    <derivirana_varijabla naziv="DomainObject.Predmet.StrankaNazivFormatedOIB_1">SANJA PINJUH, VINKOVCI, OIB 83228616740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SANJA PINJUH, VINKOVCI zastupanog po punomoćniku ZOU LIVIO MARCAN I VEDRAN MARCAN</item>
    </izvorni_sadrzaj>
    <derivirana_varijabla naziv="DomainObject.Predmet.StrankaListFormated_1">
      <item>SANJA PINJUH, VINKOVCI zastupanog po punomoćniku ZOU LIVIO MARCAN I VEDRAN MARCAN</item>
    </derivirana_varijabla>
  </DomainObject.Predmet.StrankaListFormated>
  <DomainObject.Predmet.StrankaListFormatedOIB>
    <izvorni_sadrzaj>
      <item>SANJA PINJUH, VINKOVCI, OIB 83228616740 zastupanog po punomoćniku ZOU LIVIO MARCAN I VEDRAN MARCAN</item>
    </izvorni_sadrzaj>
    <derivirana_varijabla naziv="DomainObject.Predmet.StrankaListFormatedOIB_1">
      <item>SANJA PINJUH, VINKOVCI, OIB 83228616740 zastupanog po punomoćniku ZOU LIVIO MARCAN I VEDRAN MARCAN</item>
    </derivirana_varijabla>
  </DomainObject.Predmet.StrankaListFormatedOIB>
  <DomainObject.Predmet.StrankaListFormatedWithAdress>
    <izvorni_sadrzaj>
      <item>SANJA PINJUH, VINKOVCI, Josipa Juraja Štrosmajera 9, 32100 Vinkovci zastupanog po punomoćniku ZOU LIVIO MARCAN I VEDRAN MARCAN</item>
    </izvorni_sadrzaj>
    <derivirana_varijabla naziv="DomainObject.Predmet.StrankaListFormatedWithAdress_1">
      <item>SANJA PINJUH, VINKOVCI, Josipa Juraja Štrosmajera 9, 32100 Vinkovci zastupanog po punomoćniku ZOU LIVIO MARCAN I VEDRAN MARCAN</item>
    </derivirana_varijabla>
  </DomainObject.Predmet.StrankaListFormatedWithAdress>
  <DomainObject.Predmet.StrankaListFormatedWithAdressOIB>
    <izvorni_sadrzaj>
      <item>SANJA PINJUH, VINKOVCI, OIB 83228616740, Josipa Juraja Štrosmajera 9, 32100 Vinkovci zastupanog po punomoćniku ZOU LIVIO MARCAN I VEDRAN MARCAN</item>
    </izvorni_sadrzaj>
    <derivirana_varijabla naziv="DomainObject.Predmet.StrankaListFormatedWithAdressOIB_1">
      <item>SANJA PINJUH, VINKOVCI, OIB 83228616740, Josipa Juraja Štrosmajera 9, 32100 Vinkovci zastupanog po punomoćniku ZOU LIVIO MARCAN I VEDRAN MARCAN</item>
    </derivirana_varijabla>
  </DomainObject.Predmet.StrankaListFormatedWithAdressOIB>
  <DomainObject.Predmet.StrankaListNazivFormated>
    <izvorni_sadrzaj>
      <item>SANJA PINJUH, VINKOVCI</item>
    </izvorni_sadrzaj>
    <derivirana_varijabla naziv="DomainObject.Predmet.StrankaListNazivFormated_1">
      <item>SANJA PINJUH, VINKOVCI</item>
    </derivirana_varijabla>
  </DomainObject.Predmet.StrankaListNazivFormated>
  <DomainObject.Predmet.StrankaListNazivFormatedOIB>
    <izvorni_sadrzaj>
      <item>SANJA PINJUH, VINKOVCI, OIB 83228616740</item>
    </izvorni_sadrzaj>
    <derivirana_varijabla naziv="DomainObject.Predmet.StrankaListNazivFormatedOIB_1">
      <item>SANJA PINJUH, VINKOVCI, OIB 83228616740</item>
    </derivirana_varijabla>
  </DomainObject.Predmet.StrankaListNazivFormatedOIB>
  <DomainObject.Predmet.ProtuStrankaListFormated>
    <izvorni_sadrzaj>
      <item>EQUITO d.o.o. UMAG</item>
    </izvorni_sadrzaj>
    <derivirana_varijabla naziv="DomainObject.Predmet.ProtuStrankaListFormated_1">
      <item>EQUITO d.o.o. UMAG</item>
    </derivirana_varijabla>
  </DomainObject.Predmet.ProtuStrankaListFormated>
  <DomainObject.Predmet.ProtuStrankaListFormatedOIB>
    <izvorni_sadrzaj>
      <item>EQUITO d.o.o. UMAG, OIB 95517075455</item>
    </izvorni_sadrzaj>
    <derivirana_varijabla naziv="DomainObject.Predmet.ProtuStrankaListFormatedOIB_1">
      <item>EQUITO d.o.o. UMAG, OIB 95517075455</item>
    </derivirana_varijabla>
  </DomainObject.Predmet.ProtuStrankaListFormatedOIB>
  <DomainObject.Predmet.ProtuStrankaListFormatedWithAdress>
    <izvorni_sadrzaj>
      <item>EQUITO d.o.o. UMAG, Šetalište Vladimira Gortana 36, 52470 Umag</item>
    </izvorni_sadrzaj>
    <derivirana_varijabla naziv="DomainObject.Predmet.ProtuStrankaListFormatedWithAdress_1">
      <item>EQUITO d.o.o. UMAG, Šetalište Vladimira Gortana 36, 52470 Umag</item>
    </derivirana_varijabla>
  </DomainObject.Predmet.ProtuStrankaListFormatedWithAdress>
  <DomainObject.Predmet.ProtuStrankaListFormatedWithAdressOIB>
    <izvorni_sadrzaj>
      <item>EQUITO d.o.o. UMAG, OIB 95517075455, Šetalište Vladimira Gortana 36, 52470 Umag</item>
    </izvorni_sadrzaj>
    <derivirana_varijabla naziv="DomainObject.Predmet.ProtuStrankaListFormatedWithAdressOIB_1">
      <item>EQUITO d.o.o. UMAG, OIB 95517075455, Šetalište Vladimira Gortana 36, 52470 Umag</item>
    </derivirana_varijabla>
  </DomainObject.Predmet.ProtuStrankaListFormatedWithAdressOIB>
  <DomainObject.Predmet.ProtuStrankaListNazivFormated>
    <izvorni_sadrzaj>
      <item>EQUITO d.o.o. UMAG</item>
    </izvorni_sadrzaj>
    <derivirana_varijabla naziv="DomainObject.Predmet.ProtuStrankaListNazivFormated_1">
      <item>EQUITO d.o.o. UMAG</item>
    </derivirana_varijabla>
  </DomainObject.Predmet.ProtuStrankaListNazivFormated>
  <DomainObject.Predmet.ProtuStrankaListNazivFormatedOIB>
    <izvorni_sadrzaj>
      <item>EQUITO d.o.o. UMAG, OIB 95517075455</item>
    </izvorni_sadrzaj>
    <derivirana_varijabla naziv="DomainObject.Predmet.ProtuStrankaListNazivFormatedOIB_1">
      <item>EQUITO d.o.o. UMAG, OIB 95517075455</item>
    </derivirana_varijabla>
  </DomainObject.Predmet.ProtuStrankaListNazivFormatedOIB>
  <DomainObject.Predmet.OstaliListFormated>
    <izvorni_sadrzaj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_1">
      <item>ZOU LIVIO MARCAN I VEDRAN MARCAN punomoćnik sudionika u postupku SANJA PINJUH, VINKOVCI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>
  <DomainObject.Predmet.OstaliListFormatedOIB>
    <izvorni_sadrzaj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FormatedOIB_1">
      <item>ZOU LIVIO MARCAN I VEDRAN MARCAN punomoćnik sudionika u postupku SANJA PINJUH, VINKOVCI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FormatedOIB>
  <DomainObject.Predmet.OstaliListFormatedWithAdress>
    <izvorni_sadrzaj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_1">
      <item>ZOU LIVIO MARCAN I VEDRAN MARCAN, 1. svibnja 4/I, 52470 Umag punomoćnik sudionika u postupku SANJA PINJUH, VINKOVCI</item>
      <item>Damir Majstorović,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>
  <DomainObject.Predmet.OstaliListFormatedWithAdressOIB>
    <izvorni_sadrzaj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izvorni_sadrzaj>
    <derivirana_varijabla naziv="DomainObject.Predmet.OstaliListFormatedWithAdressOIB_1">
      <item>ZOU LIVIO MARCAN I VEDRAN MARCAN, 1. svibnja 4/I, 52470 Umag punomoćnik sudionika u postupku SANJA PINJUH, VINKOVCI</item>
      <item>Damir Majstorović, OIB 49931983367, Koparska 37, 52100 Pula</item>
      <item>BUTERIN &amp; POSAVEC odvjetničko društvo j.t.d., Draškovićeva 82, 10000 Zagreb</item>
      <item>GRAD UMAG</item>
      <item>RENATA BELETIĆ dipl.iur., Radnička 20, 52470 Umag</item>
      <item>ŽUPANIJSKO DRŽAVNO ODVJETNIŠTVO U PULI</item>
      <item>DALEN MIKULJAN</item>
    </derivirana_varijabla>
  </DomainObject.Predmet.OstaliListFormatedWithAdressOIB>
  <DomainObject.Predmet.OstaliListNazivFormated>
    <izvorni_sadrzaj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_1"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>
  <DomainObject.Predmet.OstaliListNazivFormatedOIB>
    <izvorni_sadrzaj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OstaliListNazivFormatedOIB_1">
      <item>ZOU LIVIO MARCAN I VEDRAN MARCAN</item>
      <item>Damir Majstorović, OIB 49931983367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SANJA PINJUH, VINKOVCI</izvorni_sadrzaj>
    <derivirana_varijabla naziv="DomainObject.Predmet.StrankaIDrugi_1">SANJA PINJUH, VINKOVCI</derivirana_varijabla>
  </DomainObject.Predmet.StrankaIDrugi>
  <DomainObject.Predmet.ProtustrankaIDrugi>
    <izvorni_sadrzaj>EQUITO d.o.o. UMAG</izvorni_sadrzaj>
    <derivirana_varijabla naziv="DomainObject.Predmet.ProtustrankaIDrugi_1">EQUITO d.o.o. UMAG</derivirana_varijabla>
  </DomainObject.Predmet.ProtustrankaIDrugi>
  <DomainObject.Predmet.StrankaIDrugiAdressOIB>
    <izvorni_sadrzaj>SANJA PINJUH, VINKOVCI, OIB 83228616740, Josipa Juraja Štrosmajera 9, 32100 Vinkovci</izvorni_sadrzaj>
    <derivirana_varijabla naziv="DomainObject.Predmet.StrankaIDrugiAdressOIB_1">SANJA PINJUH, VINKOVCI, OIB 83228616740, Josipa Juraja Štrosmajera 9, 32100 Vinkovci</derivirana_varijabla>
  </DomainObject.Predmet.StrankaIDrugiAdressOIB>
  <DomainObject.Predmet.ProtustrankaIDrugiAdressOIB>
    <izvorni_sadrzaj>EQUITO d.o.o. UMAG, OIB 95517075455, Šetalište Vladimira Gortana 36, 52470 Umag</izvorni_sadrzaj>
    <derivirana_varijabla naziv="DomainObject.Predmet.ProtustrankaIDrugiAdressOIB_1">EQUITO d.o.o. UMAG, OIB 95517075455, Šetalište Vladimira Gortana 36,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izvorni_sadrzaj>
    <derivirana_varijabla naziv="DomainObject.Predmet.SudioniciListNaziv_1">
      <item>SANJA PINJUH, VINKOVCI</item>
      <item>EQUITO d.o.o. UMAG</item>
      <item>ZOU LIVIO MARCAN I VEDRAN MARCAN</item>
      <item>Damir Majstorović</item>
      <item>BUTERIN &amp; POSAVEC odvjetničko društvo j.t.d.</item>
      <item>GRAD UMAG</item>
      <item>RENATA BELETIĆ dipl.iur.</item>
      <item>ŽUPANIJSKO DRŽAVNO ODVJETNIŠTVO U PULI</item>
      <item>DALEN MIKULJAN</item>
    </derivirana_varijabla>
  </DomainObject.Predmet.SudioniciListNaziv>
  <DomainObject.Predmet.SudioniciListAdressOIB>
    <izvorni_sadrzaj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izvorni_sadrzaj>
    <derivirana_varijabla naziv="DomainObject.Predmet.SudioniciListAdressOIB_1">
      <item>SANJA PINJUH, VINKOVCI, OIB 83228616740, Josipa Juraja Štrosmajera 9,32100 Vinkovci</item>
      <item>EQUITO d.o.o. UMAG, OIB 95517075455, Šetalište Vladimira Gortana 36,52470 Umag</item>
      <item>ZOU LIVIO MARCAN I VEDRAN MARCAN, 1. svibnja 4/I,52470 Umag</item>
      <item>Damir Majstorović, OIB 49931983367, Koparska 37,52100 Pula</item>
      <item>BUTERIN &amp; POSAVEC odvjetničko društvo j.t.d., Draškovićeva 82,10000 Zagreb</item>
      <item>GRAD UMAG</item>
      <item>RENATA BELETIĆ dipl.iur., Radnička 20,52470 Umag</item>
      <item>ŽUPANIJSKO DRŽAVNO ODVJETNIŠTVO U PULI</item>
      <item>DALEN MIKULJAN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83228616740</item>
      <item>, OIB 95517075455</item>
      <item>, OIB null</item>
      <item>, OIB 49931983367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373</properties:Words>
  <properties:Characters>1883</properties:Characters>
  <properties:Lines>60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2016-06-21T06:39:00Z</dcterms:created>
  <dc:creator>drabar</dc:creator>
  <cp:lastModifiedBy>Lorena Paris Aničić</cp:lastModifiedBy>
  <cp:lastPrinted>2013-09-18T07:27:00Z</cp:lastPrinted>
  <dcterms:modified xmlns:xsi="http://www.w3.org/2001/XMLSchema-instance" xsi:type="dcterms:W3CDTF">2016-06-21T07:05:00Z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