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be98" w14:paraId="44cbe98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8836F2">
        <w:rPr>
          <w:lang w:val="hr-HR"/>
        </w:rPr>
        <w:t>1068</w:t>
      </w:r>
      <w:r w:rsidR="00F522DB" w:rsidRPr="00071235">
        <w:rPr>
          <w:lang w:val="hr-HR"/>
        </w:rPr>
        <w:t>/16-3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8836F2">
        <w:rPr>
          <w:lang w:val="hr-HR"/>
        </w:rPr>
        <w:t>INTER-AGRO</w:t>
      </w:r>
      <w:r w:rsidR="005011BC">
        <w:rPr>
          <w:lang w:val="hr-HR"/>
        </w:rPr>
        <w:t xml:space="preserve"> d.o.o.</w:t>
      </w:r>
      <w:r w:rsidRPr="00071235">
        <w:rPr>
          <w:lang w:val="hr-HR"/>
        </w:rPr>
        <w:t xml:space="preserve">, </w:t>
      </w:r>
      <w:r w:rsidR="008836F2">
        <w:rPr>
          <w:lang w:val="hr-HR"/>
        </w:rPr>
        <w:t>Križevci</w:t>
      </w:r>
      <w:r w:rsidR="005011BC">
        <w:rPr>
          <w:lang w:val="hr-HR"/>
        </w:rPr>
        <w:t xml:space="preserve">, </w:t>
      </w:r>
      <w:r w:rsidR="008836F2">
        <w:rPr>
          <w:lang w:val="hr-HR"/>
        </w:rPr>
        <w:t>Ulica Kralja Tomislava 22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8836F2" w:rsidRPr="008836F2">
        <w:rPr>
          <w:lang w:val="hr-HR"/>
        </w:rPr>
        <w:t>12539307723</w:t>
      </w:r>
      <w:r w:rsidR="009D534A" w:rsidRPr="00071235">
        <w:rPr>
          <w:lang w:val="hr-HR"/>
        </w:rPr>
        <w:t xml:space="preserve">, dana </w:t>
      </w:r>
      <w:r w:rsidR="008836F2">
        <w:rPr>
          <w:lang w:val="hr-HR"/>
        </w:rPr>
        <w:t>19</w:t>
      </w:r>
      <w:r w:rsidRPr="00071235">
        <w:rPr>
          <w:lang w:val="hr-HR"/>
        </w:rPr>
        <w:t xml:space="preserve">. </w:t>
      </w:r>
      <w:r w:rsidR="005011BC">
        <w:rPr>
          <w:lang w:val="hr-HR"/>
        </w:rPr>
        <w:t>listopada</w:t>
      </w:r>
      <w:r w:rsidRPr="00071235">
        <w:rPr>
          <w:lang w:val="hr-HR"/>
        </w:rPr>
        <w:t xml:space="preserve"> 2016.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8836F2" w:rsidRPr="008836F2">
        <w:rPr>
          <w:lang w:val="hr-HR"/>
        </w:rPr>
        <w:t>INTER-AGRO d.o.o., Križevci, Ulica Kralja Tomislava 22, OIB: 12539307723</w:t>
      </w:r>
      <w:r w:rsidRPr="00071235">
        <w:rPr>
          <w:lang w:val="hr-HR"/>
        </w:rPr>
        <w:t xml:space="preserve">, iznosi </w:t>
      </w:r>
      <w:r w:rsidR="008836F2">
        <w:rPr>
          <w:lang w:val="hr-HR"/>
        </w:rPr>
        <w:t>43.402,79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8836F2">
        <w:rPr>
          <w:lang w:val="hr-HR"/>
        </w:rPr>
        <w:t>Christian Klinger, Austrija, Arbesbach, Hauptplatz 36</w:t>
      </w:r>
      <w:r w:rsidR="009D534A" w:rsidRPr="00071235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8836F2">
        <w:rPr>
          <w:lang w:val="hr-HR"/>
        </w:rPr>
        <w:t>91460618605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8836F2">
        <w:rPr>
          <w:lang w:val="hr-HR"/>
        </w:rPr>
        <w:t>1068</w:t>
      </w:r>
      <w:r w:rsidR="00653BB3">
        <w:rPr>
          <w:lang w:val="hr-HR"/>
        </w:rPr>
        <w:t>/16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8836F2">
        <w:rPr>
          <w:lang w:val="hr-HR"/>
        </w:rPr>
        <w:t>17</w:t>
      </w:r>
      <w:r w:rsidR="005C4196" w:rsidRPr="00071235">
        <w:rPr>
          <w:lang w:val="hr-HR"/>
        </w:rPr>
        <w:t xml:space="preserve">. </w:t>
      </w:r>
      <w:r w:rsidR="005011BC">
        <w:rPr>
          <w:lang w:val="hr-HR"/>
        </w:rPr>
        <w:t>listopada</w:t>
      </w:r>
      <w:r w:rsidR="005C4196" w:rsidRPr="00071235">
        <w:rPr>
          <w:lang w:val="hr-HR"/>
        </w:rPr>
        <w:t xml:space="preserve"> 2016.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8836F2" w:rsidRPr="008836F2">
        <w:rPr>
          <w:lang w:val="hr-HR"/>
        </w:rPr>
        <w:t>INTER-AGRO d.o.o., Križevci, Ulica Kralja Tomislava 22, OIB: 12539307723</w:t>
      </w:r>
      <w:r w:rsidR="005C4196" w:rsidRPr="00071235">
        <w:rPr>
          <w:lang w:val="hr-HR"/>
        </w:rPr>
        <w:t xml:space="preserve">, navodeći da dužnik na dan </w:t>
      </w:r>
      <w:r w:rsidR="008836F2">
        <w:rPr>
          <w:lang w:val="hr-HR"/>
        </w:rPr>
        <w:t>13</w:t>
      </w:r>
      <w:r w:rsidR="009D534A" w:rsidRPr="00071235">
        <w:rPr>
          <w:lang w:val="hr-HR"/>
        </w:rPr>
        <w:t xml:space="preserve">. </w:t>
      </w:r>
      <w:r w:rsidR="008836F2">
        <w:rPr>
          <w:lang w:val="hr-HR"/>
        </w:rPr>
        <w:t>listopada</w:t>
      </w:r>
      <w:r w:rsidR="005C4196" w:rsidRPr="00071235">
        <w:rPr>
          <w:lang w:val="hr-HR"/>
        </w:rPr>
        <w:t xml:space="preserve"> 201</w:t>
      </w:r>
      <w:r w:rsidRPr="00071235">
        <w:rPr>
          <w:lang w:val="hr-HR"/>
        </w:rPr>
        <w:t>6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8836F2">
        <w:rPr>
          <w:lang w:val="hr-HR"/>
        </w:rPr>
        <w:t>43.402,79</w:t>
      </w:r>
      <w:r w:rsidR="005C4196" w:rsidRPr="00071235">
        <w:rPr>
          <w:lang w:val="hr-HR"/>
        </w:rPr>
        <w:t xml:space="preserve"> 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8836F2">
        <w:rPr>
          <w:lang w:val="hr-HR"/>
        </w:rPr>
        <w:t>19</w:t>
      </w:r>
      <w:r w:rsidR="005C4196" w:rsidRPr="00071235">
        <w:rPr>
          <w:lang w:val="hr-HR"/>
        </w:rPr>
        <w:t xml:space="preserve">. </w:t>
      </w:r>
      <w:r w:rsidR="005011BC">
        <w:rPr>
          <w:lang w:val="hr-HR"/>
        </w:rPr>
        <w:t>listopada</w:t>
      </w:r>
      <w:r w:rsidR="005C4196" w:rsidRPr="00071235">
        <w:rPr>
          <w:lang w:val="hr-HR"/>
        </w:rPr>
        <w:t xml:space="preserve"> 2016.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46F" w:rsidRPr="00BA446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8836F2">
      <w:rPr>
        <w:lang w:val="hr-HR"/>
      </w:rPr>
      <w:t>1068</w:t>
    </w:r>
    <w:r w:rsidRPr="00071235">
      <w:rPr>
        <w:lang w:val="hr-HR"/>
      </w:rPr>
      <w:t>/16-3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5011BC"/>
    <w:rsid w:val="005C4196"/>
    <w:rsid w:val="00653BB3"/>
    <w:rsid w:val="0066129A"/>
    <w:rsid w:val="007B76BA"/>
    <w:rsid w:val="008836F2"/>
    <w:rsid w:val="00904184"/>
    <w:rsid w:val="009D534A"/>
    <w:rsid w:val="009F561C"/>
    <w:rsid w:val="00A46BD9"/>
    <w:rsid w:val="00AA7F7D"/>
    <w:rsid w:val="00BA446F"/>
    <w:rsid w:val="00C47730"/>
    <w:rsid w:val="00CB33FE"/>
    <w:rsid w:val="00CF0E85"/>
    <w:rsid w:val="00F5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A4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4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4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4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4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A4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4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4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4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4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St-1068/2016</izvorni_sadrzaj>
    <derivirana_varijabla naziv="DomainObject.Predmet.OznakaBroj_1">St-1068/2016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INTER-AGRO d.o.o. za poljoprivrednu proizvodnju, trgovinu i usluge</izvorni_sadrzaj>
    <derivirana_varijabla naziv="DomainObject.Predmet.ProtustrankaFormated_1">  INTER-AGRO d.o.o. za poljoprivrednu proizvodnju, trgovinu i usluge</derivirana_varijabla>
  </DomainObject.Predmet.ProtustrankaFormated>
  <DomainObject.Predmet.ProtustrankaFormatedOIB>
    <izvorni_sadrzaj>  INTER-AGRO d.o.o. za poljoprivrednu proizvodnju, trgovinu i usluge, OIB 12539307723</izvorni_sadrzaj>
    <derivirana_varijabla naziv="DomainObject.Predmet.ProtustrankaFormatedOIB_1">  INTER-AGRO d.o.o. za poljoprivrednu proizvodnju, trgovinu i usluge, OIB 12539307723</derivirana_varijabla>
  </DomainObject.Predmet.ProtustrankaFormatedOIB>
  <DomainObject.Predmet.ProtustrankaFormatedWithAdress>
    <izvorni_sadrzaj> INTER-AGRO d.o.o. za poljoprivrednu proizvodnju, trgovinu i usluge, Ulica Kralja Tomislava 22, 48260 Križevci</izvorni_sadrzaj>
    <derivirana_varijabla naziv="DomainObject.Predmet.ProtustrankaFormatedWithAdress_1"> INTER-AGRO d.o.o. za poljoprivrednu proizvodnju, trgovinu i usluge, Ulica Kralja Tomislava 22, 48260 Križevci</derivirana_varijabla>
  </DomainObject.Predmet.ProtustrankaFormatedWithAdress>
  <DomainObject.Predmet.ProtustrankaFormatedWithAdressOIB>
    <izvorni_sadrzaj> INTER-AGRO d.o.o. za poljoprivrednu proizvodnju, trgovinu i usluge, OIB 12539307723, Ulica Kralja Tomislava 22, 48260 Križevci</izvorni_sadrzaj>
    <derivirana_varijabla naziv="DomainObject.Predmet.ProtustrankaFormatedWithAdressOIB_1"> INTER-AGRO d.o.o. za poljoprivrednu proizvodnju, trgovinu i usluge, OIB 12539307723, Ulica Kralja Tomislava 22, 48260 Križevci</derivirana_varijabla>
  </DomainObject.Predmet.ProtustrankaFormatedWithAdressOIB>
  <DomainObject.Predmet.ProtustrankaWithAdress>
    <izvorni_sadrzaj>INTER-AGRO d.o.o. za poljoprivrednu proizvodnju, trgovinu i usluge Ulica Kralja Tomislava 22, 48260 Križevci</izvorni_sadrzaj>
    <derivirana_varijabla naziv="DomainObject.Predmet.ProtustrankaWithAdress_1">INTER-AGRO d.o.o. za poljoprivrednu proizvodnju, trgovinu i usluge Ulica Kralja Tomislava 22, 48260 Križevci</derivirana_varijabla>
  </DomainObject.Predmet.ProtustrankaWithAdress>
  <DomainObject.Predmet.ProtustrankaWithAdressOIB>
    <izvorni_sadrzaj>INTER-AGRO d.o.o. za poljoprivrednu proizvodnju, trgovinu i usluge, OIB 12539307723, Ulica Kralja Tomislava 22, 48260 Križevci</izvorni_sadrzaj>
    <derivirana_varijabla naziv="DomainObject.Predmet.ProtustrankaWithAdressOIB_1">INTER-AGRO d.o.o. za poljoprivrednu proizvodnju, trgovinu i usluge, OIB 12539307723, Ulica Kralja Tomislava 22, 48260 Križevci</derivirana_varijabla>
  </DomainObject.Predmet.ProtustrankaWithAdressOIB>
  <DomainObject.Predmet.ProtustrankaNazivFormated>
    <izvorni_sadrzaj>INTER-AGRO d.o.o. za poljoprivrednu proizvodnju, trgovinu i usluge</izvorni_sadrzaj>
    <derivirana_varijabla naziv="DomainObject.Predmet.ProtustrankaNazivFormated_1">INTER-AGRO d.o.o. za poljoprivrednu proizvodnju, trgovinu i usluge</derivirana_varijabla>
  </DomainObject.Predmet.ProtustrankaNazivFormated>
  <DomainObject.Predmet.ProtustrankaNazivFormatedOIB>
    <izvorni_sadrzaj>INTER-AGRO d.o.o. za poljoprivrednu proizvodnju, trgovinu i usluge, OIB 12539307723</izvorni_sadrzaj>
    <derivirana_varijabla naziv="DomainObject.Predmet.ProtustrankaNazivFormatedOIB_1">INTER-AGRO d.o.o. za poljoprivrednu proizvodnju, trgovinu i usluge, OIB 12539307723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43402.79</izvorni_sadrzaj>
    <derivirana_varijabla naziv="DomainObject.Predmet.TrenutnaVrijednost_1">43402.79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INTER-AGRO d.o.o. za poljoprivrednu proizvodnju, trgovinu i usluge</item>
    </izvorni_sadrzaj>
    <derivirana_varijabla naziv="DomainObject.Predmet.ProtuStrankaListFormated_1">
      <item>INTER-AGRO d.o.o. za poljoprivrednu proizvodnju, trgovinu i usluge</item>
    </derivirana_varijabla>
  </DomainObject.Predmet.ProtuStrankaListFormated>
  <DomainObject.Predmet.ProtuStrankaListFormatedOIB>
    <izvorni_sadrzaj>
      <item>INTER-AGRO d.o.o. za poljoprivrednu proizvodnju, trgovinu i usluge, OIB 12539307723</item>
    </izvorni_sadrzaj>
    <derivirana_varijabla naziv="DomainObject.Predmet.ProtuStrankaListFormatedOIB_1">
      <item>INTER-AGRO d.o.o. za poljoprivrednu proizvodnju, trgovinu i usluge, OIB 12539307723</item>
    </derivirana_varijabla>
  </DomainObject.Predmet.ProtuStrankaListFormatedOIB>
  <DomainObject.Predmet.ProtuStrankaListFormatedWithAdress>
    <izvorni_sadrzaj>
      <item>INTER-AGRO d.o.o. za poljoprivrednu proizvodnju, trgovinu i usluge, Ulica Kralja Tomislava 22, 48260 Križevci</item>
    </izvorni_sadrzaj>
    <derivirana_varijabla naziv="DomainObject.Predmet.ProtuStrankaListFormatedWithAdress_1">
      <item>INTER-AGRO d.o.o. za poljoprivrednu proizvodnju, trgovinu i usluge, Ulica Kralja Tomislava 22, 48260 Križevci</item>
    </derivirana_varijabla>
  </DomainObject.Predmet.ProtuStrankaListFormatedWithAdress>
  <DomainObject.Predmet.ProtuStrankaListFormatedWithAdressOIB>
    <izvorni_sadrzaj>
      <item>INTER-AGRO d.o.o. za poljoprivrednu proizvodnju, trgovinu i usluge, OIB 12539307723, Ulica Kralja Tomislava 22, 48260 Križevci</item>
    </izvorni_sadrzaj>
    <derivirana_varijabla naziv="DomainObject.Predmet.ProtuStrankaListFormatedWithAdressOIB_1">
      <item>INTER-AGRO d.o.o. za poljoprivrednu proizvodnju, trgovinu i usluge, OIB 12539307723, Ulica Kralja Tomislava 22, 48260 Križevci</item>
    </derivirana_varijabla>
  </DomainObject.Predmet.ProtuStrankaListFormatedWithAdressOIB>
  <DomainObject.Predmet.ProtuStrankaListNazivFormated>
    <izvorni_sadrzaj>
      <item>INTER-AGRO d.o.o. za poljoprivrednu proizvodnju, trgovinu i usluge</item>
    </izvorni_sadrzaj>
    <derivirana_varijabla naziv="DomainObject.Predmet.ProtuStrankaListNazivFormated_1">
      <item>INTER-AGRO d.o.o. za poljoprivrednu proizvodnju, trgovinu i usluge</item>
    </derivirana_varijabla>
  </DomainObject.Predmet.ProtuStrankaListNazivFormated>
  <DomainObject.Predmet.ProtuStrankaListNazivFormatedOIB>
    <izvorni_sadrzaj>
      <item>INTER-AGRO d.o.o. za poljoprivrednu proizvodnju, trgovinu i usluge, OIB 12539307723</item>
    </izvorni_sadrzaj>
    <derivirana_varijabla naziv="DomainObject.Predmet.ProtuStrankaListNazivFormatedOIB_1">
      <item>INTER-AGRO d.o.o. za poljoprivrednu proizvodnju, trgovinu i usluge, OIB 12539307723</item>
    </derivirana_varijabla>
  </DomainObject.Predmet.ProtuStrankaListNazivFormatedOIB>
  <DomainObject.Predmet.OstaliListFormated>
    <izvorni_sadrzaj>
      <item>Sudski registar</item>
      <item>e-oglasna ploča</item>
      <item>Županijsko državno odvjetništvo</item>
      <item>Porezna uprava - Ispostava Križevci</item>
    </izvorni_sadrzaj>
    <derivirana_varijabla naziv="DomainObject.Predmet.OstaliListFormated_1">
      <item>Sudski registar</item>
      <item>e-oglasna ploča</item>
      <item>Županijsko državno odvjetništvo</item>
      <item>Porezna uprava - Ispostava Križevci</item>
    </derivirana_varijabla>
  </DomainObject.Predmet.OstaliListFormated>
  <DomainObject.Predmet.OstaliListFormatedOIB>
    <izvorni_sadrzaj>
      <item>Sudski registar</item>
      <item>e-oglasna ploča</item>
      <item>Županijsko državno odvjetništvo</item>
      <item>Porezna uprava - Ispostava Križevci</item>
    </izvorni_sadrzaj>
    <derivirana_varijabla naziv="DomainObject.Predmet.OstaliListFormatedOIB_1">
      <item>Sudski registar</item>
      <item>e-oglasna ploča</item>
      <item>Županijsko državno odvjetništvo</item>
      <item>Porezna uprava - Ispostava Križevci</item>
    </derivirana_varijabla>
  </DomainObject.Predmet.OstaliListFormatedOIB>
  <DomainObject.Predmet.OstaliListFormatedWithAdress>
    <izvorni_sadrzaj>
      <item>Sudski registar</item>
      <item>e-oglasna ploča</item>
      <item>Županijsko državno odvjetništvo</item>
      <item>Porezna uprava - Ispostava Križevci, Ul. I. Z. Dijankovečkog 8, 48260 Križevci</item>
    </izvorni_sadrzaj>
    <derivirana_varijabla naziv="DomainObject.Predmet.OstaliListFormatedWithAdress_1">
      <item>Sudski registar</item>
      <item>e-oglasna ploča</item>
      <item>Županijsko državno odvjetništvo</item>
      <item>Porezna uprava - Ispostava Križevci, Ul. I. Z. Dijankovečkog 8, 48260 Križevci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</item>
      <item>Porezna uprava - Ispostava Križevci, Ul. I. Z. Dijankovečkog 8, 48260 Križevci</item>
    </izvorni_sadrzaj>
    <derivirana_varijabla naziv="DomainObject.Predmet.OstaliListFormatedWithAdressOIB_1">
      <item>Sudski registar</item>
      <item>e-oglasna ploča</item>
      <item>Županijsko državno odvjetništvo</item>
      <item>Porezna uprava - Ispostava Križevci, Ul. I. Z. Dijankovečkog 8, 48260 Križevci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</item>
      <item>Porezna uprava - Ispostava Križevci</item>
    </izvorni_sadrzaj>
    <derivirana_varijabla naziv="DomainObject.Predmet.OstaliListNazivFormated_1">
      <item>Sudski registar</item>
      <item>e-oglasna ploča</item>
      <item>Županijsko državno odvjetništvo</item>
      <item>Porezna uprava - Ispostava Križevci</item>
    </derivirana_varijabla>
  </DomainObject.Predmet.OstaliListNazivFormated>
  <DomainObject.Predmet.OstaliListNazivFormatedOIB>
    <izvorni_sadrzaj>
      <item>Sudski registar</item>
      <item>e-oglasna ploča</item>
      <item>Županijsko državno odvjetništvo</item>
      <item>Porezna uprava - Ispostava Križevci</item>
    </izvorni_sadrzaj>
    <derivirana_varijabla naziv="DomainObject.Predmet.OstaliListNazivFormatedOIB_1">
      <item>Sudski registar</item>
      <item>e-oglasna ploča</item>
      <item>Županijsko državno odvjetništvo</item>
      <item>Porezna uprava - Ispostava Križevci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INTER-AGRO d.o.o. za poljoprivrednu proizvodnju, trgovinu i usluge</izvorni_sadrzaj>
    <derivirana_varijabla naziv="DomainObject.Predmet.ProtustrankaIDrugi_1">INTER-AGRO d.o.o. za poljoprivrednu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INTER-AGRO d.o.o. za poljoprivrednu proizvodnju, trgovinu i usluge, OIB 12539307723, Ulica Kralja Tomislava 22, 48260 Križevci</izvorni_sadrzaj>
    <derivirana_varijabla naziv="DomainObject.Predmet.ProtustrankaIDrugiAdressOIB_1">INTER-AGRO d.o.o. za poljoprivrednu proizvodnju, trgovinu i usluge, OIB 12539307723, Ulica Kralja Tomislava 22,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INTER-AGRO d.o.o. za poljoprivrednu proizvodnju, trgovinu i usluge</item>
      <item>Sudski registar</item>
      <item>e-oglasna ploča</item>
      <item>Županijsko državno odvjetništvo</item>
      <item>Porezna uprava - Ispostava Križevci</item>
    </izvorni_sadrzaj>
    <derivirana_varijabla naziv="DomainObject.Predmet.SudioniciListNaziv_1">
      <item>Financijska agencija</item>
      <item>INTER-AGRO d.o.o. za poljoprivrednu proizvodnju, trgovinu i usluge</item>
      <item>Sudski registar</item>
      <item>e-oglasna ploča</item>
      <item>Županijsko državno odvjetništvo</item>
      <item>Porezna uprava - Ispostava Križevci</item>
    </derivirana_varijabla>
  </DomainObject.Predmet.SudioniciListNaziv>
  <DomainObject.Predmet.SudioniciListAdressOIB>
    <izvorni_sadrzaj>
      <item>Financijska agencija, OIB 85821130368, Ulica grada Vukovara 70,10000 Zagreb</item>
      <item>INTER-AGRO d.o.o. za poljoprivrednu proizvodnju, trgovinu i usluge, OIB 12539307723, Ulica Kralja Tomislava 22,48260 Križevci</item>
      <item>Sudski registar</item>
      <item>e-oglasna ploča</item>
      <item>Županijsko državno odvjetništvo</item>
      <item>Porezna uprava - Ispostava Križevci, Ul. I. Z. Dijankovečkog 8,48260 Križevci</item>
    </izvorni_sadrzaj>
    <derivirana_varijabla naziv="DomainObject.Predmet.SudioniciListAdressOIB_1">
      <item>Financijska agencija, OIB 85821130368, Ulica grada Vukovara 70,10000 Zagreb</item>
      <item>INTER-AGRO d.o.o. za poljoprivrednu proizvodnju, trgovinu i usluge, OIB 12539307723, Ulica Kralja Tomislava 22,48260 Križevci</item>
      <item>Sudski registar</item>
      <item>e-oglasna ploča</item>
      <item>Županijsko državno odvjetništvo</item>
      <item>Porezna uprava - Ispostava Križevci, Ul. I. Z. Dijankovečkog 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12539307723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12539307723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2600</properties:Characters>
  <properties:Lines>76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2016-10-19T10:58:00Z</dcterms:created>
  <dc:creator>Katarina Breški</dc:creator>
  <cp:lastModifiedBy>Nevenka Vuković</cp:lastModifiedBy>
  <cp:lastPrinted>2016-10-19T11:06:00Z</cp:lastPrinted>
  <dcterms:modified xmlns:xsi="http://www.w3.org/2001/XMLSchema-instance" xsi:type="dcterms:W3CDTF">2016-10-19T11:06:00Z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