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781f38" w14:paraId="a781f38" w:rsidRDefault="00C9168F" w:rsidR="00C9168F">
      <w:pPr>
        <w15:collapsed w:val="false"/>
        <w:rPr>
          <w:sz w:val="24"/>
        </w:rPr>
      </w:pPr>
      <w:bookmarkStart w:name="_GoBack" w:id="0"/>
      <w:bookmarkEnd w:id="0"/>
    </w:p>
    <w:p w:rsidRDefault="00C9168F" w:rsidR="00C9168F">
      <w:pPr>
        <w:rPr>
          <w:sz w:val="24"/>
        </w:rPr>
      </w:pPr>
    </w:p>
    <w:p w:rsidRDefault="00C9168F" w:rsidR="00C9168F">
      <w:pPr>
        <w:rPr>
          <w:sz w:val="24"/>
        </w:rPr>
      </w:pPr>
    </w:p>
    <w:p w:rsidRDefault="00C9168F" w:rsidR="00C9168F">
      <w:pPr>
        <w:rPr>
          <w:sz w:val="24"/>
        </w:rPr>
      </w:pPr>
    </w:p>
    <w:p w:rsidRDefault="00C9168F" w:rsidR="00C9168F">
      <w:pPr>
        <w:rPr>
          <w:sz w:val="24"/>
        </w:rPr>
      </w:pPr>
      <w:r>
        <w:rPr>
          <w:sz w:val="24"/>
        </w:rPr>
        <w:t>REPUBLIKA HRVATSKA</w:t>
      </w:r>
    </w:p>
    <w:p w:rsidRDefault="00C9168F" w:rsidR="00C9168F">
      <w:pPr>
        <w:rPr>
          <w:sz w:val="24"/>
        </w:rPr>
      </w:pPr>
      <w:r>
        <w:rPr>
          <w:sz w:val="24"/>
        </w:rPr>
        <w:t>TRGOVAČKI SUD U</w:t>
      </w:r>
      <w:r w:rsidR="00750DC0">
        <w:rPr>
          <w:sz w:val="24"/>
        </w:rPr>
        <w:t xml:space="preserve"> OSIJEKU</w:t>
      </w:r>
    </w:p>
    <w:p w:rsidRDefault="00C9168F" w:rsidR="005D7A76">
      <w:pPr>
        <w:rPr>
          <w:sz w:val="24"/>
        </w:rPr>
      </w:pPr>
      <w:r>
        <w:rPr>
          <w:sz w:val="24"/>
        </w:rPr>
        <w:t>S</w:t>
      </w:r>
      <w:r w:rsidR="00750DC0">
        <w:rPr>
          <w:sz w:val="24"/>
        </w:rPr>
        <w:t>TALNA SLUŽBA U S</w:t>
      </w:r>
      <w:r>
        <w:rPr>
          <w:sz w:val="24"/>
        </w:rPr>
        <w:t xml:space="preserve">LAVONSKOM BRODU  </w:t>
      </w:r>
    </w:p>
    <w:p w:rsidRDefault="005D7A76" w:rsidR="005D7A76">
      <w:pPr>
        <w:rPr>
          <w:sz w:val="24"/>
        </w:rPr>
      </w:pPr>
      <w:r>
        <w:rPr>
          <w:sz w:val="24"/>
        </w:rPr>
        <w:t>Trg pobjede 13</w:t>
      </w:r>
    </w:p>
    <w:p w:rsidRDefault="005D7A76" w:rsidR="00C9168F" w:rsidRPr="005D7A76">
      <w:pPr>
        <w:rPr>
          <w:b/>
          <w:sz w:val="24"/>
        </w:rPr>
      </w:pPr>
      <w:r>
        <w:rPr>
          <w:sz w:val="24"/>
        </w:rPr>
        <w:t>35000 Slavonski Brod</w:t>
      </w:r>
      <w:r w:rsidR="00C9168F">
        <w:rPr>
          <w:sz w:val="24"/>
        </w:rPr>
        <w:t xml:space="preserve">                                         </w:t>
      </w:r>
      <w:r>
        <w:rPr>
          <w:sz w:val="24"/>
        </w:rPr>
        <w:t xml:space="preserve">                          </w:t>
      </w:r>
      <w:r w:rsidR="00C9168F" w:rsidRPr="005D7A76">
        <w:rPr>
          <w:b/>
          <w:sz w:val="24"/>
        </w:rPr>
        <w:t>Broj: St-</w:t>
      </w:r>
      <w:r w:rsidR="001B25C7">
        <w:rPr>
          <w:b/>
          <w:sz w:val="24"/>
        </w:rPr>
        <w:t>682/2016-20</w:t>
      </w:r>
    </w:p>
    <w:p w:rsidRDefault="00C9168F" w:rsidR="00C9168F">
      <w:pPr>
        <w:rPr>
          <w:sz w:val="24"/>
        </w:rPr>
      </w:pPr>
    </w:p>
    <w:p w:rsidRDefault="00C9168F" w:rsidR="00C9168F">
      <w:pPr>
        <w:rPr>
          <w:sz w:val="24"/>
        </w:rPr>
      </w:pPr>
    </w:p>
    <w:p w:rsidRDefault="00C9168F" w:rsidR="00C9168F">
      <w:pPr>
        <w:rPr>
          <w:sz w:val="24"/>
        </w:rPr>
      </w:pPr>
    </w:p>
    <w:p w:rsidRDefault="00C9168F" w:rsidR="009D0C47">
      <w:pPr>
        <w:jc w:val="both"/>
        <w:rPr>
          <w:sz w:val="24"/>
        </w:rPr>
      </w:pPr>
      <w:r>
        <w:rPr>
          <w:sz w:val="24"/>
        </w:rPr>
        <w:tab/>
        <w:t xml:space="preserve">TRGOVAČKI SUD U </w:t>
      </w:r>
      <w:r w:rsidR="00750DC0">
        <w:rPr>
          <w:sz w:val="24"/>
        </w:rPr>
        <w:t>OSIJEKU STALNA SLUŽBA U</w:t>
      </w:r>
      <w:r w:rsidR="00AE12ED">
        <w:rPr>
          <w:sz w:val="24"/>
        </w:rPr>
        <w:t xml:space="preserve"> </w:t>
      </w:r>
      <w:r>
        <w:rPr>
          <w:sz w:val="24"/>
        </w:rPr>
        <w:t>SLAVONSKOM BRODU, po</w:t>
      </w:r>
      <w:r w:rsidR="00D663ED">
        <w:rPr>
          <w:sz w:val="24"/>
        </w:rPr>
        <w:t xml:space="preserve"> stečajnom sucu Vesni Vukelić, </w:t>
      </w:r>
      <w:r>
        <w:rPr>
          <w:sz w:val="24"/>
        </w:rPr>
        <w:t xml:space="preserve"> </w:t>
      </w:r>
      <w:r w:rsidR="009D0C47">
        <w:rPr>
          <w:sz w:val="24"/>
        </w:rPr>
        <w:t xml:space="preserve">u postupku stečaja nad dužnikom </w:t>
      </w:r>
      <w:r w:rsidR="001B25C7">
        <w:rPr>
          <w:sz w:val="24"/>
        </w:rPr>
        <w:t>CILINDER SISTEM d.o.o , u stečaju Slav.Brod, Dr.M.Budaka 1</w:t>
      </w:r>
      <w:r w:rsidR="009D0C47">
        <w:rPr>
          <w:sz w:val="24"/>
        </w:rPr>
        <w:t xml:space="preserve">, stečajni sudac </w:t>
      </w:r>
      <w:r w:rsidR="001B25C7">
        <w:rPr>
          <w:sz w:val="24"/>
        </w:rPr>
        <w:t>na temelju odredbe</w:t>
      </w:r>
      <w:r w:rsidR="009D0C47">
        <w:rPr>
          <w:sz w:val="24"/>
        </w:rPr>
        <w:t xml:space="preserve"> čl.</w:t>
      </w:r>
      <w:r w:rsidR="001B25C7">
        <w:rPr>
          <w:sz w:val="24"/>
        </w:rPr>
        <w:t xml:space="preserve"> 101 st. 2</w:t>
      </w:r>
      <w:r w:rsidR="009D0C47">
        <w:rPr>
          <w:sz w:val="24"/>
        </w:rPr>
        <w:t xml:space="preserve"> Stečajnog zakona </w:t>
      </w:r>
    </w:p>
    <w:p w:rsidRDefault="009D0C47" w:rsidR="009D0C47">
      <w:pPr>
        <w:jc w:val="both"/>
        <w:rPr>
          <w:sz w:val="24"/>
        </w:rPr>
      </w:pPr>
    </w:p>
    <w:p w:rsidRDefault="009D0C47" w:rsidP="009D0C47" w:rsidR="009D0C47" w:rsidRPr="009D0C47">
      <w:pPr>
        <w:jc w:val="center"/>
        <w:rPr>
          <w:b/>
          <w:sz w:val="24"/>
        </w:rPr>
      </w:pPr>
      <w:r w:rsidRPr="009D0C47">
        <w:rPr>
          <w:b/>
          <w:sz w:val="24"/>
        </w:rPr>
        <w:t>s a z i v a</w:t>
      </w:r>
    </w:p>
    <w:p w:rsidRDefault="009D0C47" w:rsidP="009D0C47" w:rsidR="00C9168F" w:rsidRPr="009D0C47">
      <w:pPr>
        <w:jc w:val="center"/>
        <w:rPr>
          <w:b/>
          <w:sz w:val="24"/>
        </w:rPr>
      </w:pPr>
      <w:r w:rsidRPr="009D0C47">
        <w:rPr>
          <w:b/>
          <w:sz w:val="24"/>
        </w:rPr>
        <w:t xml:space="preserve">Prvu </w:t>
      </w:r>
      <w:r w:rsidR="00520FB7">
        <w:rPr>
          <w:b/>
          <w:sz w:val="24"/>
        </w:rPr>
        <w:t xml:space="preserve">konstituirajuću </w:t>
      </w:r>
      <w:r w:rsidRPr="009D0C47">
        <w:rPr>
          <w:b/>
          <w:sz w:val="24"/>
        </w:rPr>
        <w:t>sjednicu Odbora vjerovnika</w:t>
      </w:r>
    </w:p>
    <w:p w:rsidRDefault="00C9168F" w:rsidR="00C9168F">
      <w:pPr>
        <w:jc w:val="both"/>
        <w:rPr>
          <w:sz w:val="24"/>
        </w:rPr>
      </w:pPr>
    </w:p>
    <w:p w:rsidRDefault="009D0C47" w:rsidR="00C9168F">
      <w:pPr>
        <w:jc w:val="both"/>
        <w:rPr>
          <w:sz w:val="24"/>
        </w:rPr>
      </w:pPr>
      <w:r>
        <w:rPr>
          <w:sz w:val="24"/>
        </w:rPr>
        <w:t>koja će se održati na dan:</w:t>
      </w:r>
    </w:p>
    <w:p w:rsidRDefault="009D0C47" w:rsidR="009D0C47" w:rsidRPr="009D0C47">
      <w:pPr>
        <w:jc w:val="both"/>
        <w:rPr>
          <w:b/>
          <w:sz w:val="24"/>
        </w:rPr>
      </w:pPr>
      <w:r>
        <w:rPr>
          <w:sz w:val="24"/>
        </w:rPr>
        <w:tab/>
      </w:r>
      <w:r w:rsidR="001B25C7">
        <w:rPr>
          <w:b/>
          <w:sz w:val="24"/>
        </w:rPr>
        <w:t>7.listopada 2016</w:t>
      </w:r>
      <w:r w:rsidR="00520FB7" w:rsidRPr="00520FB7">
        <w:rPr>
          <w:b/>
          <w:sz w:val="24"/>
        </w:rPr>
        <w:t xml:space="preserve">. u </w:t>
      </w:r>
      <w:r w:rsidR="001B25C7">
        <w:rPr>
          <w:b/>
          <w:sz w:val="24"/>
        </w:rPr>
        <w:t>9</w:t>
      </w:r>
      <w:r w:rsidR="00520FB7">
        <w:rPr>
          <w:sz w:val="24"/>
        </w:rPr>
        <w:t xml:space="preserve"> </w:t>
      </w:r>
      <w:r w:rsidRPr="009D0C47">
        <w:rPr>
          <w:b/>
          <w:sz w:val="24"/>
        </w:rPr>
        <w:t xml:space="preserve">sati, </w:t>
      </w:r>
      <w:r>
        <w:rPr>
          <w:b/>
          <w:sz w:val="24"/>
        </w:rPr>
        <w:t xml:space="preserve">u prostorijama ovog Suda soba </w:t>
      </w:r>
      <w:r w:rsidRPr="009D0C47">
        <w:rPr>
          <w:b/>
          <w:sz w:val="24"/>
        </w:rPr>
        <w:t>br. 89/III.</w:t>
      </w:r>
    </w:p>
    <w:p w:rsidRDefault="009D0C47" w:rsidR="009D0C47">
      <w:pPr>
        <w:jc w:val="both"/>
        <w:rPr>
          <w:sz w:val="24"/>
        </w:rPr>
      </w:pPr>
    </w:p>
    <w:p w:rsidRDefault="00C9168F" w:rsidP="009D0C47" w:rsidR="00C9168F">
      <w:pPr>
        <w:jc w:val="both"/>
        <w:rPr>
          <w:sz w:val="24"/>
        </w:rPr>
      </w:pPr>
      <w:r>
        <w:rPr>
          <w:sz w:val="24"/>
        </w:rPr>
        <w:tab/>
      </w:r>
      <w:r w:rsidR="009D0C47">
        <w:rPr>
          <w:sz w:val="24"/>
        </w:rPr>
        <w:t>Za dnevni red predlaže se slijedeće:</w:t>
      </w:r>
    </w:p>
    <w:p w:rsidRDefault="009D0C47" w:rsidP="009D0C47" w:rsidR="009D0C47">
      <w:pPr>
        <w:jc w:val="both"/>
        <w:rPr>
          <w:sz w:val="24"/>
        </w:rPr>
      </w:pPr>
    </w:p>
    <w:p w:rsidRDefault="009D0C47" w:rsidP="009D0C47" w:rsidR="009D0C47">
      <w:pPr>
        <w:jc w:val="both"/>
        <w:rPr>
          <w:sz w:val="24"/>
        </w:rPr>
      </w:pPr>
      <w:r>
        <w:rPr>
          <w:sz w:val="24"/>
        </w:rPr>
        <w:tab/>
        <w:t>1. Izbor predsjednika Odbora</w:t>
      </w:r>
    </w:p>
    <w:p w:rsidRDefault="009D0C47" w:rsidP="00605371" w:rsidR="002826BA">
      <w:pPr>
        <w:jc w:val="both"/>
        <w:rPr>
          <w:sz w:val="24"/>
        </w:rPr>
      </w:pPr>
      <w:r>
        <w:rPr>
          <w:sz w:val="24"/>
        </w:rPr>
        <w:tab/>
        <w:t xml:space="preserve">2. </w:t>
      </w:r>
      <w:r w:rsidR="002826BA">
        <w:rPr>
          <w:sz w:val="24"/>
        </w:rPr>
        <w:t>Izvješće stečajnog upravitelja</w:t>
      </w:r>
      <w:r w:rsidR="00605371">
        <w:rPr>
          <w:sz w:val="24"/>
        </w:rPr>
        <w:t xml:space="preserve"> o stanju stečajne mase i tijeku postupka</w:t>
      </w:r>
    </w:p>
    <w:p w:rsidRDefault="00605371" w:rsidP="00966068" w:rsidR="002826BA">
      <w:pPr>
        <w:ind w:firstLine="720"/>
        <w:jc w:val="both"/>
        <w:rPr>
          <w:sz w:val="24"/>
        </w:rPr>
      </w:pPr>
      <w:r>
        <w:rPr>
          <w:sz w:val="24"/>
        </w:rPr>
        <w:t>3</w:t>
      </w:r>
      <w:r w:rsidR="002826BA">
        <w:rPr>
          <w:sz w:val="24"/>
        </w:rPr>
        <w:t xml:space="preserve">. </w:t>
      </w:r>
      <w:r w:rsidR="001B25C7">
        <w:rPr>
          <w:sz w:val="24"/>
        </w:rPr>
        <w:t>Donošenje odluke o načinu naplate duga od dužnikovih dužnika</w:t>
      </w:r>
    </w:p>
    <w:p w:rsidRDefault="001B25C7" w:rsidP="00966068" w:rsidR="001B25C7">
      <w:pPr>
        <w:ind w:firstLine="720"/>
        <w:jc w:val="both"/>
        <w:rPr>
          <w:sz w:val="24"/>
        </w:rPr>
      </w:pPr>
      <w:r>
        <w:rPr>
          <w:sz w:val="24"/>
        </w:rPr>
        <w:t>4. Razno</w:t>
      </w:r>
    </w:p>
    <w:p w:rsidRDefault="009D0C47" w:rsidP="009D0C47" w:rsidR="009D0C47">
      <w:pPr>
        <w:jc w:val="both"/>
        <w:rPr>
          <w:sz w:val="24"/>
        </w:rPr>
      </w:pPr>
    </w:p>
    <w:p w:rsidRDefault="009D0C47" w:rsidP="009D0C47" w:rsidR="009D0C47">
      <w:pPr>
        <w:jc w:val="both"/>
        <w:rPr>
          <w:sz w:val="24"/>
        </w:rPr>
      </w:pPr>
      <w:r>
        <w:rPr>
          <w:sz w:val="24"/>
        </w:rPr>
        <w:tab/>
        <w:t>Na sjednicu se pozivaju:</w:t>
      </w:r>
    </w:p>
    <w:p w:rsidRDefault="009D0C47" w:rsidP="009D0C47" w:rsidR="009D0C47">
      <w:pPr>
        <w:jc w:val="both"/>
        <w:rPr>
          <w:sz w:val="24"/>
        </w:rPr>
      </w:pPr>
    </w:p>
    <w:p w:rsidRDefault="009D0C47" w:rsidP="009D0C47" w:rsidR="009D0C47">
      <w:pPr>
        <w:jc w:val="both"/>
        <w:rPr>
          <w:sz w:val="24"/>
        </w:rPr>
      </w:pPr>
      <w:r>
        <w:rPr>
          <w:sz w:val="24"/>
        </w:rPr>
        <w:tab/>
        <w:t>1. steč.</w:t>
      </w:r>
      <w:r w:rsidR="00AC5ABA">
        <w:rPr>
          <w:sz w:val="24"/>
        </w:rPr>
        <w:t xml:space="preserve">upravitelj </w:t>
      </w:r>
      <w:r w:rsidR="001B25C7">
        <w:rPr>
          <w:sz w:val="24"/>
        </w:rPr>
        <w:t>Slavko Marinac,dipl.ing. iz Požege, Kralja Krešimira 53</w:t>
      </w:r>
    </w:p>
    <w:p w:rsidRDefault="009D0C47" w:rsidP="00FF719E" w:rsidR="00FF719E">
      <w:pPr>
        <w:jc w:val="both"/>
        <w:rPr>
          <w:sz w:val="24"/>
        </w:rPr>
      </w:pPr>
      <w:r>
        <w:rPr>
          <w:sz w:val="24"/>
        </w:rPr>
        <w:tab/>
        <w:t>2. Članovi Odbora vjerovnika:</w:t>
      </w:r>
    </w:p>
    <w:p w:rsidRDefault="006D3CE6" w:rsidP="00FF719E" w:rsidR="00FF719E">
      <w:pPr>
        <w:jc w:val="both"/>
        <w:rPr>
          <w:sz w:val="24"/>
        </w:rPr>
      </w:pPr>
      <w:r>
        <w:rPr>
          <w:sz w:val="24"/>
        </w:rPr>
        <w:tab/>
        <w:t xml:space="preserve">- </w:t>
      </w:r>
      <w:r w:rsidR="001B25C7">
        <w:rPr>
          <w:sz w:val="24"/>
        </w:rPr>
        <w:t>Branko Glas,odvj. Slav.Brod, Petra Preradovića 2</w:t>
      </w:r>
    </w:p>
    <w:p w:rsidRDefault="00FF719E" w:rsidP="001B25C7" w:rsidR="00C9168F">
      <w:pPr>
        <w:jc w:val="both"/>
        <w:rPr>
          <w:sz w:val="24"/>
        </w:rPr>
      </w:pPr>
      <w:r>
        <w:rPr>
          <w:sz w:val="24"/>
        </w:rPr>
        <w:t xml:space="preserve"> </w:t>
      </w:r>
      <w:r w:rsidR="006D3CE6">
        <w:rPr>
          <w:sz w:val="24"/>
        </w:rPr>
        <w:tab/>
        <w:t xml:space="preserve">- </w:t>
      </w:r>
      <w:r w:rsidR="001B25C7">
        <w:rPr>
          <w:sz w:val="24"/>
        </w:rPr>
        <w:t>Ante Mamić, Porezna uprava Slav.Brod</w:t>
      </w:r>
    </w:p>
    <w:p w:rsidRDefault="001B25C7" w:rsidP="001B25C7" w:rsidR="001B25C7">
      <w:pPr>
        <w:jc w:val="both"/>
        <w:rPr>
          <w:sz w:val="24"/>
        </w:rPr>
      </w:pPr>
      <w:r>
        <w:rPr>
          <w:sz w:val="24"/>
        </w:rPr>
        <w:tab/>
        <w:t>- Franjo Pavičić, Slav.Brod, Aleja Miroslava Krleže 15</w:t>
      </w:r>
    </w:p>
    <w:p w:rsidRDefault="00C9168F" w:rsidR="00C9168F">
      <w:pPr>
        <w:rPr>
          <w:sz w:val="24"/>
        </w:rPr>
      </w:pPr>
    </w:p>
    <w:p w:rsidRDefault="00C9168F" w:rsidR="00C9168F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 w:rsidR="001B25C7">
        <w:rPr>
          <w:sz w:val="24"/>
        </w:rPr>
        <w:tab/>
      </w:r>
      <w:r w:rsidR="001B25C7">
        <w:rPr>
          <w:sz w:val="24"/>
        </w:rPr>
        <w:tab/>
      </w:r>
      <w:r>
        <w:rPr>
          <w:sz w:val="24"/>
        </w:rPr>
        <w:t xml:space="preserve">U Slav.Brodu, </w:t>
      </w:r>
      <w:r w:rsidR="001B25C7">
        <w:rPr>
          <w:sz w:val="24"/>
        </w:rPr>
        <w:t>16.rujna 2016</w:t>
      </w:r>
      <w:r>
        <w:rPr>
          <w:sz w:val="24"/>
        </w:rPr>
        <w:t>.g.</w:t>
      </w:r>
    </w:p>
    <w:p w:rsidRDefault="00C9168F" w:rsidR="00C9168F">
      <w:pPr>
        <w:rPr>
          <w:sz w:val="24"/>
        </w:rPr>
      </w:pPr>
    </w:p>
    <w:p w:rsidRDefault="00C9168F" w:rsidR="00C9168F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</w:t>
      </w:r>
      <w:r w:rsidR="00313709">
        <w:rPr>
          <w:sz w:val="24"/>
        </w:rPr>
        <w:t xml:space="preserve">                       </w:t>
      </w:r>
      <w:r>
        <w:rPr>
          <w:sz w:val="24"/>
        </w:rPr>
        <w:t>STEČAJNI SUDAC:</w:t>
      </w:r>
    </w:p>
    <w:p w:rsidRDefault="00C9168F" w:rsidR="00C9168F">
      <w:pPr>
        <w:rPr>
          <w:sz w:val="24"/>
        </w:rPr>
      </w:pPr>
      <w:r>
        <w:rPr>
          <w:sz w:val="24"/>
        </w:rPr>
        <w:t xml:space="preserve">                                                                      </w:t>
      </w:r>
      <w:r w:rsidR="009D0C47">
        <w:rPr>
          <w:sz w:val="24"/>
        </w:rPr>
        <w:t xml:space="preserve">                </w:t>
      </w:r>
      <w:r w:rsidR="000E05F9">
        <w:rPr>
          <w:sz w:val="24"/>
        </w:rPr>
        <w:t xml:space="preserve">                   </w:t>
      </w:r>
      <w:r w:rsidR="00313709">
        <w:rPr>
          <w:sz w:val="24"/>
        </w:rPr>
        <w:t xml:space="preserve">  </w:t>
      </w:r>
      <w:r w:rsidR="00D77F5D">
        <w:rPr>
          <w:sz w:val="24"/>
        </w:rPr>
        <w:t xml:space="preserve">  </w:t>
      </w:r>
      <w:smartTag w:element="PersonName" w:uri="urn:schemas-microsoft-com:office:smarttags">
        <w:r w:rsidR="009D0C47">
          <w:rPr>
            <w:sz w:val="24"/>
          </w:rPr>
          <w:t>Vesna Vukelić</w:t>
        </w:r>
      </w:smartTag>
      <w:r w:rsidR="009D0C47">
        <w:rPr>
          <w:sz w:val="24"/>
        </w:rPr>
        <w:t xml:space="preserve"> </w:t>
      </w:r>
      <w:r>
        <w:rPr>
          <w:sz w:val="24"/>
        </w:rPr>
        <w:t xml:space="preserve"> </w:t>
      </w:r>
      <w:r w:rsidR="000E05F9">
        <w:rPr>
          <w:sz w:val="24"/>
        </w:rPr>
        <w:t>v.r.</w:t>
      </w:r>
    </w:p>
    <w:p w:rsidRDefault="003774FD" w:rsidP="003774FD" w:rsidR="003774FD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</w:p>
    <w:p w:rsidRDefault="001B25C7" w:rsidR="001B25C7">
      <w:pPr>
        <w:rPr>
          <w:sz w:val="24"/>
        </w:rPr>
      </w:pPr>
    </w:p>
    <w:p w:rsidRDefault="001B25C7" w:rsidR="001B25C7">
      <w:r>
        <w:rPr>
          <w:sz w:val="24"/>
        </w:rPr>
        <w:t>Dostaviti putem mrežne stanice e-Oglasna ploča sudova</w:t>
      </w:r>
    </w:p>
    <w:sectPr w:rsidR="001B25C7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2F37"/>
    <w:rsid w:val="00063323"/>
    <w:rsid w:val="000D1454"/>
    <w:rsid w:val="000E0107"/>
    <w:rsid w:val="000E05F9"/>
    <w:rsid w:val="00122F37"/>
    <w:rsid w:val="0017611C"/>
    <w:rsid w:val="001B25C7"/>
    <w:rsid w:val="001D47C4"/>
    <w:rsid w:val="001D5579"/>
    <w:rsid w:val="002826BA"/>
    <w:rsid w:val="002F53C7"/>
    <w:rsid w:val="00313709"/>
    <w:rsid w:val="003774FD"/>
    <w:rsid w:val="00433428"/>
    <w:rsid w:val="00441E44"/>
    <w:rsid w:val="00495C8E"/>
    <w:rsid w:val="004C2C67"/>
    <w:rsid w:val="005126AD"/>
    <w:rsid w:val="00520FB7"/>
    <w:rsid w:val="00541C95"/>
    <w:rsid w:val="005D7A76"/>
    <w:rsid w:val="00605371"/>
    <w:rsid w:val="00660337"/>
    <w:rsid w:val="00685691"/>
    <w:rsid w:val="006C46AF"/>
    <w:rsid w:val="006D3CE6"/>
    <w:rsid w:val="007457FD"/>
    <w:rsid w:val="00750DC0"/>
    <w:rsid w:val="00772E06"/>
    <w:rsid w:val="008519F9"/>
    <w:rsid w:val="0091683B"/>
    <w:rsid w:val="00966068"/>
    <w:rsid w:val="009B4DBC"/>
    <w:rsid w:val="009D0C47"/>
    <w:rsid w:val="00A4442F"/>
    <w:rsid w:val="00AA17A3"/>
    <w:rsid w:val="00AB2767"/>
    <w:rsid w:val="00AC5ABA"/>
    <w:rsid w:val="00AE12ED"/>
    <w:rsid w:val="00B60568"/>
    <w:rsid w:val="00C5031B"/>
    <w:rsid w:val="00C9168F"/>
    <w:rsid w:val="00CD3818"/>
    <w:rsid w:val="00CE3C0A"/>
    <w:rsid w:val="00D663ED"/>
    <w:rsid w:val="00D66CE4"/>
    <w:rsid w:val="00D77F5D"/>
    <w:rsid w:val="00E318FD"/>
    <w:rsid w:val="00E4444E"/>
    <w:rsid w:val="00F8013F"/>
    <w:rsid w:val="00FC06B9"/>
    <w:rsid w:val="00FF71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B2767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95C8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95C8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95C8E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95C8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95C8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B2767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95C8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95C8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95C8E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95C8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95C8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rujna 2016.</izvorni_sadrzaj>
    <derivirana_varijabla naziv="DomainObject.DatumDonosenjaOdluke_1">16.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682</izvorni_sadrzaj>
    <derivirana_varijabla naziv="DomainObject.Predmet.Broj_1">682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St-682/2016</izvorni_sadrzaj>
    <derivirana_varijabla naziv="DomainObject.Predmet.OznakaBroj_1">St-682/2016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CILINDER SISTEM d.o.o. za proizvodnju i usluge</izvorni_sadrzaj>
    <derivirana_varijabla naziv="DomainObject.Predmet.ProtustrankaFormated_1">  CILINDER SISTEM d.o.o. za proizvodnju i usluge</derivirana_varijabla>
  </DomainObject.Predmet.ProtustrankaFormated>
  <DomainObject.Predmet.ProtustrankaFormatedOIB>
    <izvorni_sadrzaj>  CILINDER SISTEM d.o.o. za proizvodnju i usluge, OIB 27694384517</izvorni_sadrzaj>
    <derivirana_varijabla naziv="DomainObject.Predmet.ProtustrankaFormatedOIB_1">  CILINDER SISTEM d.o.o. za proizvodnju i usluge, OIB 27694384517</derivirana_varijabla>
  </DomainObject.Predmet.ProtustrankaFormatedOIB>
  <DomainObject.Predmet.ProtustrankaFormatedWithAdress>
    <izvorni_sadrzaj> CILINDER SISTEM d.o.o. za proizvodnju i usluge, Dr. Mile Budaka 1, 35000 Slavonski Brod</izvorni_sadrzaj>
    <derivirana_varijabla naziv="DomainObject.Predmet.ProtustrankaFormatedWithAdress_1"> CILINDER SISTEM d.o.o. za proizvodnju i usluge, Dr. Mile Budaka 1, 35000 Slavonski Brod</derivirana_varijabla>
  </DomainObject.Predmet.ProtustrankaFormatedWithAdress>
  <DomainObject.Predmet.ProtustrankaFormatedWithAdressOIB>
    <izvorni_sadrzaj> CILINDER SISTEM d.o.o. za proizvodnju i usluge, OIB 27694384517, Dr. Mile Budaka 1, 35000 Slavonski Brod</izvorni_sadrzaj>
    <derivirana_varijabla naziv="DomainObject.Predmet.ProtustrankaFormatedWithAdressOIB_1"> CILINDER SISTEM d.o.o. za proizvodnju i usluge, OIB 27694384517, Dr. Mile Budaka 1, 35000 Slavonski Brod</derivirana_varijabla>
  </DomainObject.Predmet.ProtustrankaFormatedWithAdressOIB>
  <DomainObject.Predmet.ProtustrankaWithAdress>
    <izvorni_sadrzaj>CILINDER SISTEM d.o.o. za proizvodnju i usluge Dr. Mile Budaka 1, 35000 Slavonski Brod</izvorni_sadrzaj>
    <derivirana_varijabla naziv="DomainObject.Predmet.ProtustrankaWithAdress_1">CILINDER SISTEM d.o.o. za proizvodnju i usluge Dr. Mile Budaka 1, 35000 Slavonski Brod</derivirana_varijabla>
  </DomainObject.Predmet.ProtustrankaWithAdress>
  <DomainObject.Predmet.ProtustrankaWithAdressOIB>
    <izvorni_sadrzaj>CILINDER SISTEM d.o.o. za proizvodnju i usluge, OIB 27694384517, Dr. Mile Budaka 1, 35000 Slavonski Brod</izvorni_sadrzaj>
    <derivirana_varijabla naziv="DomainObject.Predmet.ProtustrankaWithAdressOIB_1">CILINDER SISTEM d.o.o. za proizvodnju i usluge, OIB 27694384517, Dr. Mile Budaka 1, 35000 Slavonski Brod</derivirana_varijabla>
  </DomainObject.Predmet.ProtustrankaWithAdressOIB>
  <DomainObject.Predmet.ProtustrankaNazivFormated>
    <izvorni_sadrzaj>CILINDER SISTEM d.o.o. za proizvodnju i usluge</izvorni_sadrzaj>
    <derivirana_varijabla naziv="DomainObject.Predmet.ProtustrankaNazivFormated_1">CILINDER SISTEM d.o.o. za proizvodnju i usluge</derivirana_varijabla>
  </DomainObject.Predmet.ProtustrankaNazivFormated>
  <DomainObject.Predmet.ProtustrankaNazivFormatedOIB>
    <izvorni_sadrzaj>CILINDER SISTEM d.o.o. za proizvodnju i usluge, OIB 27694384517</izvorni_sadrzaj>
    <derivirana_varijabla naziv="DomainObject.Predmet.ProtustrankaNazivFormatedOIB_1">CILINDER SISTEM d.o.o. za proizvodnju i usluge, OIB 27694384517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POREZNA UPRAVA</izvorni_sadrzaj>
    <derivirana_varijabla naziv="DomainObject.Predmet.StrankaFormated_1">  RH MINISTARSTVO FINANCIJA POREZNA UPRAVA</derivirana_varijabla>
  </DomainObject.Predmet.StrankaFormated>
  <DomainObject.Predmet.StrankaFormatedOIB>
    <izvorni_sadrzaj>  RH MINISTARSTVO FINANCIJA POREZNA UPRAVA, OIB 18683136487</izvorni_sadrzaj>
    <derivirana_varijabla naziv="DomainObject.Predmet.StrankaFormatedOIB_1">  RH MINISTARSTVO FINANCIJA POREZNA UPRAVA, OIB 18683136487</derivirana_varijabla>
  </DomainObject.Predmet.StrankaFormatedOIB>
  <DomainObject.Predmet.StrankaFormatedWithAdress>
    <izvorni_sadrzaj> RH MINISTARSTVO FINANCIJA POREZNA UPRAVA</izvorni_sadrzaj>
    <derivirana_varijabla naziv="DomainObject.Predmet.StrankaFormatedWithAdress_1"> RH MINISTARSTVO FINANCIJA POREZNA UPRAVA</derivirana_varijabla>
  </DomainObject.Predmet.StrankaFormatedWithAdress>
  <DomainObject.Predmet.StrankaFormatedWithAdressOIB>
    <izvorni_sadrzaj> RH MINISTARSTVO FINANCIJA POREZNA UPRAVA, OIB 18683136487</izvorni_sadrzaj>
    <derivirana_varijabla naziv="DomainObject.Predmet.StrankaFormatedWithAdressOIB_1"> RH MINISTARSTVO FINANCIJA POREZNA UPRAVA, OIB 18683136487</derivirana_varijabla>
  </DomainObject.Predmet.StrankaFormatedWithAdressOIB>
  <DomainObject.Predmet.StrankaWithAdress>
    <izvorni_sadrzaj>RH MINISTARSTVO FINANCIJA POREZNA UPRAVA </izvorni_sadrzaj>
    <derivirana_varijabla naziv="DomainObject.Predmet.StrankaWithAdress_1">RH MINISTARSTVO FINANCIJA POREZNA UPRAVA </derivirana_varijabla>
  </DomainObject.Predmet.StrankaWithAdress>
  <DomainObject.Predmet.StrankaWithAdressOIB>
    <izvorni_sadrzaj>RH MINISTARSTVO FINANCIJA POREZNA UPRAVA, OIB 18683136487</izvorni_sadrzaj>
    <derivirana_varijabla naziv="DomainObject.Predmet.StrankaWithAdressOIB_1">RH MINISTARSTVO FINANCIJA POREZNA UPRAVA, OIB 18683136487</derivirana_varijabla>
  </DomainObject.Predmet.StrankaWithAdressOIB>
  <DomainObject.Predmet.StrankaNazivFormated>
    <izvorni_sadrzaj>RH MINISTARSTVO FINANCIJA POREZNA UPRAVA</izvorni_sadrzaj>
    <derivirana_varijabla naziv="DomainObject.Predmet.StrankaNazivFormated_1">RH MINISTARSTVO FINANCIJA POREZNA UPRAVA</derivirana_varijabla>
  </DomainObject.Predmet.StrankaNazivFormated>
  <DomainObject.Predmet.StrankaNazivFormatedOIB>
    <izvorni_sadrzaj>RH MINISTARSTVO FINANCIJA POREZNA UPRAVA, OIB 18683136487</izvorni_sadrzaj>
    <derivirana_varijabla naziv="DomainObject.Predmet.StrankaNazivFormatedOIB_1">RH MINISTARSTVO FINANCIJA POREZNA UPRAVA, OIB 18683136487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RH MINISTARSTVO FINANCIJA POREZNA UPRAVA</item>
    </izvorni_sadrzaj>
    <derivirana_varijabla naziv="DomainObject.Predmet.StrankaListFormated_1">
      <item>RH MINISTARSTVO FINANCIJA POREZNA UPRAVA</item>
    </derivirana_varijabla>
  </DomainObject.Predmet.StrankaListFormated>
  <DomainObject.Predmet.StrankaListFormatedOIB>
    <izvorni_sadrzaj>
      <item>RH MINISTARSTVO FINANCIJA POREZNA UPRAVA, OIB 18683136487</item>
    </izvorni_sadrzaj>
    <derivirana_varijabla naziv="DomainObject.Predmet.StrankaListFormatedOIB_1">
      <item>RH MINISTARSTVO FINANCIJA POREZNA UPRAVA, OIB 18683136487</item>
    </derivirana_varijabla>
  </DomainObject.Predmet.StrankaListFormatedOIB>
  <DomainObject.Predmet.StrankaListFormatedWithAdress>
    <izvorni_sadrzaj>
      <item>RH MINISTARSTVO FINANCIJA POREZNA UPRAVA</item>
    </izvorni_sadrzaj>
    <derivirana_varijabla naziv="DomainObject.Predmet.StrankaListFormatedWithAdress_1">
      <item>RH MINISTARSTVO FINANCIJA POREZNA UPRAVA</item>
    </derivirana_varijabla>
  </DomainObject.Predmet.StrankaListFormatedWithAdress>
  <DomainObject.Predmet.StrankaListFormatedWithAdressOIB>
    <izvorni_sadrzaj>
      <item>RH MINISTARSTVO FINANCIJA POREZNA UPRAVA, OIB 18683136487</item>
    </izvorni_sadrzaj>
    <derivirana_varijabla naziv="DomainObject.Predmet.StrankaListFormatedWithAdressOIB_1">
      <item>RH MINISTARSTVO FINANCIJA POREZNA UPRAVA, OIB 18683136487</item>
    </derivirana_varijabla>
  </DomainObject.Predmet.StrankaListFormatedWithAdressOIB>
  <DomainObject.Predmet.StrankaListNazivFormated>
    <izvorni_sadrzaj>
      <item>RH MINISTARSTVO FINANCIJA POREZNA UPRAVA</item>
    </izvorni_sadrzaj>
    <derivirana_varijabla naziv="DomainObject.Predmet.StrankaListNazivFormated_1">
      <item>RH MINISTARSTVO FINANCIJA POREZNA UPRAVA</item>
    </derivirana_varijabla>
  </DomainObject.Predmet.StrankaListNazivFormated>
  <DomainObject.Predmet.StrankaListNazivFormatedOIB>
    <izvorni_sadrzaj>
      <item>RH MINISTARSTVO FINANCIJA POREZNA UPRAVA, OIB 18683136487</item>
    </izvorni_sadrzaj>
    <derivirana_varijabla naziv="DomainObject.Predmet.StrankaListNazivFormatedOIB_1">
      <item>RH MINISTARSTVO FINANCIJA POREZNA UPRAVA, OIB 18683136487</item>
    </derivirana_varijabla>
  </DomainObject.Predmet.StrankaListNazivFormatedOIB>
  <DomainObject.Predmet.ProtuStrankaListFormated>
    <izvorni_sadrzaj>
      <item>CILINDER SISTEM d.o.o. za proizvodnju i usluge</item>
    </izvorni_sadrzaj>
    <derivirana_varijabla naziv="DomainObject.Predmet.ProtuStrankaListFormated_1">
      <item>CILINDER SISTEM d.o.o. za proizvodnju i usluge</item>
    </derivirana_varijabla>
  </DomainObject.Predmet.ProtuStrankaListFormated>
  <DomainObject.Predmet.ProtuStrankaListFormatedOIB>
    <izvorni_sadrzaj>
      <item>CILINDER SISTEM d.o.o. za proizvodnju i usluge, OIB 27694384517</item>
    </izvorni_sadrzaj>
    <derivirana_varijabla naziv="DomainObject.Predmet.ProtuStrankaListFormatedOIB_1">
      <item>CILINDER SISTEM d.o.o. za proizvodnju i usluge, OIB 27694384517</item>
    </derivirana_varijabla>
  </DomainObject.Predmet.ProtuStrankaListFormatedOIB>
  <DomainObject.Predmet.ProtuStrankaListFormatedWithAdress>
    <izvorni_sadrzaj>
      <item>CILINDER SISTEM d.o.o. za proizvodnju i usluge, Dr. Mile Budaka 1, 35000 Slavonski Brod</item>
    </izvorni_sadrzaj>
    <derivirana_varijabla naziv="DomainObject.Predmet.ProtuStrankaListFormatedWithAdress_1">
      <item>CILINDER SISTEM d.o.o. za proizvodnju i usluge, Dr. Mile Budaka 1, 35000 Slavonski Brod</item>
    </derivirana_varijabla>
  </DomainObject.Predmet.ProtuStrankaListFormatedWithAdress>
  <DomainObject.Predmet.ProtuStrankaListFormatedWithAdressOIB>
    <izvorni_sadrzaj>
      <item>CILINDER SISTEM d.o.o. za proizvodnju i usluge, OIB 27694384517, Dr. Mile Budaka 1, 35000 Slavonski Brod</item>
    </izvorni_sadrzaj>
    <derivirana_varijabla naziv="DomainObject.Predmet.ProtuStrankaListFormatedWithAdressOIB_1">
      <item>CILINDER SISTEM d.o.o. za proizvodnju i usluge, OIB 27694384517, Dr. Mile Budaka 1, 35000 Slavonski Brod</item>
    </derivirana_varijabla>
  </DomainObject.Predmet.ProtuStrankaListFormatedWithAdressOIB>
  <DomainObject.Predmet.ProtuStrankaListNazivFormated>
    <izvorni_sadrzaj>
      <item>CILINDER SISTEM d.o.o. za proizvodnju i usluge</item>
    </izvorni_sadrzaj>
    <derivirana_varijabla naziv="DomainObject.Predmet.ProtuStrankaListNazivFormated_1">
      <item>CILINDER SISTEM d.o.o. za proizvodnju i usluge</item>
    </derivirana_varijabla>
  </DomainObject.Predmet.ProtuStrankaListNazivFormated>
  <DomainObject.Predmet.ProtuStrankaListNazivFormatedOIB>
    <izvorni_sadrzaj>
      <item>CILINDER SISTEM d.o.o. za proizvodnju i usluge, OIB 27694384517</item>
    </izvorni_sadrzaj>
    <derivirana_varijabla naziv="DomainObject.Predmet.ProtuStrankaListNazivFormatedOIB_1">
      <item>CILINDER SISTEM d.o.o. za proizvodnju i usluge, OIB 27694384517</item>
    </derivirana_varijabla>
  </DomainObject.Predmet.ProtuStrankaListNazivFormatedOIB>
  <DomainObject.Predmet.OstaliListFormated>
    <izvorni_sadrzaj>
      <item>ŽUPANIJSKO DRŽAVNO ODVJETNIŠTVO SLAVONSKI BROD</item>
      <item>Farhang Monem Moharr</item>
      <item>Vesna Lazarić</item>
      <item>Slavko Marinac</item>
      <item>Krešimir Kmet</item>
      <item>Branko Glas</item>
      <item>Vlatka Forgić</item>
      <item>Ana Maria Bogović</item>
    </izvorni_sadrzaj>
    <derivirana_varijabla naziv="DomainObject.Predmet.OstaliListFormated_1">
      <item>ŽUPANIJSKO DRŽAVNO ODVJETNIŠTVO SLAVONSKI BROD</item>
      <item>Farhang Monem Moharr</item>
      <item>Vesna Lazarić</item>
      <item>Slavko Marinac</item>
      <item>Krešimir Kmet</item>
      <item>Branko Glas</item>
      <item>Vlatka Forgić</item>
      <item>Ana Maria Bogović</item>
    </derivirana_varijabla>
  </DomainObject.Predmet.OstaliListFormated>
  <DomainObject.Predmet.OstaliListFormatedOIB>
    <izvorni_sadrzaj>
      <item>ŽUPANIJSKO DRŽAVNO ODVJETNIŠTVO SLAVONSKI BROD</item>
      <item>Farhang Monem Moharr, OIB 33942277469</item>
      <item>Vesna Lazarić</item>
      <item>Slavko Marinac, OIB 37776084692</item>
      <item>Krešimir Kmet</item>
      <item>Branko Glas</item>
      <item>Vlatka Forgić</item>
      <item>Ana Maria Bogović</item>
    </izvorni_sadrzaj>
    <derivirana_varijabla naziv="DomainObject.Predmet.OstaliListFormatedOIB_1">
      <item>ŽUPANIJSKO DRŽAVNO ODVJETNIŠTVO SLAVONSKI BROD</item>
      <item>Farhang Monem Moharr, OIB 33942277469</item>
      <item>Vesna Lazarić</item>
      <item>Slavko Marinac, OIB 37776084692</item>
      <item>Krešimir Kmet</item>
      <item>Branko Glas</item>
      <item>Vlatka Forgić</item>
      <item>Ana Maria Bogović</item>
    </derivirana_varijabla>
  </DomainObject.Predmet.OstaliListFormatedOIB>
  <DomainObject.Predmet.OstaliListFormatedWithAdress>
    <izvorni_sadrzaj>
      <item>ŽUPANIJSKO DRŽAVNO ODVJETNIŠTVO SLAVONSKI BROD</item>
      <item>Farhang Monem Moharr, Šestinski Kraljevac 28, 10000 Zagreb</item>
      <item>Vesna Lazarić</item>
      <item>Slavko Marinac, Kralja Krešimira a53, 34000 Požega</item>
      <item>Krešimir Kmet</item>
      <item>Branko Glas</item>
      <item>Vlatka Forgić</item>
      <item>Ana Maria Bogović</item>
    </izvorni_sadrzaj>
    <derivirana_varijabla naziv="DomainObject.Predmet.OstaliListFormatedWithAdress_1">
      <item>ŽUPANIJSKO DRŽAVNO ODVJETNIŠTVO SLAVONSKI BROD</item>
      <item>Farhang Monem Moharr, Šestinski Kraljevac 28, 10000 Zagreb</item>
      <item>Vesna Lazarić</item>
      <item>Slavko Marinac, Kralja Krešimira a53, 34000 Požega</item>
      <item>Krešimir Kmet</item>
      <item>Branko Glas</item>
      <item>Vlatka Forgić</item>
      <item>Ana Maria Bogović</item>
    </derivirana_varijabla>
  </DomainObject.Predmet.OstaliListFormatedWithAdress>
  <DomainObject.Predmet.OstaliListFormatedWithAdressOIB>
    <izvorni_sadrzaj>
      <item>ŽUPANIJSKO DRŽAVNO ODVJETNIŠTVO SLAVONSKI BROD</item>
      <item>Farhang Monem Moharr, OIB 33942277469, Šestinski Kraljevac 28, 10000 Zagreb</item>
      <item>Vesna Lazarić</item>
      <item>Slavko Marinac, OIB 37776084692, Kralja Krešimira a53, 34000 Požega</item>
      <item>Krešimir Kmet</item>
      <item>Branko Glas</item>
      <item>Vlatka Forgić</item>
      <item>Ana Maria Bogović</item>
    </izvorni_sadrzaj>
    <derivirana_varijabla naziv="DomainObject.Predmet.OstaliListFormatedWithAdressOIB_1">
      <item>ŽUPANIJSKO DRŽAVNO ODVJETNIŠTVO SLAVONSKI BROD</item>
      <item>Farhang Monem Moharr, OIB 33942277469, Šestinski Kraljevac 28, 10000 Zagreb</item>
      <item>Vesna Lazarić</item>
      <item>Slavko Marinac, OIB 37776084692, Kralja Krešimira a53, 34000 Požega</item>
      <item>Krešimir Kmet</item>
      <item>Branko Glas</item>
      <item>Vlatka Forgić</item>
      <item>Ana Maria Bogović</item>
    </derivirana_varijabla>
  </DomainObject.Predmet.OstaliListFormatedWithAdressOIB>
  <DomainObject.Predmet.OstaliListNazivFormated>
    <izvorni_sadrzaj>
      <item>ŽUPANIJSKO DRŽAVNO ODVJETNIŠTVO SLAVONSKI BROD</item>
      <item>Farhang Monem Moharr</item>
      <item>Vesna Lazarić</item>
      <item>Slavko Marinac</item>
      <item>Krešimir Kmet</item>
      <item>Branko Glas</item>
      <item>Vlatka Forgić</item>
      <item>Ana Maria Bogović</item>
    </izvorni_sadrzaj>
    <derivirana_varijabla naziv="DomainObject.Predmet.OstaliListNazivFormated_1">
      <item>ŽUPANIJSKO DRŽAVNO ODVJETNIŠTVO SLAVONSKI BROD</item>
      <item>Farhang Monem Moharr</item>
      <item>Vesna Lazarić</item>
      <item>Slavko Marinac</item>
      <item>Krešimir Kmet</item>
      <item>Branko Glas</item>
      <item>Vlatka Forgić</item>
      <item>Ana Maria Bogović</item>
    </derivirana_varijabla>
  </DomainObject.Predmet.OstaliListNazivFormated>
  <DomainObject.Predmet.OstaliListNazivFormatedOIB>
    <izvorni_sadrzaj>
      <item>ŽUPANIJSKO DRŽAVNO ODVJETNIŠTVO SLAVONSKI BROD</item>
      <item>Farhang Monem Moharr, OIB 33942277469</item>
      <item>Vesna Lazarić</item>
      <item>Slavko Marinac, OIB 37776084692</item>
      <item>Krešimir Kmet</item>
      <item>Branko Glas</item>
      <item>Vlatka Forgić</item>
      <item>Ana Maria Bogović</item>
    </izvorni_sadrzaj>
    <derivirana_varijabla naziv="DomainObject.Predmet.OstaliListNazivFormatedOIB_1">
      <item>ŽUPANIJSKO DRŽAVNO ODVJETNIŠTVO SLAVONSKI BROD</item>
      <item>Farhang Monem Moharr, OIB 33942277469</item>
      <item>Vesna Lazarić</item>
      <item>Slavko Marinac, OIB 37776084692</item>
      <item>Krešimir Kmet</item>
      <item>Branko Glas</item>
      <item>Vlatka Forgić</item>
      <item>Ana Maria Bogović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rujna 2016.</izvorni_sadrzaj>
    <derivirana_varijabla naziv="DomainObject.Datum_1">16.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POREZNA UPRAVA</izvorni_sadrzaj>
    <derivirana_varijabla naziv="DomainObject.Predmet.StrankaIDrugi_1">RH MINISTARSTVO FINANCIJA POREZNA UPRAVA</derivirana_varijabla>
  </DomainObject.Predmet.StrankaIDrugi>
  <DomainObject.Predmet.ProtustrankaIDrugi>
    <izvorni_sadrzaj>CILINDER SISTEM d.o.o. za proizvodnju i usluge</izvorni_sadrzaj>
    <derivirana_varijabla naziv="DomainObject.Predmet.ProtustrankaIDrugi_1">CILINDER SISTEM d.o.o. za proizvodnju i usluge</derivirana_varijabla>
  </DomainObject.Predmet.ProtustrankaIDrugi>
  <DomainObject.Predmet.StrankaIDrugiAdressOIB>
    <izvorni_sadrzaj>RH MINISTARSTVO FINANCIJA POREZNA UPRAVA, OIB 18683136487</izvorni_sadrzaj>
    <derivirana_varijabla naziv="DomainObject.Predmet.StrankaIDrugiAdressOIB_1">RH MINISTARSTVO FINANCIJA POREZNA UPRAVA, OIB 18683136487</derivirana_varijabla>
  </DomainObject.Predmet.StrankaIDrugiAdressOIB>
  <DomainObject.Predmet.ProtustrankaIDrugiAdressOIB>
    <izvorni_sadrzaj>CILINDER SISTEM d.o.o. za proizvodnju i usluge, OIB 27694384517, Dr. Mile Budaka 1, 35000 Slavonski Brod</izvorni_sadrzaj>
    <derivirana_varijabla naziv="DomainObject.Predmet.ProtustrankaIDrugiAdressOIB_1">CILINDER SISTEM d.o.o. za proizvodnju i usluge, OIB 27694384517, Dr. Mile Budaka 1,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CILINDER SISTEM d.o.o. za proizvodnju i usluge</item>
      <item>RH MINISTARSTVO FINANCIJA POREZNA UPRAVA</item>
      <item>ŽUPANIJSKO DRŽAVNO ODVJETNIŠTVO SLAVONSKI BROD</item>
      <item>Farhang Monem Moharr</item>
      <item>Vesna Lazarić</item>
      <item>Slavko Marinac</item>
      <item>Krešimir Kmet</item>
      <item>Branko Glas</item>
      <item>Vlatka Forgić</item>
      <item>Ana Maria Bogović</item>
    </izvorni_sadrzaj>
    <derivirana_varijabla naziv="DomainObject.Predmet.SudioniciListNaziv_1">
      <item>CILINDER SISTEM d.o.o. za proizvodnju i usluge</item>
      <item>RH MINISTARSTVO FINANCIJA POREZNA UPRAVA</item>
      <item>ŽUPANIJSKO DRŽAVNO ODVJETNIŠTVO SLAVONSKI BROD</item>
      <item>Farhang Monem Moharr</item>
      <item>Vesna Lazarić</item>
      <item>Slavko Marinac</item>
      <item>Krešimir Kmet</item>
      <item>Branko Glas</item>
      <item>Vlatka Forgić</item>
      <item>Ana Maria Bogović</item>
    </derivirana_varijabla>
  </DomainObject.Predmet.SudioniciListNaziv>
  <DomainObject.Predmet.SudioniciListAdressOIB>
    <izvorni_sadrzaj>
      <item>CILINDER SISTEM d.o.o. za proizvodnju i usluge, OIB 27694384517, Dr. Mile Budaka 1,35000 Slavonski Brod</item>
      <item>RH MINISTARSTVO FINANCIJA POREZNA UPRAVA, OIB 18683136487</item>
      <item>ŽUPANIJSKO DRŽAVNO ODVJETNIŠTVO SLAVONSKI BROD</item>
      <item>Farhang Monem Moharr, OIB 33942277469, Šestinski Kraljevac 28,10000 Zagreb</item>
      <item>Vesna Lazarić</item>
      <item>Slavko Marinac, OIB 37776084692, Kralja Krešimira a53,34000 Požega</item>
      <item>Krešimir Kmet</item>
      <item>Branko Glas</item>
      <item>Vlatka Forgić</item>
      <item>Ana Maria Bogović</item>
    </izvorni_sadrzaj>
    <derivirana_varijabla naziv="DomainObject.Predmet.SudioniciListAdressOIB_1">
      <item>CILINDER SISTEM d.o.o. za proizvodnju i usluge, OIB 27694384517, Dr. Mile Budaka 1,35000 Slavonski Brod</item>
      <item>RH MINISTARSTVO FINANCIJA POREZNA UPRAVA, OIB 18683136487</item>
      <item>ŽUPANIJSKO DRŽAVNO ODVJETNIŠTVO SLAVONSKI BROD</item>
      <item>Farhang Monem Moharr, OIB 33942277469, Šestinski Kraljevac 28,10000 Zagreb</item>
      <item>Vesna Lazarić</item>
      <item>Slavko Marinac, OIB 37776084692, Kralja Krešimira a53,34000 Požega</item>
      <item>Krešimir Kmet</item>
      <item>Branko Glas</item>
      <item>Vlatka Forgić</item>
      <item>Ana Maria Bogović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27694384517</item>
      <item>, OIB 18683136487</item>
      <item>, OIB null</item>
      <item>, OIB 33942277469</item>
      <item>, OIB null</item>
      <item>, OIB 37776084692</item>
      <item>, OIB null</item>
      <item>, OIB null</item>
      <item>, OIB null</item>
      <item>, OIB null</item>
    </izvorni_sadrzaj>
    <derivirana_varijabla naziv="DomainObject.Predmet.SudioniciListNazivOIB_1">
      <item>, OIB 27694384517</item>
      <item>, OIB 18683136487</item>
      <item>, OIB null</item>
      <item>, OIB 33942277469</item>
      <item>, OIB null</item>
      <item>, OIB 37776084692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Slavko Marinac, OIB 37776084692, Kralja Krešimira 53 Požega</item>
    </izvorni_sadrzaj>
    <derivirana_varijabla naziv="DomainObject.Predmet.StecajniUpraviteljiListAddressOIB_1">
      <item>Slavko Marinac, OIB 37776084692, Kralja Krešimira 53 Požega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174</properties:Words>
  <properties:Characters>973</properties:Characters>
  <properties:Lines>45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2016-09-16T09:28:00Z</dcterms:created>
  <dc:creator>Trgovacki sud</dc:creator>
  <cp:lastModifiedBy>wsadmin</cp:lastModifiedBy>
  <cp:lastPrinted>2016-09-16T09:27:00Z</cp:lastPrinted>
  <dcterms:modified xmlns:xsi="http://www.w3.org/2001/XMLSchema-instance" xsi:type="dcterms:W3CDTF">2016-09-16T09:28:00Z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