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82ac" w14:paraId="ae182ac" w:rsidRDefault="005E01CE" w:rsidP="005E01CE" w:rsidR="005E01CE" w:rsidRPr="002114C4">
      <w:pPr>
        <w:jc w:val="both"/>
        <w15:collapsed w:val="false"/>
      </w:pPr>
      <w:bookmarkStart w:name="_GoBack" w:id="0"/>
      <w:bookmarkEnd w:id="0"/>
      <w:r w:rsidRPr="002114C4">
        <w:t xml:space="preserve">                  </w:t>
      </w:r>
      <w:r w:rsidRPr="002114C4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14C4">
        <w:t xml:space="preserve">                                                                </w:t>
      </w:r>
    </w:p>
    <w:p w:rsidRDefault="005E01CE" w:rsidP="005E01CE" w:rsidR="005E01CE" w:rsidRPr="002114C4">
      <w:r w:rsidRPr="002114C4">
        <w:t xml:space="preserve">   REPUBLIKA HRVATSKA</w:t>
      </w:r>
    </w:p>
    <w:p w:rsidRDefault="005E01CE" w:rsidP="005E01CE" w:rsidR="005E01CE" w:rsidRPr="002114C4">
      <w:r w:rsidRPr="002114C4">
        <w:t xml:space="preserve">TRGOVAČKI SUD U PAZINU </w:t>
      </w:r>
      <w:r w:rsidRPr="002114C4">
        <w:tab/>
      </w:r>
      <w:r w:rsidRPr="002114C4">
        <w:tab/>
      </w:r>
      <w:r w:rsidRPr="002114C4">
        <w:tab/>
      </w:r>
      <w:r w:rsidRPr="002114C4">
        <w:tab/>
      </w:r>
      <w:r w:rsidRPr="002114C4">
        <w:tab/>
        <w:t xml:space="preserve">        </w:t>
      </w:r>
      <w:r w:rsidR="00970AE3" w:rsidRPr="002114C4">
        <w:t>1</w:t>
      </w:r>
      <w:r w:rsidRPr="002114C4">
        <w:t xml:space="preserve"> St-</w:t>
      </w:r>
      <w:r w:rsidR="002114C4" w:rsidRPr="002114C4">
        <w:t>58</w:t>
      </w:r>
      <w:r w:rsidR="00454740">
        <w:t>/2015-7</w:t>
      </w:r>
      <w:r w:rsidR="00A13A55">
        <w:t>9</w:t>
      </w:r>
    </w:p>
    <w:p w:rsidRDefault="00D550F2" w:rsidP="005E01CE" w:rsidR="005E01CE" w:rsidRPr="002114C4">
      <w:pPr>
        <w:jc w:val="both"/>
      </w:pPr>
      <w:r w:rsidRPr="002114C4">
        <w:t xml:space="preserve">       52000</w:t>
      </w:r>
      <w:r w:rsidR="005E01CE" w:rsidRPr="002114C4">
        <w:t xml:space="preserve"> Pazin, Dršćevka 1</w:t>
      </w:r>
      <w:r w:rsidR="005E01CE" w:rsidRPr="002114C4">
        <w:tab/>
      </w:r>
      <w:r w:rsidR="005E01CE" w:rsidRPr="002114C4">
        <w:tab/>
      </w:r>
      <w:r w:rsidR="005E01CE" w:rsidRPr="002114C4">
        <w:tab/>
      </w:r>
      <w:r w:rsidR="005E01CE" w:rsidRPr="002114C4">
        <w:tab/>
      </w:r>
      <w:r w:rsidR="005E01CE" w:rsidRPr="002114C4">
        <w:tab/>
      </w:r>
      <w:r w:rsidR="005E01CE" w:rsidRPr="002114C4">
        <w:tab/>
      </w:r>
      <w:r w:rsidR="005E01CE" w:rsidRPr="002114C4">
        <w:tab/>
      </w:r>
    </w:p>
    <w:p w:rsidRDefault="005E01CE" w:rsidP="005E01CE" w:rsidR="005E01CE" w:rsidRPr="002114C4"/>
    <w:p w:rsidRDefault="005E01CE" w:rsidP="005E01CE" w:rsidR="005E01CE" w:rsidRPr="002114C4">
      <w:pPr>
        <w:jc w:val="center"/>
      </w:pPr>
      <w:r w:rsidRPr="002114C4">
        <w:t>R E P U B L I K A  H R V A T S K A</w:t>
      </w:r>
    </w:p>
    <w:p w:rsidRDefault="005E01CE" w:rsidP="005E01CE" w:rsidR="005E01CE" w:rsidRPr="00702CFB">
      <w:pPr>
        <w:jc w:val="center"/>
      </w:pPr>
    </w:p>
    <w:p w:rsidRDefault="005E01CE" w:rsidP="005E01CE" w:rsidR="005E01CE" w:rsidRPr="00702CFB">
      <w:pPr>
        <w:jc w:val="center"/>
      </w:pPr>
      <w:r w:rsidRPr="00702CFB">
        <w:t>R J E Š E N J E</w:t>
      </w:r>
    </w:p>
    <w:p w:rsidRDefault="005E01CE" w:rsidP="005E01CE" w:rsidR="005E01CE" w:rsidRPr="00702CFB">
      <w:pPr>
        <w:jc w:val="center"/>
      </w:pPr>
    </w:p>
    <w:p w:rsidRDefault="002F142F" w:rsidP="002F142F" w:rsidR="002F142F" w:rsidRPr="00702CFB">
      <w:pPr>
        <w:ind w:firstLine="708"/>
        <w:jc w:val="both"/>
      </w:pPr>
      <w:r w:rsidRPr="00702CFB">
        <w:t xml:space="preserve">Trgovački sud u Pazinu, po stečajnom sucu </w:t>
      </w:r>
      <w:r w:rsidR="00E81947" w:rsidRPr="00702CFB">
        <w:t>Damiru Rabaru</w:t>
      </w:r>
      <w:r w:rsidRPr="00702CFB">
        <w:t xml:space="preserve">, u stečajnom postupku nad stečajnim dužnikom </w:t>
      </w:r>
      <w:r w:rsidR="00454740">
        <w:t>ANNAPOLIS NEKRETNINE d.o.o. Novigrad, Rotonda 1, OIB: 84221918287</w:t>
      </w:r>
      <w:r w:rsidRPr="00702CFB">
        <w:t xml:space="preserve">, </w:t>
      </w:r>
      <w:r w:rsidR="00A13A55">
        <w:t>24</w:t>
      </w:r>
      <w:r w:rsidRPr="00702CFB">
        <w:t xml:space="preserve">. </w:t>
      </w:r>
      <w:r w:rsidR="00702CFB" w:rsidRPr="00702CFB">
        <w:t>listopada</w:t>
      </w:r>
      <w:r w:rsidR="00E81947" w:rsidRPr="00702CFB">
        <w:t xml:space="preserve"> </w:t>
      </w:r>
      <w:r w:rsidRPr="00702CFB">
        <w:t>201</w:t>
      </w:r>
      <w:r w:rsidR="00702CFB" w:rsidRPr="00702CFB">
        <w:t>8</w:t>
      </w:r>
      <w:r w:rsidRPr="00702CFB">
        <w:t xml:space="preserve">. </w:t>
      </w:r>
    </w:p>
    <w:p w:rsidRDefault="005E01CE" w:rsidP="005E01CE" w:rsidR="005E01CE" w:rsidRPr="002114C4">
      <w:pPr>
        <w:jc w:val="center"/>
        <w:rPr>
          <w:color w:val="FF0000"/>
        </w:rPr>
      </w:pPr>
    </w:p>
    <w:p w:rsidRDefault="005E01CE" w:rsidP="005E01CE" w:rsidR="005E01CE" w:rsidRPr="00702CFB">
      <w:pPr>
        <w:jc w:val="center"/>
      </w:pPr>
      <w:r w:rsidRPr="00702CFB">
        <w:t>r i j e š i o  j e</w:t>
      </w:r>
    </w:p>
    <w:p w:rsidRDefault="005E01CE" w:rsidP="005E01CE" w:rsidR="005E01CE" w:rsidRPr="00702CFB"/>
    <w:p w:rsidRDefault="005E01CE" w:rsidP="005E01CE" w:rsidR="00390C56">
      <w:pPr>
        <w:jc w:val="both"/>
      </w:pPr>
      <w:r w:rsidRPr="00702CFB">
        <w:tab/>
        <w:t>I.</w:t>
      </w:r>
      <w:r w:rsidRPr="00702CFB">
        <w:tab/>
        <w:t xml:space="preserve">Iz iznosa kupovnine od </w:t>
      </w:r>
      <w:r w:rsidR="00702CFB" w:rsidRPr="00702CFB">
        <w:rPr>
          <w:bCs/>
        </w:rPr>
        <w:t>45.001,0</w:t>
      </w:r>
      <w:r w:rsidR="004D4F3D" w:rsidRPr="00702CFB">
        <w:rPr>
          <w:bCs/>
        </w:rPr>
        <w:t xml:space="preserve">0 </w:t>
      </w:r>
      <w:r w:rsidR="004D4F3D" w:rsidRPr="00702CFB">
        <w:t>kn</w:t>
      </w:r>
      <w:r w:rsidRPr="00702CFB">
        <w:t>, ostvarenog prodajom nekretnin</w:t>
      </w:r>
      <w:r w:rsidR="002F142F" w:rsidRPr="00702CFB">
        <w:t xml:space="preserve">a stečajnog dužnika </w:t>
      </w:r>
      <w:r w:rsidR="00A13A55" w:rsidRPr="00EC0E34">
        <w:rPr>
          <w:rFonts w:eastAsia="Calibri"/>
        </w:rPr>
        <w:t>(</w:t>
      </w:r>
      <w:r w:rsidR="00A13A55">
        <w:rPr>
          <w:rFonts w:eastAsia="Calibri"/>
        </w:rPr>
        <w:t>skupni</w:t>
      </w:r>
      <w:r w:rsidR="00A13A55" w:rsidRPr="00EC0E34">
        <w:rPr>
          <w:rFonts w:eastAsia="Calibri"/>
        </w:rPr>
        <w:t xml:space="preserve"> predmet prodaje, identifikator predmeta prodaje </w:t>
      </w:r>
      <w:r w:rsidR="00A13A55">
        <w:rPr>
          <w:rFonts w:eastAsia="Calibri"/>
        </w:rPr>
        <w:t>2965</w:t>
      </w:r>
      <w:r w:rsidR="00A13A55" w:rsidRPr="00EC0E34">
        <w:t>)</w:t>
      </w:r>
      <w:r w:rsidR="00A13A55">
        <w:t xml:space="preserve"> </w:t>
      </w:r>
      <w:r w:rsidR="00427D04" w:rsidRPr="00702CFB">
        <w:t>označene kao</w:t>
      </w:r>
      <w:r w:rsidR="00390C56">
        <w:t>:</w:t>
      </w:r>
    </w:p>
    <w:p w:rsidRDefault="00390C56" w:rsidP="00390C56" w:rsidR="00390C56">
      <w:pPr>
        <w:jc w:val="both"/>
      </w:pPr>
      <w:r>
        <w:tab/>
        <w:t xml:space="preserve">- 8/9 dijela k.č. 428/5 upisane u z.k.ul. 709 k.o. Kršete,  </w:t>
      </w:r>
    </w:p>
    <w:p w:rsidRDefault="00390C56" w:rsidP="00390C56" w:rsidR="00390C56">
      <w:pPr>
        <w:jc w:val="both"/>
      </w:pPr>
      <w:r>
        <w:tab/>
        <w:t>- k.č. 426/1 i 426/5 k.o. upisane u z.k.ul.  186 k.o. Kršete,</w:t>
      </w:r>
    </w:p>
    <w:p w:rsidRDefault="00427D04" w:rsidP="005E01CE" w:rsidR="005E01CE" w:rsidRPr="00390C56">
      <w:pPr>
        <w:jc w:val="both"/>
      </w:pPr>
      <w:r w:rsidRPr="00702CFB">
        <w:t xml:space="preserve"> </w:t>
      </w:r>
      <w:r w:rsidR="00390C56">
        <w:rPr>
          <w:bCs/>
          <w:color w:val="FF0000"/>
        </w:rPr>
        <w:tab/>
      </w:r>
      <w:r w:rsidR="002228F1" w:rsidRPr="00390C56">
        <w:t>namir</w:t>
      </w:r>
      <w:r w:rsidR="005E01CE" w:rsidRPr="00390C56">
        <w:t xml:space="preserve">it će se: </w:t>
      </w:r>
    </w:p>
    <w:p w:rsidRDefault="005E01CE" w:rsidP="005E01CE" w:rsidR="005E01CE" w:rsidRPr="002114C4">
      <w:pPr>
        <w:jc w:val="both"/>
        <w:rPr>
          <w:color w:val="FF0000"/>
        </w:rPr>
      </w:pPr>
    </w:p>
    <w:p w:rsidRDefault="002228F1" w:rsidP="005E01CE" w:rsidR="002228F1" w:rsidRPr="005519A4">
      <w:pPr>
        <w:jc w:val="both"/>
      </w:pPr>
      <w:r w:rsidRPr="00390C56">
        <w:t>1.)</w:t>
      </w:r>
      <w:r w:rsidRPr="00390C56">
        <w:tab/>
        <w:t>troškovi</w:t>
      </w:r>
      <w:r w:rsidR="005E01CE" w:rsidRPr="00390C56">
        <w:t xml:space="preserve"> </w:t>
      </w:r>
      <w:r w:rsidRPr="00390C56">
        <w:t>unovčenja</w:t>
      </w:r>
      <w:r w:rsidR="005E01CE" w:rsidRPr="00390C56">
        <w:t xml:space="preserve"> u iznosu od </w:t>
      </w:r>
      <w:r w:rsidR="00BF5FE4" w:rsidRPr="00390C56">
        <w:t>41.663</w:t>
      </w:r>
      <w:r w:rsidR="00BF5FE4" w:rsidRPr="005519A4">
        <w:t>,17</w:t>
      </w:r>
      <w:r w:rsidR="00F84424" w:rsidRPr="005519A4">
        <w:t xml:space="preserve"> </w:t>
      </w:r>
      <w:r w:rsidR="005E01CE" w:rsidRPr="005519A4">
        <w:t xml:space="preserve">kn, </w:t>
      </w:r>
    </w:p>
    <w:p w:rsidRDefault="002228F1" w:rsidP="005E01CE" w:rsidR="002228F1" w:rsidRPr="005519A4">
      <w:pPr>
        <w:jc w:val="both"/>
      </w:pPr>
    </w:p>
    <w:p w:rsidRDefault="005E01CE" w:rsidP="005E01CE" w:rsidR="002228F1" w:rsidRPr="005519A4">
      <w:pPr>
        <w:jc w:val="both"/>
      </w:pPr>
      <w:r w:rsidRPr="005519A4">
        <w:t>2.)</w:t>
      </w:r>
      <w:r w:rsidRPr="005519A4">
        <w:tab/>
      </w:r>
      <w:r w:rsidR="00F84424" w:rsidRPr="005519A4">
        <w:t xml:space="preserve">djelomično </w:t>
      </w:r>
      <w:r w:rsidRPr="005519A4">
        <w:t xml:space="preserve">tražbina razlučnog vjerovnika </w:t>
      </w:r>
      <w:r w:rsidR="002228F1" w:rsidRPr="005519A4">
        <w:t>Republike Hrvatske, Ministarstva financija, Porezne uprave, Područnog ureda Istra, primorje i Lika, M. B. Rašana 2/4, Pazin,</w:t>
      </w:r>
      <w:r w:rsidR="001045E9" w:rsidRPr="005519A4">
        <w:t xml:space="preserve"> OIB: 52634238587,</w:t>
      </w:r>
      <w:r w:rsidR="002228F1" w:rsidRPr="005519A4">
        <w:t xml:space="preserve"> u iznosu od </w:t>
      </w:r>
      <w:r w:rsidR="00BF5FE4" w:rsidRPr="005519A4">
        <w:t xml:space="preserve">3.337,83 </w:t>
      </w:r>
      <w:r w:rsidR="002228F1" w:rsidRPr="005519A4">
        <w:t>kn</w:t>
      </w:r>
      <w:r w:rsidRPr="005519A4">
        <w:t>,</w:t>
      </w:r>
    </w:p>
    <w:p w:rsidRDefault="002228F1" w:rsidP="005E01CE" w:rsidR="002228F1" w:rsidRPr="005519A4">
      <w:pPr>
        <w:jc w:val="both"/>
      </w:pPr>
    </w:p>
    <w:p w:rsidRDefault="005E01CE" w:rsidP="005E01CE" w:rsidR="001C2C98" w:rsidRPr="00454740">
      <w:pPr>
        <w:jc w:val="both"/>
      </w:pPr>
      <w:r w:rsidRPr="005519A4">
        <w:tab/>
        <w:t>II.</w:t>
      </w:r>
      <w:r w:rsidRPr="005519A4">
        <w:tab/>
        <w:t xml:space="preserve">Nalaže se </w:t>
      </w:r>
      <w:r w:rsidR="001C2C98" w:rsidRPr="005519A4">
        <w:t xml:space="preserve">Financijskog agenciji, </w:t>
      </w:r>
      <w:r w:rsidR="001C2C98" w:rsidRPr="00454740">
        <w:t xml:space="preserve">Regionalni centar Rijeka, Frana Kurelca 3, </w:t>
      </w:r>
      <w:r w:rsidRPr="00454740">
        <w:t xml:space="preserve">da nakon pravomoćnosti ovog rješenja izvrši isplatu </w:t>
      </w:r>
      <w:r w:rsidR="001C2C98" w:rsidRPr="00454740">
        <w:t>sa računa HR1123900011300028787</w:t>
      </w:r>
      <w:r w:rsidR="009C33F1" w:rsidRPr="00454740">
        <w:t xml:space="preserve"> te računa </w:t>
      </w:r>
      <w:r w:rsidR="00454740" w:rsidRPr="00454740">
        <w:t>HR3323900011300028779</w:t>
      </w:r>
      <w:r w:rsidR="001C2C98" w:rsidRPr="00454740">
        <w:t xml:space="preserve"> kako slijedi:</w:t>
      </w:r>
    </w:p>
    <w:p w:rsidRDefault="00E17047" w:rsidP="005E01CE" w:rsidR="00E17047" w:rsidRPr="002114C4">
      <w:pPr>
        <w:jc w:val="both"/>
        <w:rPr>
          <w:color w:val="FF0000"/>
        </w:rPr>
      </w:pPr>
    </w:p>
    <w:p w:rsidRDefault="001C2C98" w:rsidP="005E01CE" w:rsidR="005E01CE" w:rsidRPr="00A13A55">
      <w:pPr>
        <w:jc w:val="both"/>
      </w:pPr>
      <w:r w:rsidRPr="00390C56">
        <w:tab/>
        <w:t>- stečajnom dužniku</w:t>
      </w:r>
      <w:r w:rsidR="005E01CE" w:rsidRPr="00390C56">
        <w:t xml:space="preserve"> </w:t>
      </w:r>
      <w:r w:rsidR="00BF5FE4" w:rsidRPr="00390C56">
        <w:t xml:space="preserve">ANNAPOLIS NEKRETNINE d.o.o. Novigrad, Rotonda 1, OIB: </w:t>
      </w:r>
      <w:r w:rsidR="00BF5FE4" w:rsidRPr="00357B65">
        <w:t>84221918287</w:t>
      </w:r>
      <w:r w:rsidRPr="00357B65">
        <w:t xml:space="preserve">, iznos </w:t>
      </w:r>
      <w:r w:rsidRPr="00390C56">
        <w:t xml:space="preserve">od </w:t>
      </w:r>
      <w:r w:rsidR="00390C56" w:rsidRPr="00390C56">
        <w:t xml:space="preserve">41.663,17 </w:t>
      </w:r>
      <w:r w:rsidRPr="00390C56">
        <w:t xml:space="preserve">kn na račun </w:t>
      </w:r>
      <w:r w:rsidRPr="00A13A55">
        <w:t>HR9</w:t>
      </w:r>
      <w:r w:rsidR="00A13A55" w:rsidRPr="00A13A55">
        <w:t>2</w:t>
      </w:r>
      <w:r w:rsidR="00A13A55">
        <w:t xml:space="preserve"> 2402 0061 1008 9463 4</w:t>
      </w:r>
      <w:r w:rsidR="00E17047" w:rsidRPr="00A13A55">
        <w:t>,</w:t>
      </w:r>
    </w:p>
    <w:p w:rsidRDefault="00E17047" w:rsidP="005E01CE" w:rsidR="00E17047" w:rsidRPr="00B52EED">
      <w:pPr>
        <w:jc w:val="both"/>
      </w:pPr>
    </w:p>
    <w:p w:rsidRDefault="00E17047" w:rsidP="005E01CE" w:rsidR="00E17047" w:rsidRPr="00A13A55">
      <w:pPr>
        <w:jc w:val="both"/>
      </w:pPr>
      <w:r w:rsidRPr="005519A4">
        <w:tab/>
        <w:t xml:space="preserve">- razlučnom vjerovniku Republici Hrvatskoj, Ministarstvu financija, Poreznoj upravi, M. B. Rašana 2/4, Pazin, OIB: 52634238587, u iznosu od </w:t>
      </w:r>
      <w:r w:rsidR="005519A4" w:rsidRPr="005519A4">
        <w:t xml:space="preserve">3.337,83 </w:t>
      </w:r>
      <w:r w:rsidRPr="005519A4">
        <w:t>kn</w:t>
      </w:r>
      <w:r w:rsidRPr="00A13A55">
        <w:t>, (naziv računa 1783 porez na promet nekretnina) na račun IBAN HR</w:t>
      </w:r>
      <w:r w:rsidR="00A13A55" w:rsidRPr="00A13A55">
        <w:t>52 2380 0061 8042 0000 4</w:t>
      </w:r>
      <w:r w:rsidRPr="00A13A55">
        <w:t>, HR68 poziv na broj: 1783-</w:t>
      </w:r>
      <w:r w:rsidR="00A13A55" w:rsidRPr="00A13A55">
        <w:t>84221918287</w:t>
      </w:r>
      <w:r w:rsidR="00CE70B6" w:rsidRPr="00A13A55">
        <w:t>.</w:t>
      </w:r>
    </w:p>
    <w:p w:rsidRDefault="001045E9" w:rsidP="005E01CE" w:rsidR="001045E9" w:rsidRPr="002114C4">
      <w:pPr>
        <w:jc w:val="both"/>
        <w:rPr>
          <w:color w:val="FF0000"/>
        </w:rPr>
      </w:pPr>
    </w:p>
    <w:p w:rsidRDefault="005E01CE" w:rsidP="005E01CE" w:rsidR="005E01CE" w:rsidRPr="003F650A">
      <w:pPr>
        <w:jc w:val="center"/>
      </w:pPr>
      <w:r w:rsidRPr="003F650A">
        <w:t>Obrazloženje</w:t>
      </w:r>
    </w:p>
    <w:p w:rsidRDefault="005E01CE" w:rsidP="005E01CE" w:rsidR="005E01CE" w:rsidRPr="003F650A">
      <w:pPr>
        <w:ind w:firstLine="708"/>
        <w:jc w:val="both"/>
      </w:pPr>
    </w:p>
    <w:p w:rsidRDefault="003F650A" w:rsidP="00B52EED" w:rsidR="001045E9" w:rsidRPr="003F650A">
      <w:pPr>
        <w:jc w:val="both"/>
      </w:pPr>
      <w:r w:rsidRPr="003F650A">
        <w:tab/>
      </w:r>
      <w:r w:rsidR="001045E9" w:rsidRPr="003F650A">
        <w:t>Nekretnine</w:t>
      </w:r>
      <w:r w:rsidR="005E01CE" w:rsidRPr="003F650A">
        <w:t xml:space="preserve"> stečajnog dužnika </w:t>
      </w:r>
      <w:r w:rsidR="004345F4" w:rsidRPr="003F650A">
        <w:t>označene kao</w:t>
      </w:r>
      <w:r w:rsidR="00B52EED" w:rsidRPr="003F650A">
        <w:t xml:space="preserve"> 8/9 dijela k.č. 428/5 upisane u z.k.ul. 709 k.o. Kršete,  te  k.č. 426/1 i 426/5 k.o. upisane u z.k.ul.  186 k.o. Kršete, </w:t>
      </w:r>
      <w:r w:rsidR="001045E9" w:rsidRPr="003F650A">
        <w:t>prodane</w:t>
      </w:r>
      <w:r w:rsidR="005E01CE" w:rsidRPr="003F650A">
        <w:t xml:space="preserve"> </w:t>
      </w:r>
      <w:r w:rsidR="001045E9" w:rsidRPr="003F650A">
        <w:t>su skupno</w:t>
      </w:r>
      <w:r w:rsidR="005E01CE" w:rsidRPr="003F650A">
        <w:t xml:space="preserve"> u stečajnom postupku</w:t>
      </w:r>
      <w:r w:rsidR="001045E9" w:rsidRPr="003F650A">
        <w:t xml:space="preserve"> na trećoj elektroničkoj javnoj dražbi</w:t>
      </w:r>
      <w:r w:rsidR="001F376A" w:rsidRPr="003F650A">
        <w:t xml:space="preserve"> za iznos od </w:t>
      </w:r>
      <w:r w:rsidR="00B52EED" w:rsidRPr="003F650A">
        <w:rPr>
          <w:bCs/>
        </w:rPr>
        <w:t xml:space="preserve">45.001,00 </w:t>
      </w:r>
      <w:r w:rsidR="001F376A" w:rsidRPr="003F650A">
        <w:t>kn</w:t>
      </w:r>
      <w:r w:rsidR="001045E9" w:rsidRPr="003F650A">
        <w:t xml:space="preserve">. </w:t>
      </w:r>
    </w:p>
    <w:p w:rsidRDefault="001045E9" w:rsidP="005E01CE" w:rsidR="001045E9" w:rsidRPr="002114C4">
      <w:pPr>
        <w:ind w:firstLine="708"/>
        <w:jc w:val="both"/>
        <w:rPr>
          <w:color w:val="FF0000"/>
        </w:rPr>
      </w:pPr>
    </w:p>
    <w:p w:rsidRDefault="001F376A" w:rsidP="005E01CE" w:rsidR="005E01CE" w:rsidRPr="00B52EED">
      <w:pPr>
        <w:ind w:firstLine="708"/>
        <w:jc w:val="both"/>
      </w:pPr>
      <w:r w:rsidRPr="00B52EED">
        <w:lastRenderedPageBreak/>
        <w:t>Odredbom čl. 248. st. 1. Stečajnog zakona (NN 71/15, dalje: SZ),</w:t>
      </w:r>
      <w:r w:rsidR="005E01CE" w:rsidRPr="00B52EED">
        <w:t xml:space="preserve"> propisano je da će, nakon </w:t>
      </w:r>
      <w:r w:rsidRPr="00B52EED">
        <w:t>unovčenja</w:t>
      </w:r>
      <w:r w:rsidR="005E01CE" w:rsidRPr="00B52EED">
        <w:t xml:space="preserve"> stvar</w:t>
      </w:r>
      <w:r w:rsidRPr="00B52EED">
        <w:t>i ili prava</w:t>
      </w:r>
      <w:r w:rsidR="005E01CE" w:rsidRPr="00B52EED">
        <w:t xml:space="preserve"> na kojemu postoji razlučno pravo upisano u javnoj knjizi, </w:t>
      </w:r>
      <w:r w:rsidRPr="00B52EED">
        <w:t>sud</w:t>
      </w:r>
      <w:r w:rsidR="005E01CE" w:rsidRPr="00B52EED">
        <w:t xml:space="preserve"> iz iznosa ostvarenog prodajom: 1. namiriti troškove unovčenja </w:t>
      </w:r>
      <w:r w:rsidR="00956E5D" w:rsidRPr="00B52EED">
        <w:t>iz čl.</w:t>
      </w:r>
      <w:r w:rsidR="005E01CE" w:rsidRPr="00B52EED">
        <w:t xml:space="preserve"> </w:t>
      </w:r>
      <w:r w:rsidRPr="00B52EED">
        <w:t>254</w:t>
      </w:r>
      <w:r w:rsidR="005E01CE" w:rsidRPr="00B52EED">
        <w:t xml:space="preserve">. </w:t>
      </w:r>
      <w:r w:rsidRPr="00B52EED">
        <w:t>tog Zakona</w:t>
      </w:r>
      <w:r w:rsidR="005E01CE" w:rsidRPr="00B52EED">
        <w:t xml:space="preserve">, 2. namiriti tražbine razlučnih vjerovnika prema redoslijedu </w:t>
      </w:r>
      <w:r w:rsidRPr="00B52EED">
        <w:t>određe</w:t>
      </w:r>
      <w:r w:rsidR="005E01CE" w:rsidRPr="00B52EED">
        <w:t>nom pravilima ovršnog postupka i 3. preostali iznos predati stečajnom upravitelju za namirenje stečajnih vjerovnika.</w:t>
      </w:r>
    </w:p>
    <w:p w:rsidRDefault="0068628F" w:rsidP="005E01CE" w:rsidR="00956E5D" w:rsidRPr="00B52EED">
      <w:pPr>
        <w:ind w:firstLine="708"/>
        <w:jc w:val="both"/>
      </w:pPr>
      <w:r w:rsidRPr="00B52EED">
        <w:t>Po odredbi čl. 114. st. 1. i 3. Ovršnog zakona (NN 112/12, 25/13, 93/14, 55/16-Odluka USRH</w:t>
      </w:r>
      <w:r w:rsidR="005156D1" w:rsidRPr="00B52EED">
        <w:t>, dalje: OZ</w:t>
      </w:r>
      <w:r w:rsidRPr="00B52EED">
        <w:t xml:space="preserve">), nakon namirenja </w:t>
      </w:r>
      <w:r w:rsidR="005156D1" w:rsidRPr="00B52EED">
        <w:t>tražbina koje se prvenstveno namiruju,</w:t>
      </w:r>
      <w:r w:rsidRPr="00B52EED">
        <w:t xml:space="preserve"> namiruju se tražbine osigurane založnim pravom po redu stjecanja založnog prava. </w:t>
      </w:r>
    </w:p>
    <w:p w:rsidRDefault="0068628F" w:rsidP="00DB6F4F" w:rsidR="00427EFC" w:rsidRPr="00E93B69">
      <w:pPr>
        <w:ind w:firstLine="708"/>
        <w:jc w:val="both"/>
      </w:pPr>
      <w:r w:rsidRPr="00B52EED">
        <w:t xml:space="preserve">Uvidom u izvadak iz zemljišnih knjiga za unovčene nekretnine utvrđeno je da </w:t>
      </w:r>
      <w:r w:rsidR="00DB6F4F">
        <w:t xml:space="preserve">je </w:t>
      </w:r>
      <w:r w:rsidRPr="00B52EED">
        <w:t xml:space="preserve"> upisan razlučni vjerovnik Republika Hrvatska, Ministarstvo financija, Porezna uprava, </w:t>
      </w:r>
      <w:r w:rsidRPr="000B105A">
        <w:t xml:space="preserve">Područni ured Pazin, na temelju </w:t>
      </w:r>
      <w:r w:rsidR="00DB6F4F" w:rsidRPr="000B105A">
        <w:t xml:space="preserve">Rješenja o osiguranju općinskog suda u Bujama od 30. srpnja </w:t>
      </w:r>
      <w:r w:rsidR="00DB6F4F">
        <w:t xml:space="preserve">2010. godine, pod posl.br. Ovr-674/10-2, prema kojem je ovršno se predbilježeno pravo zaloga, radi osiguranja novčane tražbine u iznosu od 57.377,67 Kn i daljnje zakonske zatezne </w:t>
      </w:r>
      <w:r w:rsidR="00DB6F4F" w:rsidRPr="00E93B69">
        <w:t xml:space="preserve">kamate koje na iznos glavnice teku od dana 02. siječnja 2010.g. do isplate i na ime troškova ovog postupka osiguranja u iznosu od 1.000,00 </w:t>
      </w:r>
      <w:r w:rsidR="00E93B69" w:rsidRPr="00E93B69">
        <w:t>k</w:t>
      </w:r>
      <w:r w:rsidR="00DB6F4F" w:rsidRPr="00E93B69">
        <w:t>n</w:t>
      </w:r>
      <w:r w:rsidR="00E93B69" w:rsidRPr="00E93B69">
        <w:t>.</w:t>
      </w:r>
    </w:p>
    <w:p w:rsidRDefault="005E01CE" w:rsidP="005E01CE" w:rsidR="005E01CE" w:rsidRPr="002114C4">
      <w:pPr>
        <w:jc w:val="both"/>
        <w:rPr>
          <w:color w:val="FF0000"/>
        </w:rPr>
      </w:pPr>
      <w:r w:rsidRPr="00E93B69">
        <w:tab/>
        <w:t>Kako</w:t>
      </w:r>
      <w:r w:rsidR="009951B5" w:rsidRPr="00E93B69">
        <w:t xml:space="preserve"> na ročištu za diobu kupovnine </w:t>
      </w:r>
      <w:r w:rsidR="00E93B69" w:rsidRPr="00E93B69">
        <w:t>2</w:t>
      </w:r>
      <w:r w:rsidR="009951B5" w:rsidRPr="00E93B69">
        <w:t xml:space="preserve">. </w:t>
      </w:r>
      <w:r w:rsidR="00E93B69" w:rsidRPr="00E93B69">
        <w:t>listopada 2018</w:t>
      </w:r>
      <w:r w:rsidR="009951B5" w:rsidRPr="00E93B69">
        <w:t>. niti u pisanom podnesku</w:t>
      </w:r>
      <w:r w:rsidRPr="00E93B69">
        <w:t xml:space="preserve"> nitko nije osporio zahtjev stečajnog upravitelja za namirenje troškova</w:t>
      </w:r>
      <w:r w:rsidR="005156D1" w:rsidRPr="00E93B69">
        <w:t xml:space="preserve"> unovčenja</w:t>
      </w:r>
      <w:r w:rsidRPr="00E93B69">
        <w:t xml:space="preserve"> po odredbi čl. </w:t>
      </w:r>
      <w:r w:rsidR="005156D1" w:rsidRPr="00E93B69">
        <w:t>254</w:t>
      </w:r>
      <w:r w:rsidRPr="00E93B69">
        <w:t>. st. 1. i 2. SZ-a, a zahtjev za isplatu troškova je dokumentiran, ocijenjen je osnovanim te je isti prihvaćen u cijelosti</w:t>
      </w:r>
      <w:r w:rsidR="005156D1" w:rsidRPr="00E93B69">
        <w:t xml:space="preserve"> u visini od </w:t>
      </w:r>
      <w:r w:rsidR="00E93B69" w:rsidRPr="00390C56">
        <w:t>41.663,</w:t>
      </w:r>
      <w:r w:rsidR="00E93B69" w:rsidRPr="00CE70B6">
        <w:t xml:space="preserve">17 </w:t>
      </w:r>
      <w:r w:rsidR="005156D1" w:rsidRPr="00CE70B6">
        <w:t>kn</w:t>
      </w:r>
      <w:r w:rsidRPr="00CE70B6">
        <w:t>.</w:t>
      </w:r>
    </w:p>
    <w:p w:rsidRDefault="005E01CE" w:rsidP="005E01CE" w:rsidR="005E01CE" w:rsidRPr="00E93B69">
      <w:pPr>
        <w:ind w:firstLine="708"/>
        <w:jc w:val="both"/>
      </w:pPr>
    </w:p>
    <w:p w:rsidRDefault="005156D1" w:rsidP="005E01CE" w:rsidR="008C0614" w:rsidRPr="00E93B69">
      <w:pPr>
        <w:ind w:firstLine="708"/>
        <w:jc w:val="both"/>
      </w:pPr>
      <w:r w:rsidRPr="00E93B69">
        <w:t xml:space="preserve">Također nije bilo osporavanja zahtjeva za namirenje koje </w:t>
      </w:r>
      <w:r w:rsidR="00146886" w:rsidRPr="00E93B69">
        <w:t xml:space="preserve">je </w:t>
      </w:r>
      <w:r w:rsidRPr="00E93B69">
        <w:t>podni</w:t>
      </w:r>
      <w:r w:rsidR="00146886" w:rsidRPr="00E93B69">
        <w:t>o</w:t>
      </w:r>
      <w:r w:rsidRPr="00E93B69">
        <w:t xml:space="preserve"> razlučni vjerovni</w:t>
      </w:r>
      <w:r w:rsidR="00146886" w:rsidRPr="00E93B69">
        <w:t>k</w:t>
      </w:r>
      <w:r w:rsidRPr="00E93B69">
        <w:t xml:space="preserve"> Republika Hrvatska, Ministarstvo financija, Porezna uprava, Područni ured Istra, primorje i Lika, M. B. Rašana 2/4, Pazin, OIB: 52634238587, to se po odredbama čl. 114. st. 1. i 2. OZ-a u svezi s čl. 248. st. 1. t 1. i 2. SZ-a </w:t>
      </w:r>
      <w:r w:rsidR="00C929A2" w:rsidRPr="00E93B69">
        <w:t xml:space="preserve">djelomično </w:t>
      </w:r>
      <w:r w:rsidRPr="00E93B69">
        <w:t xml:space="preserve">namiruje tražbina razlučnog vjerovnika Republike Hrvatske, Ministarstva financija, Porezne uprave, Područnog ureda Istra, primorje i Lika, M. B. Rašana 2/4, Pazin, OIB: 52634238587, u iznosu od </w:t>
      </w:r>
      <w:r w:rsidR="00E93B69" w:rsidRPr="00E93B69">
        <w:t xml:space="preserve">3.337,83 </w:t>
      </w:r>
      <w:r w:rsidRPr="00E93B69">
        <w:t>kn</w:t>
      </w:r>
      <w:r w:rsidR="00C929A2" w:rsidRPr="00E93B69">
        <w:t>.</w:t>
      </w:r>
    </w:p>
    <w:p w:rsidRDefault="00C929A2" w:rsidP="005E01CE" w:rsidR="00C929A2" w:rsidRPr="00E93B69">
      <w:pPr>
        <w:ind w:firstLine="708"/>
        <w:jc w:val="both"/>
      </w:pPr>
    </w:p>
    <w:p w:rsidRDefault="008C0614" w:rsidP="005E01CE" w:rsidR="008C0614" w:rsidRPr="00E93B69">
      <w:pPr>
        <w:ind w:firstLine="708"/>
        <w:jc w:val="both"/>
      </w:pPr>
      <w:r w:rsidRPr="00E93B69">
        <w:t xml:space="preserve">Slijedom navedenog a i temeljem odredbe čl. </w:t>
      </w:r>
      <w:r w:rsidR="009951B5" w:rsidRPr="00E93B69">
        <w:t xml:space="preserve">125. st. 1., čl. </w:t>
      </w:r>
      <w:r w:rsidRPr="00E93B69">
        <w:t>132.c st. 3., čl. 132.i st. 1. OZ-a u svezi s čl. 28. st. 1. i 2. Pravilnika o načinu i postupku provedbe prodaje nekretnina i pokretnina u ovršnom postupku (NN 156/14)</w:t>
      </w:r>
      <w:r w:rsidR="009951B5" w:rsidRPr="00E93B69">
        <w:t xml:space="preserve"> donesena je odluka kao u izreci.</w:t>
      </w:r>
    </w:p>
    <w:p w:rsidRDefault="005E01CE" w:rsidP="005E01CE" w:rsidR="005E01CE" w:rsidRPr="00E93B69">
      <w:pPr>
        <w:ind w:firstLine="708"/>
        <w:jc w:val="both"/>
      </w:pPr>
    </w:p>
    <w:p w:rsidRDefault="005E01CE" w:rsidP="005E01CE" w:rsidR="005E01CE" w:rsidRPr="00E93B69">
      <w:pPr>
        <w:jc w:val="center"/>
      </w:pPr>
      <w:r w:rsidRPr="00E93B69">
        <w:t xml:space="preserve">U Pazinu </w:t>
      </w:r>
      <w:r w:rsidR="00A13A55">
        <w:t>24</w:t>
      </w:r>
      <w:r w:rsidR="00D550F2" w:rsidRPr="00E93B69">
        <w:t xml:space="preserve">. </w:t>
      </w:r>
      <w:r w:rsidR="00E93B69" w:rsidRPr="00E93B69">
        <w:t xml:space="preserve">listopada </w:t>
      </w:r>
      <w:r w:rsidR="00D550F2" w:rsidRPr="00E93B69">
        <w:t>201</w:t>
      </w:r>
      <w:r w:rsidR="00E93B69" w:rsidRPr="00E93B69">
        <w:t>8</w:t>
      </w:r>
      <w:r w:rsidR="00D550F2" w:rsidRPr="00E93B69">
        <w:t>.</w:t>
      </w:r>
      <w:r w:rsidRPr="00E93B69">
        <w:t xml:space="preserve"> </w:t>
      </w:r>
    </w:p>
    <w:p w:rsidRDefault="005E01CE" w:rsidP="005E01CE" w:rsidR="005E01CE" w:rsidRPr="00E93B69"/>
    <w:p w:rsidRDefault="005E01CE" w:rsidP="005E01CE" w:rsidR="005E01CE" w:rsidRPr="00E93B69">
      <w:pPr>
        <w:ind w:left="4956"/>
      </w:pPr>
      <w:r w:rsidRPr="00E93B69">
        <w:t xml:space="preserve">        </w:t>
      </w:r>
      <w:r w:rsidRPr="00E93B69">
        <w:tab/>
      </w:r>
      <w:r w:rsidRPr="00E93B69">
        <w:tab/>
      </w:r>
      <w:r w:rsidRPr="00E93B69">
        <w:tab/>
        <w:t xml:space="preserve">Stečajni sudac </w:t>
      </w:r>
    </w:p>
    <w:p w:rsidRDefault="005E01CE" w:rsidP="005E01CE" w:rsidR="005E01CE">
      <w:pPr>
        <w:ind w:left="4956"/>
      </w:pPr>
      <w:r w:rsidRPr="00E93B69">
        <w:tab/>
        <w:t xml:space="preserve">           </w:t>
      </w:r>
      <w:r w:rsidR="00E042A9" w:rsidRPr="00E93B69">
        <w:tab/>
      </w:r>
      <w:r w:rsidR="00E042A9" w:rsidRPr="00E93B69">
        <w:tab/>
        <w:t>Damir Rabar</w:t>
      </w:r>
      <w:r w:rsidR="000F6F55">
        <w:t>, v.r.</w:t>
      </w:r>
    </w:p>
    <w:p w:rsidRDefault="00CE70B6" w:rsidP="005E01CE" w:rsidR="00CE70B6" w:rsidRPr="00E93B69">
      <w:pPr>
        <w:ind w:left="4956"/>
      </w:pPr>
    </w:p>
    <w:p w:rsidRDefault="005E01CE" w:rsidP="005E01CE" w:rsidR="005E01CE" w:rsidRPr="00E93B69"/>
    <w:p w:rsidRDefault="005E01CE" w:rsidP="005E01CE" w:rsidR="005E01CE" w:rsidRPr="00E93B69">
      <w:pPr>
        <w:jc w:val="both"/>
      </w:pPr>
      <w:r w:rsidRPr="00E93B69">
        <w:t>UPUTA O PRAVNOM LIJEKU:</w:t>
      </w:r>
    </w:p>
    <w:p w:rsidRDefault="005E01CE" w:rsidP="005E01CE" w:rsidR="005E01CE" w:rsidRPr="00E93B69">
      <w:pPr>
        <w:jc w:val="both"/>
      </w:pPr>
      <w:r w:rsidRPr="00E93B69">
        <w:tab/>
        <w:t xml:space="preserve"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</w:t>
      </w:r>
      <w:r w:rsidR="009951B5" w:rsidRPr="00E93B69">
        <w:t xml:space="preserve">125. </w:t>
      </w:r>
      <w:r w:rsidRPr="00E93B69">
        <w:t>stavak 6. Ovršnog zakona).</w:t>
      </w:r>
    </w:p>
    <w:p w:rsidRDefault="005E01CE" w:rsidP="005E01CE" w:rsidR="005E01CE" w:rsidRPr="00E93B69"/>
    <w:p w:rsidRDefault="005E01CE" w:rsidP="005E01CE" w:rsidR="005E01CE" w:rsidRPr="00E93B69">
      <w:r w:rsidRPr="00E93B69">
        <w:t xml:space="preserve">DNA: </w:t>
      </w:r>
    </w:p>
    <w:p w:rsidRDefault="005E01CE" w:rsidP="00C64FB6" w:rsidR="00C64FB6">
      <w:r w:rsidRPr="00E93B69">
        <w:t xml:space="preserve">- Stečajni upravitelj </w:t>
      </w:r>
      <w:r w:rsidR="00E93B69">
        <w:t>Kristijan Mijandrušić</w:t>
      </w:r>
      <w:r w:rsidR="00C64FB6">
        <w:t>,</w:t>
      </w:r>
      <w:r w:rsidR="00E93B69">
        <w:t xml:space="preserve"> </w:t>
      </w:r>
      <w:r w:rsidR="00C64FB6">
        <w:t>Pazin, Stari trg 7</w:t>
      </w:r>
    </w:p>
    <w:p w:rsidRDefault="005E01CE" w:rsidP="00C64FB6" w:rsidR="009951B5" w:rsidRPr="000B105A">
      <w:pPr>
        <w:jc w:val="both"/>
      </w:pPr>
      <w:r w:rsidRPr="00E93B69">
        <w:t>- Republika Hrvatska po ŽDO Pula, Pula, Rovinjska ul. 2</w:t>
      </w:r>
    </w:p>
    <w:p w:rsidRDefault="005E01CE" w:rsidP="005E01CE" w:rsidR="005E01CE" w:rsidRPr="00E93B69">
      <w:r w:rsidRPr="00E93B69">
        <w:t>- e-oglasna ploča suda 8 dana</w:t>
      </w:r>
    </w:p>
    <w:p w:rsidRDefault="00527991" w:rsidP="005E01CE" w:rsidR="00527991" w:rsidRPr="000B105A">
      <w:r w:rsidRPr="000B105A">
        <w:t>Po pravomoćnosti:</w:t>
      </w:r>
    </w:p>
    <w:p w:rsidRDefault="00527991" w:rsidR="00500701" w:rsidRPr="000B105A">
      <w:r w:rsidRPr="000B105A">
        <w:t>- FINA, F. Kurelca 8, Rijeka</w:t>
      </w:r>
    </w:p>
    <w:sectPr w:rsidSect="00737281" w:rsidR="00500701" w:rsidRPr="000B105A">
      <w:headerReference w:type="default" r:id="rId10"/>
      <w:footnotePr>
        <w:pos w:val="beneathText"/>
      </w:footnotePr>
      <w:pgSz w:h="16837" w:w="11905"/>
      <w:pgMar w:gutter="0" w:footer="708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85" w:rsidP="005E01CE" w:rsidR="00731385">
      <w:r>
        <w:separator/>
      </w:r>
    </w:p>
  </w:endnote>
  <w:endnote w:id="0" w:type="continuationSeparator">
    <w:p w:rsidRDefault="00731385" w:rsidP="005E01CE" w:rsidR="00731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85" w:rsidP="005E01CE" w:rsidR="00731385">
      <w:r>
        <w:separator/>
      </w:r>
    </w:p>
  </w:footnote>
  <w:footnote w:id="0" w:type="continuationSeparator">
    <w:p w:rsidRDefault="00731385" w:rsidP="005E01CE" w:rsidR="007313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2AD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527991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9442AD">
                  <w:rPr>
                    <w:rStyle w:val="Brojstranice"/>
                    <w:noProof/>
                  </w:rPr>
                  <w:t>2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527991">
      <w:tab/>
    </w:r>
    <w:r w:rsidR="00527991">
      <w:tab/>
      <w:t xml:space="preserve"> </w:t>
    </w:r>
    <w:r w:rsidR="00454740" w:rsidRPr="002114C4">
      <w:t>1 St-58</w:t>
    </w:r>
    <w:r w:rsidR="00A13A55">
      <w:t>/2015-79</w:t>
    </w:r>
  </w:p>
  <w:p w:rsidRDefault="00527991" w:rsidR="00005439">
    <w:pPr>
      <w:pStyle w:val="Zaglavlje"/>
    </w:pPr>
    <w:r>
      <w:tab/>
    </w:r>
    <w:r>
      <w:tab/>
    </w:r>
  </w:p>
  <w:p w:rsidRDefault="009442AD" w:rsidR="000054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C728A"/>
    <w:multiLevelType w:val="hybridMultilevel"/>
    <w:tmpl w:val="F440D3FE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3745D"/>
    <w:rsid w:val="000B105A"/>
    <w:rsid w:val="000F6F55"/>
    <w:rsid w:val="001045E9"/>
    <w:rsid w:val="00146886"/>
    <w:rsid w:val="001C2C98"/>
    <w:rsid w:val="001E7B63"/>
    <w:rsid w:val="001F376A"/>
    <w:rsid w:val="002114C4"/>
    <w:rsid w:val="002228F1"/>
    <w:rsid w:val="002F142F"/>
    <w:rsid w:val="00357B65"/>
    <w:rsid w:val="00366627"/>
    <w:rsid w:val="00390C56"/>
    <w:rsid w:val="003F650A"/>
    <w:rsid w:val="003F7FEB"/>
    <w:rsid w:val="00427D04"/>
    <w:rsid w:val="00427EFC"/>
    <w:rsid w:val="004345F4"/>
    <w:rsid w:val="00454740"/>
    <w:rsid w:val="00477C26"/>
    <w:rsid w:val="004A26A7"/>
    <w:rsid w:val="004C580F"/>
    <w:rsid w:val="004D1BB7"/>
    <w:rsid w:val="004D4F3D"/>
    <w:rsid w:val="005156D1"/>
    <w:rsid w:val="00527991"/>
    <w:rsid w:val="00536061"/>
    <w:rsid w:val="005519A4"/>
    <w:rsid w:val="00554328"/>
    <w:rsid w:val="005A54E5"/>
    <w:rsid w:val="005E01CE"/>
    <w:rsid w:val="0068628F"/>
    <w:rsid w:val="006F7CF3"/>
    <w:rsid w:val="00702CFB"/>
    <w:rsid w:val="00731385"/>
    <w:rsid w:val="00737281"/>
    <w:rsid w:val="00744FC8"/>
    <w:rsid w:val="00746D67"/>
    <w:rsid w:val="00767E4D"/>
    <w:rsid w:val="008274D8"/>
    <w:rsid w:val="008C0614"/>
    <w:rsid w:val="008C29A4"/>
    <w:rsid w:val="0094030C"/>
    <w:rsid w:val="009442AD"/>
    <w:rsid w:val="00956E5D"/>
    <w:rsid w:val="00970AE3"/>
    <w:rsid w:val="00972EAA"/>
    <w:rsid w:val="00985388"/>
    <w:rsid w:val="009951B5"/>
    <w:rsid w:val="009C33F1"/>
    <w:rsid w:val="00A13A55"/>
    <w:rsid w:val="00A17082"/>
    <w:rsid w:val="00A2768E"/>
    <w:rsid w:val="00A66CFB"/>
    <w:rsid w:val="00A9418F"/>
    <w:rsid w:val="00AD0493"/>
    <w:rsid w:val="00B170CC"/>
    <w:rsid w:val="00B411AF"/>
    <w:rsid w:val="00B52EED"/>
    <w:rsid w:val="00B569E7"/>
    <w:rsid w:val="00B645CB"/>
    <w:rsid w:val="00B828CE"/>
    <w:rsid w:val="00BF27A7"/>
    <w:rsid w:val="00BF5FE4"/>
    <w:rsid w:val="00C2152D"/>
    <w:rsid w:val="00C64FB6"/>
    <w:rsid w:val="00C929A2"/>
    <w:rsid w:val="00CE70B6"/>
    <w:rsid w:val="00D550F2"/>
    <w:rsid w:val="00D93A3C"/>
    <w:rsid w:val="00DB6F4F"/>
    <w:rsid w:val="00E042A9"/>
    <w:rsid w:val="00E17047"/>
    <w:rsid w:val="00E81947"/>
    <w:rsid w:val="00E93B69"/>
    <w:rsid w:val="00F01173"/>
    <w:rsid w:val="00F8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C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44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2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2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2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2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C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44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2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2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2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2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22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48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241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54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ANNAPOLIS NEKRETNINE d.o.o. NOVIGRAD</izvorni_sadrzaj>
    <derivirana_varijabla naziv="DomainObject.Predmet.ProtustrankaFormated_1">  ANNAPOLIS NEKRETNINE d.o.o. NOVIGRAD</derivirana_varijabla>
  </DomainObject.Predmet.ProtustrankaFormated>
  <DomainObject.Predmet.ProtustrankaFormatedOIB>
    <izvorni_sadrzaj>  ANNAPOLIS NEKRETNINE d.o.o. NOVIGRAD, OIB 84221918287</izvorni_sadrzaj>
    <derivirana_varijabla naziv="DomainObject.Predmet.ProtustrankaFormatedOIB_1">  ANNAPOLIS NEKRETNINE d.o.o. NOVIGRAD, OIB 84221918287</derivirana_varijabla>
  </DomainObject.Predmet.ProtustrankaFormatedOIB>
  <DomainObject.Predmet.ProtustrankaFormatedWithAdress>
    <izvorni_sadrzaj> ANNAPOLIS NEKRETNINE d.o.o. NOVIGRAD, Rotonda 1, 52466 Novigrad</izvorni_sadrzaj>
    <derivirana_varijabla naziv="DomainObject.Predmet.ProtustrankaFormatedWithAdress_1"> ANNAPOLIS NEKRETNINE d.o.o. NOVIGRAD, Rotonda 1, 52466 Novigrad</derivirana_varijabla>
  </DomainObject.Predmet.ProtustrankaFormatedWithAdress>
  <DomainObject.Predmet.ProtustrankaFormatedWithAdressOIB>
    <izvorni_sadrzaj> ANNAPOLIS NEKRETNINE d.o.o. NOVIGRAD, OIB 84221918287, Rotonda 1, 52466 Novigrad</izvorni_sadrzaj>
    <derivirana_varijabla naziv="DomainObject.Predmet.ProtustrankaFormatedWithAdressOIB_1"> ANNAPOLIS NEKRETNINE d.o.o. NOVIGRAD, OIB 84221918287, Rotonda 1, 52466 Novigrad</derivirana_varijabla>
  </DomainObject.Predmet.ProtustrankaFormatedWithAdressOIB>
  <DomainObject.Predmet.ProtustrankaWithAdress>
    <izvorni_sadrzaj>ANNAPOLIS NEKRETNINE d.o.o. NOVIGRAD Rotonda 1, 52466 Novigrad</izvorni_sadrzaj>
    <derivirana_varijabla naziv="DomainObject.Predmet.ProtustrankaWithAdress_1">ANNAPOLIS NEKRETNINE d.o.o. NOVIGRAD Rotonda 1, 52466 Novigrad</derivirana_varijabla>
  </DomainObject.Predmet.ProtustrankaWithAdress>
  <DomainObject.Predmet.ProtustrankaWithAdressOIB>
    <izvorni_sadrzaj>ANNAPOLIS NEKRETNINE d.o.o. NOVIGRAD, OIB 84221918287, Rotonda 1, 52466 Novigrad</izvorni_sadrzaj>
    <derivirana_varijabla naziv="DomainObject.Predmet.ProtustrankaWithAdressOIB_1">ANNAPOLIS NEKRETNINE d.o.o. NOVIGRAD, OIB 84221918287, Rotonda 1, 52466 Novigrad</derivirana_varijabla>
  </DomainObject.Predmet.ProtustrankaWithAdressOIB>
  <DomainObject.Predmet.ProtustrankaNazivFormated>
    <izvorni_sadrzaj>ANNAPOLIS NEKRETNINE d.o.o. NOVIGRAD</izvorni_sadrzaj>
    <derivirana_varijabla naziv="DomainObject.Predmet.ProtustrankaNazivFormated_1">ANNAPOLIS NEKRETNINE d.o.o. NOVIGRAD</derivirana_varijabla>
  </DomainObject.Predmet.ProtustrankaNazivFormated>
  <DomainObject.Predmet.ProtustrankaNazivFormatedOIB>
    <izvorni_sadrzaj>ANNAPOLIS NEKRETNINE d.o.o. NOVIGRAD, OIB 84221918287</izvorni_sadrzaj>
    <derivirana_varijabla naziv="DomainObject.Predmet.ProtustrankaNazivFormatedOIB_1">ANNAPOLIS NEKRETNINE d.o.o. NOVIGRAD, OIB 84221918287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104651.50</izvorni_sadrzaj>
    <derivirana_varijabla naziv="DomainObject.Predmet.TrenutnaVrijednost_1">104651.50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ANNAPOLIS NEKRETNINE d.o.o. NOVIGRAD</item>
    </izvorni_sadrzaj>
    <derivirana_varijabla naziv="DomainObject.Predmet.ProtuStrankaListFormated_1">
      <item>ANNAPOLIS NEKRETNINE d.o.o. NOVIGRAD</item>
    </derivirana_varijabla>
  </DomainObject.Predmet.ProtuStrankaListFormated>
  <DomainObject.Predmet.ProtuStrankaListFormatedOIB>
    <izvorni_sadrzaj>
      <item>ANNAPOLIS NEKRETNINE d.o.o. NOVIGRAD, OIB 84221918287</item>
    </izvorni_sadrzaj>
    <derivirana_varijabla naziv="DomainObject.Predmet.ProtuStrankaListFormatedOIB_1">
      <item>ANNAPOLIS NEKRETNINE d.o.o. NOVIGRAD, OIB 84221918287</item>
    </derivirana_varijabla>
  </DomainObject.Predmet.ProtuStrankaListFormatedOIB>
  <DomainObject.Predmet.ProtuStrankaListFormatedWithAdress>
    <izvorni_sadrzaj>
      <item>ANNAPOLIS NEKRETNINE d.o.o. NOVIGRAD, Rotonda 1, 52466 Novigrad</item>
    </izvorni_sadrzaj>
    <derivirana_varijabla naziv="DomainObject.Predmet.ProtuStrankaListFormatedWithAdress_1">
      <item>ANNAPOLIS NEKRETNINE d.o.o. NOVIGRAD, Rotonda 1, 52466 Novigrad</item>
    </derivirana_varijabla>
  </DomainObject.Predmet.ProtuStrankaListFormatedWithAdress>
  <DomainObject.Predmet.ProtuStrankaListFormatedWithAdressOIB>
    <izvorni_sadrzaj>
      <item>ANNAPOLIS NEKRETNINE d.o.o. NOVIGRAD, OIB 84221918287, Rotonda 1, 52466 Novigrad</item>
    </izvorni_sadrzaj>
    <derivirana_varijabla naziv="DomainObject.Predmet.ProtuStrankaListFormatedWithAdressOIB_1">
      <item>ANNAPOLIS NEKRETNINE d.o.o. NOVIGRAD, OIB 84221918287, Rotonda 1, 52466 Novigrad</item>
    </derivirana_varijabla>
  </DomainObject.Predmet.ProtuStrankaListFormatedWithAdressOIB>
  <DomainObject.Predmet.ProtuStrankaListNazivFormated>
    <izvorni_sadrzaj>
      <item>ANNAPOLIS NEKRETNINE d.o.o. NOVIGRAD</item>
    </izvorni_sadrzaj>
    <derivirana_varijabla naziv="DomainObject.Predmet.ProtuStrankaListNazivFormated_1">
      <item>ANNAPOLIS NEKRETNINE d.o.o. NOVIGRAD</item>
    </derivirana_varijabla>
  </DomainObject.Predmet.ProtuStrankaListNazivFormated>
  <DomainObject.Predmet.ProtuStrankaListNazivFormatedOIB>
    <izvorni_sadrzaj>
      <item>ANNAPOLIS NEKRETNINE d.o.o. NOVIGRAD, OIB 84221918287</item>
    </izvorni_sadrzaj>
    <derivirana_varijabla naziv="DomainObject.Predmet.ProtuStrankaListNazivFormatedOIB_1">
      <item>ANNAPOLIS NEKRETNINE d.o.o. NOVIGRAD, OIB 84221918287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ANNAPOLIS NEKRETNINE d.o.o. NOVIGRAD</izvorni_sadrzaj>
    <derivirana_varijabla naziv="DomainObject.Predmet.ProtustrankaIDrugi_1">ANNAPOLIS NEKRETNINE d.o.o. NOVIGRAD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ANNAPOLIS NEKRETNINE d.o.o. NOVIGRAD, OIB 84221918287, Rotonda 1, 52466 Novigrad</izvorni_sadrzaj>
    <derivirana_varijabla naziv="DomainObject.Predmet.ProtustrankaIDrugiAdressOIB_1">ANNAPOLIS NEKRETNINE d.o.o. NOVIGRAD, OIB 84221918287,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ANNAPOLIS NEKRETNINE d.o.o. NOVIGRAD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ANNAPOLIS NEKRETNINE d.o.o. NOVIGRAD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84221918287</item>
      <item>, OIB null</item>
    </izvorni_sadrzaj>
    <derivirana_varijabla naziv="DomainObject.Predmet.SudioniciListNazivOIB_1">
      <item>, OIB 52634238587</item>
      <item>, OIB 84221918287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St-58/2015-71</izvorni_sadrzaj>
    <derivirana_varijabla naziv="DomainObject.PredzadnjaOdlukaIzPredmeta.Oznaka_1">St-58/2015-71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787</properties:Words>
  <properties:Characters>4138</properties:Characters>
  <properties:Lines>96</properties:Lines>
  <properties:Paragraphs>35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2018-10-12T10:37:00Z</dcterms:created>
  <dc:creator>Jasmina Matika</dc:creator>
  <cp:lastModifiedBy>Lorena Paris Aničić</cp:lastModifiedBy>
  <cp:lastPrinted>2018-10-24T10:33:00Z</cp:lastPrinted>
  <dcterms:modified xmlns:xsi="http://www.w3.org/2001/XMLSchema-instance" xsi:type="dcterms:W3CDTF">2018-10-24T10:40:00Z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- O DIOBI KUPOVNINE -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