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397f4" w14:paraId="7a397f4" w:rsidRDefault="00EF2DF4" w:rsidP="00EF2DF4" w:rsidR="00EF2DF4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sz w:val="24"/>
          <w:szCs w:val="24"/>
          <w:lang w:eastAsia="en-US" w:val="hr-HR"/>
        </w:rPr>
        <w:t xml:space="preserve">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2DF4" w:rsidP="00EF2DF4" w:rsidR="00EF2DF4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Republika Hrvatska</w:t>
      </w:r>
    </w:p>
    <w:p w:rsidRDefault="00EF2DF4" w:rsidP="00EF2DF4" w:rsidR="00EF2DF4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EF2DF4" w:rsidP="00EF2DF4" w:rsidR="00EF2DF4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Varaždin, Braće Radić 2</w:t>
      </w:r>
      <w:r>
        <w:rPr>
          <w:bCs/>
          <w:sz w:val="24"/>
          <w:szCs w:val="24"/>
          <w:lang w:val="hr-HR"/>
        </w:rPr>
        <w:tab/>
      </w:r>
    </w:p>
    <w:p w:rsidRDefault="00EF2DF4" w:rsidP="00EF2DF4" w:rsidR="00EF2DF4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Poslovni broj: 7 St-225/2018-7</w:t>
      </w:r>
    </w:p>
    <w:p w:rsidRDefault="00EF2DF4" w:rsidP="00EF2DF4" w:rsidR="00EF2DF4">
      <w:pPr>
        <w:tabs>
          <w:tab w:pos="516" w:val="left"/>
        </w:tabs>
        <w:rPr>
          <w:sz w:val="24"/>
          <w:szCs w:val="24"/>
          <w:lang w:val="hr-HR"/>
        </w:rPr>
      </w:pPr>
    </w:p>
    <w:p w:rsidRDefault="00EF2DF4" w:rsidP="00EF2DF4" w:rsidR="00EF2DF4">
      <w:pPr>
        <w:tabs>
          <w:tab w:pos="516" w:val="left"/>
        </w:tabs>
        <w:rPr>
          <w:sz w:val="24"/>
          <w:szCs w:val="24"/>
          <w:lang w:val="hr-HR"/>
        </w:rPr>
      </w:pPr>
    </w:p>
    <w:p w:rsidRDefault="00EF2DF4" w:rsidP="00EF2DF4" w:rsidR="00EF2DF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</w:p>
    <w:p w:rsidRDefault="00EF2DF4" w:rsidP="00EF2DF4" w:rsidR="00EF2DF4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Default="00EF2DF4" w:rsidP="00EF2DF4" w:rsidR="00EF2DF4">
      <w:pPr>
        <w:jc w:val="both"/>
        <w:rPr>
          <w:sz w:val="24"/>
          <w:szCs w:val="24"/>
          <w:lang w:val="hr-HR"/>
        </w:rPr>
      </w:pPr>
    </w:p>
    <w:p w:rsidRDefault="00EF2DF4" w:rsidP="008D334B" w:rsidR="00EF2DF4">
      <w:pPr>
        <w:pStyle w:val="Naslov2"/>
        <w:ind w:firstLine="708" w:left="2832"/>
        <w:rPr>
          <w:b w:val="false"/>
          <w:sz w:val="24"/>
          <w:szCs w:val="24"/>
          <w:lang w:val="hr-HR"/>
        </w:rPr>
      </w:pPr>
      <w:r>
        <w:rPr>
          <w:b w:val="false"/>
          <w:szCs w:val="24"/>
        </w:rPr>
        <w:t>R J E Š E NJ E</w:t>
      </w:r>
    </w:p>
    <w:p w:rsidRDefault="00EF2DF4" w:rsidP="00EF2DF4" w:rsidR="00EF2DF4">
      <w:pPr>
        <w:jc w:val="center"/>
        <w:rPr>
          <w:sz w:val="24"/>
          <w:szCs w:val="24"/>
          <w:lang w:val="hr-HR"/>
        </w:rPr>
      </w:pPr>
    </w:p>
    <w:p w:rsidRDefault="00EF2DF4" w:rsidP="00EF2DF4" w:rsidR="00EF2DF4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Varaždinu, po sucu toga suda Mariji Levanić-Škerbić, u stečajnom predmetu povodom prijedloga podnositelja FINA, RC Zagreb, Podružnica Varaždin, A. Cesarca 2, OIB: 85821130368, za pokretanje stečajnog postupka nad dužnikom FIL j.d.o.o. Oporovec, Oporovec 48, OIB: 66264945489, 3. listopada 2018.,</w:t>
      </w:r>
    </w:p>
    <w:p w:rsidRDefault="00EF2DF4" w:rsidP="00EF2DF4" w:rsidR="00EF2DF4">
      <w:pPr>
        <w:jc w:val="center"/>
        <w:rPr>
          <w:sz w:val="24"/>
          <w:szCs w:val="24"/>
          <w:lang w:val="hr-HR"/>
        </w:rPr>
      </w:pPr>
    </w:p>
    <w:p w:rsidRDefault="00EF2DF4" w:rsidP="00EF2DF4" w:rsidR="00EF2DF4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EF2DF4" w:rsidP="00EF2DF4" w:rsidR="00EF2DF4">
      <w:pPr>
        <w:ind w:left="720"/>
        <w:jc w:val="center"/>
        <w:rPr>
          <w:sz w:val="24"/>
          <w:szCs w:val="24"/>
          <w:lang w:val="hr-HR"/>
        </w:rPr>
      </w:pPr>
    </w:p>
    <w:p w:rsidRDefault="00EF2DF4" w:rsidP="00EF2DF4" w:rsidR="00EF2DF4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Pokreće se prethodni postupak radi utvrđivanja uvjeta za otvaranje stečajnog postupka nad dužnikom FIL j.d.o.o. Oporovec, Oporovec 48, OIB: 66264945489.</w:t>
      </w:r>
    </w:p>
    <w:p w:rsidRDefault="00EF2DF4" w:rsidP="00EF2DF4" w:rsidR="00EF2DF4">
      <w:pPr>
        <w:pStyle w:val="Odlomakpopisa"/>
        <w:ind w:left="1440"/>
        <w:rPr>
          <w:sz w:val="24"/>
          <w:szCs w:val="24"/>
          <w:lang w:val="hr-HR"/>
        </w:rPr>
      </w:pPr>
    </w:p>
    <w:p w:rsidRDefault="00EF2DF4" w:rsidP="00EF2DF4" w:rsidR="00EF2DF4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EF2DF4" w:rsidP="00EF2DF4" w:rsidR="00EF2DF4">
      <w:pPr>
        <w:ind w:left="1440"/>
        <w:jc w:val="both"/>
        <w:rPr>
          <w:sz w:val="24"/>
          <w:szCs w:val="24"/>
          <w:lang w:val="hr-HR"/>
        </w:rPr>
      </w:pPr>
    </w:p>
    <w:p w:rsidRDefault="00EF2DF4" w:rsidP="00EF2DF4" w:rsidR="00EF2DF4">
      <w:pPr>
        <w:jc w:val="center"/>
        <w:rPr>
          <w:sz w:val="24"/>
          <w:szCs w:val="24"/>
          <w:lang w:val="hr-HR"/>
        </w:rPr>
      </w:pPr>
      <w:r>
        <w:rPr>
          <w:b/>
          <w:sz w:val="24"/>
          <w:szCs w:val="24"/>
          <w:u w:val="single"/>
          <w:lang w:val="hr-HR"/>
        </w:rPr>
        <w:t>31. listopada 2018. u 10,00 sati</w:t>
      </w:r>
    </w:p>
    <w:p w:rsidRDefault="00EF2DF4" w:rsidP="00EF2DF4" w:rsidR="00EF2DF4">
      <w:pPr>
        <w:ind w:left="1440"/>
        <w:jc w:val="center"/>
        <w:rPr>
          <w:sz w:val="24"/>
          <w:szCs w:val="24"/>
          <w:lang w:val="hr-HR"/>
        </w:rPr>
      </w:pPr>
    </w:p>
    <w:p w:rsidRDefault="00EF2DF4" w:rsidP="00EF2DF4" w:rsidR="00EF2DF4">
      <w:pPr>
        <w:ind w:left="14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kod Trgovačkog suda u Varaždinu, Braće Radić 2, sudnica broj 223/II kat,</w:t>
      </w:r>
    </w:p>
    <w:p w:rsidRDefault="00EF2DF4" w:rsidP="00EF2DF4" w:rsidR="00EF2DF4">
      <w:pPr>
        <w:ind w:left="1440"/>
        <w:jc w:val="both"/>
        <w:rPr>
          <w:sz w:val="24"/>
          <w:szCs w:val="24"/>
          <w:lang w:val="hr-HR"/>
        </w:rPr>
      </w:pPr>
    </w:p>
    <w:p w:rsidRDefault="00EF2DF4" w:rsidP="00EF2DF4" w:rsidR="00EF2DF4">
      <w:pPr>
        <w:ind w:left="14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 na koje se dostavom ovoga rješenja pozivaju:</w:t>
      </w:r>
    </w:p>
    <w:p w:rsidRDefault="00EF2DF4" w:rsidP="00EF2DF4" w:rsidR="00EF2DF4">
      <w:pPr>
        <w:ind w:left="1440"/>
        <w:jc w:val="both"/>
        <w:rPr>
          <w:sz w:val="24"/>
          <w:szCs w:val="24"/>
          <w:lang w:val="hr-HR"/>
        </w:rPr>
      </w:pPr>
    </w:p>
    <w:p w:rsidRDefault="00EF2DF4" w:rsidP="00EF2DF4" w:rsidR="00EF2DF4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FINANCIJSKA AGENCIJA, Podružnica Varaždin, A. Cesarca 2</w:t>
      </w:r>
    </w:p>
    <w:p w:rsidRDefault="00EF2DF4" w:rsidP="00EF2DF4" w:rsidR="00EF2DF4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osoba ovlaštena za zastupanje dužnika- Željka Pigac, Oporovec, Oporovec 48</w:t>
      </w:r>
    </w:p>
    <w:p w:rsidRDefault="00EF2DF4" w:rsidP="00EF2DF4" w:rsidR="00EF2DF4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ŽDO Varaždin, Građansko upravni odjel.</w:t>
      </w:r>
    </w:p>
    <w:p w:rsidRDefault="00EF2DF4" w:rsidP="00EF2DF4" w:rsidR="00EF2DF4">
      <w:pPr>
        <w:jc w:val="both"/>
        <w:rPr>
          <w:sz w:val="24"/>
          <w:szCs w:val="24"/>
          <w:lang w:val="hr-HR"/>
        </w:rPr>
      </w:pPr>
    </w:p>
    <w:p w:rsidRDefault="00EF2DF4" w:rsidP="00EF2DF4" w:rsidR="00EF2DF4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EF2DF4" w:rsidP="00EF2DF4" w:rsidR="00EF2DF4">
      <w:pPr>
        <w:jc w:val="center"/>
        <w:rPr>
          <w:sz w:val="24"/>
          <w:szCs w:val="24"/>
          <w:lang w:val="hr-HR"/>
        </w:rPr>
      </w:pPr>
    </w:p>
    <w:p w:rsidRDefault="00EF2DF4" w:rsidP="00EF2DF4" w:rsidR="00EF2DF4" w:rsidRPr="00EF2DF4">
      <w:pPr>
        <w:pStyle w:val="Tijeloteksta"/>
        <w:jc w:val="both"/>
        <w:rPr>
          <w:sz w:val="24"/>
          <w:szCs w:val="24"/>
          <w:lang w:val="hr-HR"/>
        </w:rPr>
      </w:pPr>
      <w:r>
        <w:tab/>
      </w:r>
      <w:r w:rsidRPr="00EF2DF4">
        <w:rPr>
          <w:lang w:val="hr-HR"/>
        </w:rPr>
        <w:t xml:space="preserve">Predlagatelj je podnio ovome sudu prijedlog za otvaranje stečajnog postupka nad dužnikom </w:t>
      </w:r>
      <w:r w:rsidRPr="00EF2DF4">
        <w:rPr>
          <w:rFonts w:eastAsia="Calibri"/>
          <w:lang w:eastAsia="en-US" w:val="hr-HR"/>
        </w:rPr>
        <w:t>navodeći da dužnik na dan 14. lipnja 2018.</w:t>
      </w:r>
      <w:r w:rsidRPr="00EF2DF4">
        <w:rPr>
          <w:lang w:val="hr-HR"/>
        </w:rPr>
        <w:t xml:space="preserve"> u Očevidniku redoslijeda osnova za plaćanje ima evidentirane neizvršene osnove za plaćanje u neprekinutom razdoblju od 120 dana u ukupnom iznosu od 41.508,71 kn, te da dužnik ima jednog zaposlenog, čime je dokazao da su ispunjene pretpostavke iz čl. 110. Stečajnog zakona (NN 71/15, dalje u tekstu: SZ), te je učinio vjerojatnim postojanje stečajnog razloga - nesposobnosti za plaćanje.</w:t>
      </w:r>
    </w:p>
    <w:p w:rsidRDefault="00EF2DF4" w:rsidP="00EF2DF4" w:rsidR="00EF2DF4" w:rsidRPr="00EF2DF4">
      <w:pPr>
        <w:pStyle w:val="Tijeloteksta"/>
        <w:rPr>
          <w:lang w:val="hr-HR"/>
        </w:rPr>
      </w:pPr>
    </w:p>
    <w:p w:rsidRDefault="00EF2DF4" w:rsidP="00EF2DF4" w:rsidR="00EF2DF4" w:rsidRPr="00EF2DF4">
      <w:pPr>
        <w:pStyle w:val="Tijeloteksta"/>
        <w:rPr>
          <w:lang w:val="hr-HR"/>
        </w:rPr>
      </w:pPr>
    </w:p>
    <w:p w:rsidRDefault="00EF2DF4" w:rsidP="00EF2DF4" w:rsidR="00EF2DF4" w:rsidRPr="00EF2DF4">
      <w:pPr>
        <w:pStyle w:val="Tijeloteksta"/>
        <w:rPr>
          <w:lang w:val="hr-HR"/>
        </w:rPr>
      </w:pPr>
    </w:p>
    <w:p w:rsidRDefault="00EF2DF4" w:rsidP="00EF2DF4" w:rsidR="00EF2DF4" w:rsidRPr="00EF2DF4">
      <w:pPr>
        <w:pStyle w:val="Tijeloteksta"/>
        <w:ind w:firstLine="720"/>
        <w:rPr>
          <w:lang w:val="hr-HR"/>
        </w:rPr>
      </w:pPr>
    </w:p>
    <w:p w:rsidRDefault="00EF2DF4" w:rsidP="00EF2DF4" w:rsidR="00EF2DF4" w:rsidRPr="00EF2DF4">
      <w:pPr>
        <w:pStyle w:val="Tijeloteksta"/>
        <w:ind w:firstLine="720"/>
        <w:rPr>
          <w:lang w:val="hr-HR"/>
        </w:rPr>
      </w:pPr>
      <w:r w:rsidRPr="00EF2DF4">
        <w:rPr>
          <w:lang w:val="hr-HR"/>
        </w:rPr>
        <w:t xml:space="preserve">Zbog navedenog valjalo je u smislu čl. 115., 123. i 128. SZ odlučiti kao u izreci ovog rješenja. </w:t>
      </w:r>
    </w:p>
    <w:p w:rsidRDefault="00EF2DF4" w:rsidP="00EF2DF4" w:rsidR="00EF2DF4" w:rsidRPr="00EF2DF4">
      <w:pPr>
        <w:jc w:val="center"/>
        <w:rPr>
          <w:sz w:val="24"/>
          <w:szCs w:val="24"/>
          <w:lang w:val="hr-HR"/>
        </w:rPr>
      </w:pPr>
    </w:p>
    <w:p w:rsidRDefault="00EF2DF4" w:rsidP="00EF2DF4" w:rsidR="00EF2DF4">
      <w:pPr>
        <w:jc w:val="center"/>
        <w:rPr>
          <w:sz w:val="24"/>
          <w:szCs w:val="24"/>
          <w:lang w:val="hr-HR"/>
        </w:rPr>
      </w:pPr>
    </w:p>
    <w:p w:rsidRDefault="00EF2DF4" w:rsidP="00EF2DF4" w:rsidR="00EF2DF4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3. listopada 2018.</w:t>
      </w:r>
    </w:p>
    <w:p w:rsidRDefault="00EF2DF4" w:rsidP="00EF2DF4" w:rsidR="00EF2DF4">
      <w:pPr>
        <w:ind w:firstLine="720"/>
        <w:jc w:val="center"/>
        <w:rPr>
          <w:sz w:val="24"/>
          <w:szCs w:val="24"/>
          <w:lang w:val="hr-HR"/>
        </w:rPr>
      </w:pPr>
    </w:p>
    <w:p w:rsidRDefault="00EF2DF4" w:rsidP="00EF2DF4" w:rsidR="00EF2DF4">
      <w:pPr>
        <w:ind w:firstLine="720"/>
        <w:jc w:val="center"/>
        <w:rPr>
          <w:sz w:val="24"/>
          <w:szCs w:val="24"/>
          <w:lang w:val="hr-HR"/>
        </w:rPr>
      </w:pPr>
    </w:p>
    <w:p w:rsidRDefault="00EF2DF4" w:rsidP="00EF2DF4" w:rsidR="00EF2DF4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Sudac:</w:t>
      </w:r>
    </w:p>
    <w:p w:rsidRDefault="00EF2DF4" w:rsidP="00EF2DF4" w:rsidR="00EF2DF4">
      <w:pPr>
        <w:ind w:firstLine="720"/>
        <w:jc w:val="both"/>
        <w:rPr>
          <w:sz w:val="24"/>
          <w:szCs w:val="24"/>
          <w:lang w:val="hr-HR"/>
        </w:rPr>
      </w:pPr>
    </w:p>
    <w:p w:rsidRDefault="00EF2DF4" w:rsidP="00EF2DF4" w:rsidR="00EF2DF4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Marija Levanić-Škerbić,v. r. </w:t>
      </w:r>
    </w:p>
    <w:p w:rsidRDefault="00EF2DF4" w:rsidP="00EF2DF4" w:rsidR="00EF2DF4">
      <w:pPr>
        <w:ind w:firstLine="720"/>
        <w:jc w:val="both"/>
        <w:rPr>
          <w:sz w:val="24"/>
          <w:szCs w:val="24"/>
          <w:lang w:val="hr-HR"/>
        </w:rPr>
      </w:pPr>
    </w:p>
    <w:p w:rsidRDefault="00EF2DF4" w:rsidP="00EF2DF4" w:rsidR="00EF2DF4">
      <w:pPr>
        <w:ind w:firstLine="720"/>
        <w:jc w:val="both"/>
        <w:rPr>
          <w:sz w:val="24"/>
          <w:szCs w:val="24"/>
          <w:lang w:val="hr-HR"/>
        </w:rPr>
      </w:pPr>
    </w:p>
    <w:p w:rsidRDefault="00EF2DF4" w:rsidP="00EF2DF4" w:rsidR="00EF2DF4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Za točnost otpravka-ovlašteni službenik:</w:t>
      </w:r>
    </w:p>
    <w:p w:rsidRDefault="00EF2DF4" w:rsidP="00EF2DF4" w:rsidR="00EF2DF4">
      <w:pPr>
        <w:ind w:firstLine="720"/>
        <w:jc w:val="both"/>
        <w:rPr>
          <w:sz w:val="24"/>
          <w:szCs w:val="24"/>
          <w:lang w:val="hr-HR"/>
        </w:rPr>
      </w:pPr>
    </w:p>
    <w:p w:rsidRDefault="00EF2DF4" w:rsidP="00EF2DF4" w:rsidR="00EF2DF4">
      <w:pPr>
        <w:ind w:firstLine="720"/>
        <w:jc w:val="both"/>
        <w:rPr>
          <w:sz w:val="24"/>
          <w:szCs w:val="24"/>
          <w:lang w:val="hr-HR"/>
        </w:rPr>
      </w:pPr>
    </w:p>
    <w:p w:rsidRDefault="00EF2DF4" w:rsidP="00EF2DF4" w:rsidR="00EF2DF4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EF2DF4" w:rsidP="00EF2DF4" w:rsidR="00EF2DF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lijeku:</w:t>
      </w:r>
    </w:p>
    <w:p w:rsidRDefault="00EF2DF4" w:rsidP="00EF2DF4" w:rsidR="00EF2DF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ovoga rješenja posebna žalba nije dopuštena (čl. 115. st. 1. SZ-a).</w:t>
      </w:r>
    </w:p>
    <w:p w:rsidRDefault="00EF2DF4" w:rsidP="00EF2DF4" w:rsidR="00EF2DF4">
      <w:pPr>
        <w:jc w:val="both"/>
        <w:rPr>
          <w:sz w:val="24"/>
          <w:szCs w:val="24"/>
          <w:lang w:val="hr-HR"/>
        </w:rPr>
      </w:pPr>
    </w:p>
    <w:p w:rsidRDefault="00EF2DF4" w:rsidP="00EF2DF4" w:rsidR="00EF2DF4">
      <w:pPr>
        <w:jc w:val="both"/>
        <w:rPr>
          <w:sz w:val="24"/>
          <w:szCs w:val="24"/>
          <w:lang w:val="hr-HR"/>
        </w:rPr>
      </w:pPr>
    </w:p>
    <w:p w:rsidRDefault="00EF2DF4" w:rsidP="00EF2DF4" w:rsidR="00EF2DF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EF2DF4" w:rsidP="00EF2DF4" w:rsidR="00EF2DF4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FINANCIJSKA AGENCIJA, Podružnica Varaždin, A. Cesarca 2</w:t>
      </w:r>
    </w:p>
    <w:p w:rsidRDefault="00EF2DF4" w:rsidP="00EF2DF4" w:rsidR="00EF2DF4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osoba ovlaštena za zastupanje dužnika- Željka Pigac, Oporovec, Oporovec 48</w:t>
      </w:r>
    </w:p>
    <w:p w:rsidRDefault="00EF2DF4" w:rsidP="00EF2DF4" w:rsidR="00EF2DF4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ŽDO Varaždin, Građansko upravni odjel.</w:t>
      </w:r>
    </w:p>
    <w:p w:rsidRDefault="00EF2DF4" w:rsidP="00EF2DF4" w:rsidR="00EF2DF4">
      <w:pPr>
        <w:jc w:val="both"/>
        <w:rPr>
          <w:sz w:val="24"/>
          <w:szCs w:val="24"/>
          <w:lang w:val="hr-HR"/>
        </w:rPr>
      </w:pPr>
    </w:p>
    <w:p w:rsidRDefault="00EF2DF4" w:rsidP="00EF2DF4" w:rsidR="00EF2DF4">
      <w:pPr>
        <w:rPr>
          <w:sz w:val="24"/>
          <w:szCs w:val="24"/>
          <w:lang w:val="hr-HR"/>
        </w:rPr>
      </w:pPr>
    </w:p>
    <w:p w:rsidRDefault="00AE649C" w:rsidP="00EF2DF4" w:rsidR="00AE649C" w:rsidRPr="00EF2DF4"/>
    <w:sectPr w:rsidSect="0032366B" w:rsidR="00AE649C" w:rsidRPr="00EF2DF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6B22188"/>
    <w:multiLevelType w:val="hybridMultilevel"/>
    <w:tmpl w:val="4BC07844"/>
    <w:lvl w:tplc="2CCC14C6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34B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2DF4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F2DF4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F2DF4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03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St-225/2018-7</izvorni_sadrzaj>
    <derivirana_varijabla naziv="DomainObject.Oznaka_1">St-225/2018-7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St-225/2018</izvorni_sadrzaj>
    <derivirana_varijabla naziv="DomainObject.Predmet.OznakaBroj_1">St-225/2018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 jednostavno društvo s ograničenom odgovornošću za trgovinu i usluge</izvorni_sadrzaj>
    <derivirana_varijabla naziv="DomainObject.Predmet.ProtustrankaFormated_1">  FIL jednostavno društvo s ograničenom odgovornošću za trgovinu i usluge</derivirana_varijabla>
  </DomainObject.Predmet.ProtustrankaFormated>
  <DomainObject.Predmet.ProtustrankaFormatedOIB>
    <izvorni_sadrzaj>  FIL jednostavno društvo s ograničenom odgovornošću za trgovinu i usluge, OIB 66264945489</izvorni_sadrzaj>
    <derivirana_varijabla naziv="DomainObject.Predmet.ProtustrankaFormatedOIB_1">  FIL jednostavno društvo s ograničenom odgovornošću za trgovinu i usluge, OIB 66264945489</derivirana_varijabla>
  </DomainObject.Predmet.ProtustrankaFormatedOIB>
  <DomainObject.Predmet.ProtustrankaFormatedWithAdress>
    <izvorni_sadrzaj> FIL jednostavno društvo s ograničenom odgovornošću za trgovinu i usluge, Oporovec 48, 40323 Oporovec</izvorni_sadrzaj>
    <derivirana_varijabla naziv="DomainObject.Predmet.ProtustrankaFormatedWithAdress_1"> FIL jednostavno društvo s ograničenom odgovornošću za trgovinu i usluge, Oporovec 48, 40323 Oporovec</derivirana_varijabla>
  </DomainObject.Predmet.ProtustrankaFormatedWithAdress>
  <DomainObject.Predmet.ProtustrankaFormatedWithAdressOIB>
    <izvorni_sadrzaj> FIL jednostavno društvo s ograničenom odgovornošću za trgovinu i usluge, OIB 66264945489, Oporovec 48, 40323 Oporovec</izvorni_sadrzaj>
    <derivirana_varijabla naziv="DomainObject.Predmet.ProtustrankaFormatedWithAdressOIB_1"> FIL jednostavno društvo s ograničenom odgovornošću za trgovinu i usluge, OIB 66264945489, Oporovec 48, 40323 Oporovec</derivirana_varijabla>
  </DomainObject.Predmet.ProtustrankaFormatedWithAdressOIB>
  <DomainObject.Predmet.ProtustrankaWithAdress>
    <izvorni_sadrzaj>FIL jednostavno društvo s ograničenom odgovornošću za trgovinu i usluge Oporovec 48, 40323 Oporovec</izvorni_sadrzaj>
    <derivirana_varijabla naziv="DomainObject.Predmet.ProtustrankaWithAdress_1">FIL jednostavno društvo s ograničenom odgovornošću za trgovinu i usluge Oporovec 48, 40323 Oporovec</derivirana_varijabla>
  </DomainObject.Predmet.ProtustrankaWithAdress>
  <DomainObject.Predmet.ProtustrankaWithAdressOIB>
    <izvorni_sadrzaj>FIL jednostavno društvo s ograničenom odgovornošću za trgovinu i usluge, OIB 66264945489, Oporovec 48, 40323 Oporovec</izvorni_sadrzaj>
    <derivirana_varijabla naziv="DomainObject.Predmet.ProtustrankaWithAdressOIB_1">FIL jednostavno društvo s ograničenom odgovornošću za trgovinu i usluge, OIB 66264945489, Oporovec 48, 40323 Oporovec</derivirana_varijabla>
  </DomainObject.Predmet.ProtustrankaWithAdressOIB>
  <DomainObject.Predmet.ProtustrankaNazivFormated>
    <izvorni_sadrzaj>FIL jednostavno društvo s ograničenom odgovornošću za trgovinu i usluge</izvorni_sadrzaj>
    <derivirana_varijabla naziv="DomainObject.Predmet.ProtustrankaNazivFormated_1">FIL jednostavno društvo s ograničenom odgovornošću za trgovinu i usluge</derivirana_varijabla>
  </DomainObject.Predmet.ProtustrankaNazivFormated>
  <DomainObject.Predmet.ProtustrankaNazivFormatedOIB>
    <izvorni_sadrzaj>FIL jednostavno društvo s ograničenom odgovornošću za trgovinu i usluge, OIB 66264945489</izvorni_sadrzaj>
    <derivirana_varijabla naziv="DomainObject.Predmet.ProtustrankaNazivFormatedOIB_1">FIL jednostavno društvo s ograničenom odgovornošću za trgovinu i usluge, OIB 66264945489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41508.71</izvorni_sadrzaj>
    <derivirana_varijabla naziv="DomainObject.Predmet.TrenutnaVrijednost_1">41508.71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FIL jednostavno društvo s ograničenom odgovornošću za trgovinu i usluge</item>
    </izvorni_sadrzaj>
    <derivirana_varijabla naziv="DomainObject.Predmet.ProtuStrankaListFormated_1">
      <item>FIL jednostavno društvo s ograničenom odgovornošću za trgovinu i usluge</item>
    </derivirana_varijabla>
  </DomainObject.Predmet.ProtuStrankaListFormated>
  <DomainObject.Predmet.ProtuStrankaListFormatedOIB>
    <izvorni_sadrzaj>
      <item>FIL jednostavno društvo s ograničenom odgovornošću za trgovinu i usluge, OIB 66264945489</item>
    </izvorni_sadrzaj>
    <derivirana_varijabla naziv="DomainObject.Predmet.ProtuStrankaListFormatedOIB_1">
      <item>FIL jednostavno društvo s ograničenom odgovornošću za trgovinu i usluge, OIB 66264945489</item>
    </derivirana_varijabla>
  </DomainObject.Predmet.ProtuStrankaListFormatedOIB>
  <DomainObject.Predmet.ProtuStrankaListFormatedWithAdress>
    <izvorni_sadrzaj>
      <item>FIL jednostavno društvo s ograničenom odgovornošću za trgovinu i usluge, Oporovec 48, 40323 Oporovec</item>
    </izvorni_sadrzaj>
    <derivirana_varijabla naziv="DomainObject.Predmet.ProtuStrankaListFormatedWithAdress_1">
      <item>FIL jednostavno društvo s ograničenom odgovornošću za trgovinu i usluge, Oporovec 48, 40323 Oporovec</item>
    </derivirana_varijabla>
  </DomainObject.Predmet.ProtuStrankaListFormatedWithAdress>
  <DomainObject.Predmet.ProtuStrankaListFormatedWithAdressOIB>
    <izvorni_sadrzaj>
      <item>FIL jednostavno društvo s ograničenom odgovornošću za trgovinu i usluge, OIB 66264945489, Oporovec 48, 40323 Oporovec</item>
    </izvorni_sadrzaj>
    <derivirana_varijabla naziv="DomainObject.Predmet.ProtuStrankaListFormatedWithAdressOIB_1">
      <item>FIL jednostavno društvo s ograničenom odgovornošću za trgovinu i usluge, OIB 66264945489, Oporovec 48, 40323 Oporovec</item>
    </derivirana_varijabla>
  </DomainObject.Predmet.ProtuStrankaListFormatedWithAdressOIB>
  <DomainObject.Predmet.ProtuStrankaListNazivFormated>
    <izvorni_sadrzaj>
      <item>FIL jednostavno društvo s ograničenom odgovornošću za trgovinu i usluge</item>
    </izvorni_sadrzaj>
    <derivirana_varijabla naziv="DomainObject.Predmet.ProtuStrankaListNazivFormated_1">
      <item>FIL jednostavno društvo s ograničenom odgovornošću za trgovinu i usluge</item>
    </derivirana_varijabla>
  </DomainObject.Predmet.ProtuStrankaListNazivFormated>
  <DomainObject.Predmet.ProtuStrankaListNazivFormatedOIB>
    <izvorni_sadrzaj>
      <item>FIL jednostavno društvo s ograničenom odgovornošću za trgovinu i usluge, OIB 66264945489</item>
    </izvorni_sadrzaj>
    <derivirana_varijabla naziv="DomainObject.Predmet.ProtuStrankaListNazivFormatedOIB_1">
      <item>FIL jednostavno društvo s ograničenom odgovornošću za trgovinu i usluge, OIB 66264945489</item>
    </derivirana_varijabla>
  </DomainObject.Predmet.ProtuStrankaListNazivFormatedOIB>
  <DomainObject.Predmet.OstaliListFormated>
    <izvorni_sadrzaj>
      <item>Sudski registar</item>
      <item>Željka Pigac</item>
    </izvorni_sadrzaj>
    <derivirana_varijabla naziv="DomainObject.Predmet.OstaliListFormated_1">
      <item>Sudski registar</item>
      <item>Željka Pigac</item>
    </derivirana_varijabla>
  </DomainObject.Predmet.OstaliListFormated>
  <DomainObject.Predmet.OstaliListFormatedOIB>
    <izvorni_sadrzaj>
      <item>Sudski registar</item>
      <item>Željka Pigac, OIB 63045013768</item>
    </izvorni_sadrzaj>
    <derivirana_varijabla naziv="DomainObject.Predmet.OstaliListFormatedOIB_1">
      <item>Sudski registar</item>
      <item>Željka Pigac, OIB 63045013768</item>
    </derivirana_varijabla>
  </DomainObject.Predmet.OstaliListFormatedOIB>
  <DomainObject.Predmet.OstaliListFormatedWithAdress>
    <izvorni_sadrzaj>
      <item>Sudski registar</item>
      <item>Željka Pigac, Oporovec 48, 40323 Oporovec</item>
    </izvorni_sadrzaj>
    <derivirana_varijabla naziv="DomainObject.Predmet.OstaliListFormatedWithAdress_1">
      <item>Sudski registar</item>
      <item>Željka Pigac, Oporovec 48, 40323 Oporovec</item>
    </derivirana_varijabla>
  </DomainObject.Predmet.OstaliListFormatedWithAdress>
  <DomainObject.Predmet.OstaliListFormatedWithAdressOIB>
    <izvorni_sadrzaj>
      <item>Sudski registar</item>
      <item>Željka Pigac, OIB 63045013768, Oporovec 48, 40323 Oporovec</item>
    </izvorni_sadrzaj>
    <derivirana_varijabla naziv="DomainObject.Predmet.OstaliListFormatedWithAdressOIB_1">
      <item>Sudski registar</item>
      <item>Željka Pigac, OIB 63045013768, Oporovec 48, 40323 Oporovec</item>
    </derivirana_varijabla>
  </DomainObject.Predmet.OstaliListFormatedWithAdressOIB>
  <DomainObject.Predmet.OstaliListNazivFormated>
    <izvorni_sadrzaj>
      <item>Sudski registar</item>
      <item>Željka Pigac</item>
    </izvorni_sadrzaj>
    <derivirana_varijabla naziv="DomainObject.Predmet.OstaliListNazivFormated_1">
      <item>Sudski registar</item>
      <item>Željka Pigac</item>
    </derivirana_varijabla>
  </DomainObject.Predmet.OstaliListNazivFormated>
  <DomainObject.Predmet.OstaliListNazivFormatedOIB>
    <izvorni_sadrzaj>
      <item>Sudski registar</item>
      <item>Željka Pigac, OIB 63045013768</item>
    </izvorni_sadrzaj>
    <derivirana_varijabla naziv="DomainObject.Predmet.OstaliListNazivFormatedOIB_1">
      <item>Sudski registar</item>
      <item>Željka Pigac, OIB 63045013768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St-225/2018-7</izvorni_sadrzaj>
    <derivirana_varijabla naziv="DomainObject.PoslovniBrojDokumenta_1">St-225/2018-7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FIL jednostavno društvo s ograničenom odgovornošću za trgovinu i usluge</izvorni_sadrzaj>
    <derivirana_varijabla naziv="DomainObject.Predmet.ProtustrankaIDrugi_1">FIL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FIL jednostavno društvo s ograničenom odgovornošću za trgovinu i usluge, OIB 66264945489, Oporovec 48, 40323 Oporovec</izvorni_sadrzaj>
    <derivirana_varijabla naziv="DomainObject.Predmet.ProtustrankaIDrugiAdressOIB_1">FIL jednostavno društvo s ograničenom odgovornošću za trgovinu i usluge, OIB 66264945489, Oporovec 48, 40323 Oporovec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FIL jednostavno društvo s ograničenom odgovornošću za trgovinu i usluge</item>
      <item>Sudski registar</item>
      <item>Željka Pigac</item>
    </izvorni_sadrzaj>
    <derivirana_varijabla naziv="DomainObject.Predmet.SudioniciListNaziv_1">
      <item>Financijska agencija</item>
      <item>FIL jednostavno društvo s ograničenom odgovornošću za trgovinu i usluge</item>
      <item>Sudski registar</item>
      <item>Željka Pigac</item>
    </derivirana_varijabla>
  </DomainObject.Predmet.SudioniciListNaziv>
  <DomainObject.Predmet.SudioniciListAdressOIB>
    <izvorni_sadrzaj>
      <item>Financijska agencija, OIB 85821130368, A. Cesarca 2,42000 Varaždin</item>
      <item>FIL jednostavno društvo s ograničenom odgovornošću za trgovinu i usluge, OIB 66264945489, Oporovec 48,40323 Oporovec</item>
      <item>Sudski registar</item>
      <item>Željka Pigac, OIB 63045013768, Oporovec 48,40323 Oporovec</item>
    </izvorni_sadrzaj>
    <derivirana_varijabla naziv="DomainObject.Predmet.SudioniciListAdressOIB_1">
      <item>Financijska agencija, OIB 85821130368, A. Cesarca 2,42000 Varaždin</item>
      <item>FIL jednostavno društvo s ograničenom odgovornošću za trgovinu i usluge, OIB 66264945489, Oporovec 48,40323 Oporovec</item>
      <item>Sudski registar</item>
      <item>Željka Pigac, OIB 63045013768, Oporovec 48,40323 Oporovec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05F534-05D3-4185-B9A9-E81DD03D35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1823</properties:Characters>
  <properties:Lines>73</properties:Lines>
  <properties:Paragraphs>29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2018-10-03T10:41:00Z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St-225/2018-7 / Odluka - Rješenje - pokretanje prethodnog postupka radi utvrđivanja uvjeta za otvaranje stečajnog postupka (odluka_St-225_2018-7.docx)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