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098c" w14:paraId="4f4098c" w:rsidRDefault="001B0559" w:rsidP="001B0559" w:rsidR="001B0559" w:rsidRPr="007C723E">
      <w:pPr>
        <w15:collapsed w:val="false"/>
      </w:pPr>
      <w:bookmarkStart w:name="_GoBack" w:id="0"/>
      <w:bookmarkEnd w:id="0"/>
    </w:p>
    <w:p w:rsidRDefault="00097796" w:rsidP="001B0559" w:rsidR="001B0559" w:rsidRPr="007C723E"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2"/>
            <wp:cNvGraphicFramePr/>
            <a:graphic>
              <a:graphicData uri="http://schemas.openxmlformats.org/drawingml/2006/picture">
                <pic:pic>
                  <pic:nvPicPr>
                    <pic:cNvPr name="Slika 1" id="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559" w:rsidP="001B0559" w:rsidR="001B0559" w:rsidRPr="00142C5D">
      <w:r w:rsidRPr="00142C5D">
        <w:t>REPUBLIKA HRVATSKA</w:t>
      </w:r>
    </w:p>
    <w:p w:rsidRDefault="001B0559" w:rsidP="001B0559" w:rsidR="001B0559" w:rsidRPr="00142C5D">
      <w:r w:rsidRPr="00142C5D">
        <w:t>Trgovački sud u Zagrebu</w:t>
      </w:r>
    </w:p>
    <w:p w:rsidRDefault="001B0559" w:rsidP="007C723E" w:rsidR="0023558C" w:rsidRPr="00142C5D">
      <w:r w:rsidRPr="00142C5D">
        <w:t xml:space="preserve">Zagreb, Amruševa 2/II                                                   </w:t>
      </w:r>
      <w:r w:rsidR="00E70925" w:rsidRPr="00142C5D">
        <w:t xml:space="preserve">             </w:t>
      </w:r>
      <w:r w:rsidR="007E2ACB" w:rsidRPr="00142C5D">
        <w:t xml:space="preserve">                 </w:t>
      </w:r>
      <w:r w:rsidR="00057FA3" w:rsidRPr="00142C5D">
        <w:tab/>
      </w:r>
      <w:r w:rsidR="0096382F" w:rsidRPr="00142C5D">
        <w:t>46</w:t>
      </w:r>
      <w:r w:rsidR="007E2ACB" w:rsidRPr="00142C5D">
        <w:t xml:space="preserve">. </w:t>
      </w:r>
      <w:r w:rsidR="00E2685B" w:rsidRPr="00142C5D">
        <w:t>St</w:t>
      </w:r>
      <w:r w:rsidR="00F553B3" w:rsidRPr="00142C5D">
        <w:t>-</w:t>
      </w:r>
      <w:r w:rsidR="00142C5D" w:rsidRPr="00142C5D">
        <w:t>1394</w:t>
      </w:r>
      <w:r w:rsidR="00F553B3" w:rsidRPr="00142C5D">
        <w:t>/1</w:t>
      </w:r>
      <w:r w:rsidR="00142C5D" w:rsidRPr="00142C5D">
        <w:t>8</w:t>
      </w:r>
    </w:p>
    <w:p w:rsidRDefault="003A319F" w:rsidP="008E64B2" w:rsidR="003A319F" w:rsidRPr="00142C5D">
      <w:pPr>
        <w:jc w:val="center"/>
      </w:pPr>
    </w:p>
    <w:p w:rsidRDefault="007C723E" w:rsidP="008E64B2" w:rsidR="007C723E" w:rsidRPr="00142C5D">
      <w:pPr>
        <w:jc w:val="center"/>
      </w:pPr>
      <w:r w:rsidRPr="00142C5D">
        <w:t>R E P U B L I K A  H R V A T S K A</w:t>
      </w:r>
    </w:p>
    <w:p w:rsidRDefault="007C723E" w:rsidP="008E64B2" w:rsidR="007C723E" w:rsidRPr="00142C5D">
      <w:pPr>
        <w:jc w:val="center"/>
      </w:pPr>
    </w:p>
    <w:p w:rsidRDefault="008E64B2" w:rsidP="008E64B2" w:rsidR="001B0559" w:rsidRPr="00142C5D">
      <w:pPr>
        <w:jc w:val="center"/>
      </w:pPr>
      <w:r w:rsidRPr="00142C5D">
        <w:t>R J E Š E NJ E</w:t>
      </w:r>
    </w:p>
    <w:p w:rsidRDefault="00E2685B" w:rsidP="00E2685B" w:rsidR="00E2685B" w:rsidRPr="00142C5D">
      <w:pPr>
        <w:jc w:val="both"/>
        <w:rPr>
          <w:b/>
        </w:rPr>
      </w:pPr>
    </w:p>
    <w:p w:rsidRDefault="00142C5D" w:rsidP="00142C5D" w:rsidR="00142C5D" w:rsidRPr="00286253">
      <w:pPr>
        <w:ind w:firstLine="708"/>
        <w:jc w:val="both"/>
      </w:pPr>
      <w:r w:rsidRPr="00142C5D">
        <w:t>Trgovački sud u Zagrebu, po sutkinji Maji Praljak, u stečajnom predmetu u povodu prijedloga predlagatelja FINANCIJSKA AGENCIJA, RC Zagreb, Podružnica Zagreb, Trg svibanjskih žrtava 1995. 1, OIB: 85821130368, za otvaranje stečajnog postupka nad dužnikom KIM TOURISM</w:t>
      </w:r>
      <w:r w:rsidRPr="00142C5D">
        <w:rPr>
          <w:lang w:val="pt-BR"/>
        </w:rPr>
        <w:t xml:space="preserve"> d.o.o. Zagreb, Trg Drage Iblera 5, OIB: 15545672871</w:t>
      </w:r>
      <w:r w:rsidRPr="00142C5D">
        <w:t>, 2. travnja 2019.,</w:t>
      </w:r>
    </w:p>
    <w:p w:rsidRDefault="000D56F6" w:rsidP="00E70925" w:rsidR="008E64B2" w:rsidRPr="00142C5D">
      <w:pPr>
        <w:jc w:val="both"/>
        <w:rPr>
          <w:highlight w:val="lightGray"/>
        </w:rPr>
      </w:pPr>
      <w:r w:rsidRPr="00142C5D">
        <w:rPr>
          <w:highlight w:val="lightGray"/>
        </w:rPr>
        <w:t xml:space="preserve">                      </w:t>
      </w:r>
      <w:r w:rsidR="00E70925" w:rsidRPr="00142C5D">
        <w:rPr>
          <w:highlight w:val="lightGray"/>
        </w:rPr>
        <w:t xml:space="preserve">                                             </w:t>
      </w:r>
    </w:p>
    <w:p w:rsidRDefault="008E64B2" w:rsidP="008E64B2" w:rsidR="008E64B2" w:rsidRPr="00624735">
      <w:pPr>
        <w:jc w:val="center"/>
      </w:pPr>
      <w:r w:rsidRPr="00624735">
        <w:t>r i j e š i o   j e</w:t>
      </w:r>
    </w:p>
    <w:p w:rsidRDefault="001B0559" w:rsidP="001B0559" w:rsidR="001B0559" w:rsidRPr="00624735"/>
    <w:p w:rsidRDefault="008E64B2" w:rsidP="00CE4DD9" w:rsidR="001D38CC" w:rsidRPr="00624735">
      <w:r w:rsidRPr="00624735">
        <w:tab/>
      </w:r>
      <w:r w:rsidR="003137AE" w:rsidRPr="00624735">
        <w:t>Is</w:t>
      </w:r>
      <w:r w:rsidR="00E70925" w:rsidRPr="00624735">
        <w:t>pravlja se rješenje</w:t>
      </w:r>
      <w:r w:rsidR="0023558C" w:rsidRPr="00624735">
        <w:t xml:space="preserve"> ovog suda</w:t>
      </w:r>
      <w:r w:rsidR="007E2ACB" w:rsidRPr="00624735">
        <w:t xml:space="preserve"> poslovni broj </w:t>
      </w:r>
      <w:r w:rsidR="00615D8F" w:rsidRPr="00624735">
        <w:t>St-</w:t>
      </w:r>
      <w:r w:rsidR="00CE4DD9" w:rsidRPr="00624735">
        <w:t>1394</w:t>
      </w:r>
      <w:r w:rsidR="00615D8F" w:rsidRPr="00624735">
        <w:t>/1</w:t>
      </w:r>
      <w:r w:rsidR="00CE4DD9" w:rsidRPr="00624735">
        <w:t>8-18</w:t>
      </w:r>
      <w:r w:rsidR="007E2ACB" w:rsidRPr="00624735">
        <w:t xml:space="preserve"> od </w:t>
      </w:r>
      <w:r w:rsidR="000F365F" w:rsidRPr="00624735">
        <w:rPr>
          <w:color w:val="000000"/>
        </w:rPr>
        <w:t>2</w:t>
      </w:r>
      <w:r w:rsidR="00CE4DD9" w:rsidRPr="00624735">
        <w:rPr>
          <w:color w:val="000000"/>
        </w:rPr>
        <w:t xml:space="preserve">2. ožujka </w:t>
      </w:r>
      <w:r w:rsidR="000F365F" w:rsidRPr="00624735">
        <w:t>201</w:t>
      </w:r>
      <w:r w:rsidR="00CE4DD9" w:rsidRPr="00624735">
        <w:t xml:space="preserve">9. </w:t>
      </w:r>
      <w:r w:rsidR="00321AF4" w:rsidRPr="00624735">
        <w:t xml:space="preserve">u </w:t>
      </w:r>
      <w:r w:rsidR="00615D8F" w:rsidRPr="00624735">
        <w:t>točki I</w:t>
      </w:r>
      <w:r w:rsidR="00CE4DD9" w:rsidRPr="00624735">
        <w:t>.</w:t>
      </w:r>
      <w:r w:rsidR="00615D8F" w:rsidRPr="00624735">
        <w:t xml:space="preserve"> izreke</w:t>
      </w:r>
      <w:r w:rsidR="00CE4DD9" w:rsidRPr="00624735">
        <w:t>, redak prvi</w:t>
      </w:r>
      <w:r w:rsidR="00624735" w:rsidRPr="00624735">
        <w:t xml:space="preserve"> i drugi izreke</w:t>
      </w:r>
      <w:r w:rsidR="00CE4DD9" w:rsidRPr="00624735">
        <w:t>,</w:t>
      </w:r>
      <w:r w:rsidR="00615D8F" w:rsidRPr="00624735">
        <w:t xml:space="preserve"> tako da umjesto "</w:t>
      </w:r>
      <w:r w:rsidR="00624735" w:rsidRPr="00624735">
        <w:t xml:space="preserve"> DENIS KEBAB j.d.o.o. za usluge</w:t>
      </w:r>
      <w:r w:rsidR="00624735" w:rsidRPr="00624735">
        <w:rPr>
          <w:lang w:val="pt-BR"/>
        </w:rPr>
        <w:t>, Zagreb, Omišaljska 15, OIB: 40194523804</w:t>
      </w:r>
      <w:r w:rsidR="00615D8F" w:rsidRPr="00624735">
        <w:t>", ima stajati: "</w:t>
      </w:r>
      <w:r w:rsidR="00CE4DD9" w:rsidRPr="00624735">
        <w:t xml:space="preserve"> KIM TOURISM</w:t>
      </w:r>
      <w:r w:rsidR="00CE4DD9" w:rsidRPr="00624735">
        <w:rPr>
          <w:lang w:val="pt-BR"/>
        </w:rPr>
        <w:t xml:space="preserve"> d.o.o. Zagreb, Trg Drage Iblera 5, OIB: 15545672871.</w:t>
      </w:r>
      <w:r w:rsidR="001D38CC" w:rsidRPr="00624735">
        <w:t xml:space="preserve"> </w:t>
      </w:r>
    </w:p>
    <w:p w:rsidRDefault="001B0559" w:rsidP="00615D8F" w:rsidR="001B0559" w:rsidRPr="00142C5D">
      <w:pPr>
        <w:jc w:val="both"/>
        <w:rPr>
          <w:highlight w:val="lightGray"/>
        </w:rPr>
      </w:pPr>
    </w:p>
    <w:p w:rsidRDefault="001B0559" w:rsidP="00143A6B" w:rsidR="001B0559" w:rsidRPr="00624735">
      <w:pPr>
        <w:jc w:val="center"/>
      </w:pPr>
      <w:r w:rsidRPr="00624735">
        <w:t>Obrazloženje</w:t>
      </w:r>
    </w:p>
    <w:p w:rsidRDefault="001B0559" w:rsidP="00615D8F" w:rsidR="001B0559" w:rsidRPr="00624735">
      <w:pPr>
        <w:jc w:val="both"/>
        <w:rPr>
          <w:b/>
        </w:rPr>
      </w:pPr>
    </w:p>
    <w:p w:rsidRDefault="00615D8F" w:rsidP="00624735" w:rsidR="00624735">
      <w:pPr>
        <w:ind w:firstLine="720"/>
        <w:jc w:val="both"/>
      </w:pPr>
      <w:r w:rsidRPr="00624735">
        <w:t xml:space="preserve">Rješenjem ovog suda poslovni broj </w:t>
      </w:r>
      <w:r w:rsidR="00CE4DD9" w:rsidRPr="00624735">
        <w:t xml:space="preserve">St-1394/18-18 od </w:t>
      </w:r>
      <w:r w:rsidR="00CE4DD9" w:rsidRPr="00624735">
        <w:rPr>
          <w:color w:val="000000"/>
        </w:rPr>
        <w:t xml:space="preserve">22. ožujka </w:t>
      </w:r>
      <w:r w:rsidR="00CE4DD9" w:rsidRPr="00624735">
        <w:t>2019.</w:t>
      </w:r>
      <w:r w:rsidR="00624735" w:rsidRPr="00624735">
        <w:t xml:space="preserve">, sud je </w:t>
      </w:r>
      <w:r w:rsidR="00624735">
        <w:t>otvorio i istovremeno zaključio stečajni postupak nad dužnikom.</w:t>
      </w:r>
    </w:p>
    <w:p w:rsidRDefault="00624735" w:rsidP="00624735" w:rsidR="00142C5D" w:rsidRPr="00624735">
      <w:pPr>
        <w:ind w:firstLine="720"/>
        <w:jc w:val="both"/>
      </w:pPr>
      <w:r>
        <w:t xml:space="preserve">Kako je u tom rješenju dužnik u točki I. izreke očitom omaškom naznačen kao </w:t>
      </w:r>
      <w:r w:rsidRPr="00624735">
        <w:t>DENIS KEBAB j.d.o.o. za usluge</w:t>
      </w:r>
      <w:r w:rsidRPr="00624735">
        <w:rPr>
          <w:lang w:val="pt-BR"/>
        </w:rPr>
        <w:t>, Zagreb, Omišaljska 15, OIB: 40194523804</w:t>
      </w:r>
      <w:r>
        <w:rPr>
          <w:lang w:val="pt-BR"/>
        </w:rPr>
        <w:t>, umjesto ispravno</w:t>
      </w:r>
      <w:r w:rsidRPr="00624735">
        <w:t xml:space="preserve"> KIM TOURISM</w:t>
      </w:r>
      <w:r w:rsidRPr="00624735">
        <w:rPr>
          <w:lang w:val="pt-BR"/>
        </w:rPr>
        <w:t xml:space="preserve"> d.o.o. Zagreb, Trg D</w:t>
      </w:r>
      <w:r>
        <w:rPr>
          <w:lang w:val="pt-BR"/>
        </w:rPr>
        <w:t xml:space="preserve">rage Iblera 5, OIB: 15545672871, to je ovaj sud </w:t>
      </w:r>
      <w:r w:rsidRPr="00624735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Pr="00624735">
          <w:t>342. st</w:t>
        </w:r>
      </w:smartTag>
      <w:r w:rsidRPr="00624735">
        <w:t xml:space="preserve">. 1. u vezi s čl. 347. Zakona o parničnom postupku </w:t>
      </w:r>
      <w:r w:rsidR="001D7FE3" w:rsidRPr="00624735">
        <w:t xml:space="preserve">(„Narodne novine“ broj 53/91, 91/92, 112/99, 88/01, 117/03, 88/05, 2/07-Odluka USRH, 84/08, 96/08, 123/08, 57/11, 148/11, 25/13 i 89/14; dalje: ZPP), </w:t>
      </w:r>
      <w:r w:rsidR="001D38CC" w:rsidRPr="00624735">
        <w:t xml:space="preserve">sve u </w:t>
      </w:r>
      <w:r w:rsidR="007C723E" w:rsidRPr="00624735">
        <w:t>vezi s</w:t>
      </w:r>
      <w:r w:rsidR="001D38CC" w:rsidRPr="00624735">
        <w:t xml:space="preserve"> odredbom</w:t>
      </w:r>
      <w:r w:rsidR="007C723E" w:rsidRPr="00624735">
        <w:t xml:space="preserve"> čl. 10</w:t>
      </w:r>
      <w:r w:rsidR="00E2685B" w:rsidRPr="00624735">
        <w:t xml:space="preserve">. </w:t>
      </w:r>
      <w:r w:rsidR="009808C2" w:rsidRPr="00624735">
        <w:t>Stečajnog zakona („Narodne novine“ broj 71/15</w:t>
      </w:r>
      <w:r w:rsidR="00F553B3" w:rsidRPr="00624735">
        <w:t xml:space="preserve"> i 104/17</w:t>
      </w:r>
      <w:r w:rsidR="009808C2" w:rsidRPr="00624735">
        <w:t>)</w:t>
      </w:r>
      <w:r w:rsidR="00E2685B" w:rsidRPr="00624735">
        <w:t xml:space="preserve"> </w:t>
      </w:r>
      <w:r w:rsidR="00615D8F" w:rsidRPr="00624735">
        <w:t xml:space="preserve">odlučio kao u izreci ovog rješenja. </w:t>
      </w:r>
    </w:p>
    <w:p w:rsidRDefault="00142C5D" w:rsidP="00142C5D" w:rsidR="00142C5D" w:rsidRPr="00286253">
      <w:pPr>
        <w:jc w:val="center"/>
      </w:pPr>
      <w:r w:rsidRPr="00624735">
        <w:t>Zagreb, 2. travnja  2019.</w:t>
      </w:r>
    </w:p>
    <w:p w:rsidRDefault="00142C5D" w:rsidP="00142C5D" w:rsidR="00142C5D" w:rsidRPr="00286253"/>
    <w:p w:rsidRDefault="00142C5D" w:rsidP="00142C5D" w:rsidR="00142C5D" w:rsidRPr="00286253">
      <w:pPr>
        <w:jc w:val="right"/>
      </w:pPr>
      <w:r w:rsidRPr="00286253">
        <w:t>Sutkinja:</w:t>
      </w:r>
    </w:p>
    <w:p w:rsidRDefault="00142C5D" w:rsidP="00142C5D" w:rsidR="00097796">
      <w:pPr>
        <w:jc w:val="right"/>
      </w:pPr>
      <w:r w:rsidRPr="00286253">
        <w:t xml:space="preserve"> Maja Praljak</w:t>
      </w:r>
      <w:r w:rsidR="00097796">
        <w:t>, v.r.</w:t>
      </w:r>
    </w:p>
    <w:p w:rsidRDefault="00097796" w:rsidP="00142C5D" w:rsidR="00097796">
      <w:pPr>
        <w:jc w:val="right"/>
      </w:pPr>
    </w:p>
    <w:p w:rsidRDefault="00097796" w:rsidR="00097796">
      <w:r>
        <w:t>Za točnost otpravka-ovlašteni službenik:</w:t>
      </w:r>
    </w:p>
    <w:p w:rsidRDefault="00097796" w:rsidR="00097796">
      <w:r>
        <w:t>Nikolina Krunić</w:t>
      </w:r>
    </w:p>
    <w:p w:rsidRDefault="00142C5D" w:rsidP="00142C5D" w:rsidR="00142C5D" w:rsidRPr="00286253">
      <w:pPr>
        <w:jc w:val="right"/>
      </w:pPr>
      <w:r w:rsidRPr="00286253">
        <w:t xml:space="preserve"> </w:t>
      </w:r>
    </w:p>
    <w:p w:rsidRDefault="00142C5D" w:rsidP="00142C5D" w:rsidR="00142C5D" w:rsidRPr="00286253"/>
    <w:p w:rsidRDefault="000F365F" w:rsidP="000F365F" w:rsidR="000F365F" w:rsidRPr="00142C5D">
      <w:pPr>
        <w:jc w:val="both"/>
        <w:rPr>
          <w:highlight w:val="lightGray"/>
        </w:rPr>
      </w:pPr>
    </w:p>
    <w:p w:rsidRDefault="00097796" w:rsidP="000F365F" w:rsidR="00097796">
      <w:pPr>
        <w:jc w:val="both"/>
      </w:pPr>
    </w:p>
    <w:p w:rsidRDefault="000F365F" w:rsidP="000F365F" w:rsidR="000F365F" w:rsidRPr="00142C5D">
      <w:pPr>
        <w:jc w:val="both"/>
      </w:pPr>
      <w:r w:rsidRPr="00142C5D">
        <w:lastRenderedPageBreak/>
        <w:t>Uputa o pravnom lijeku:</w:t>
      </w:r>
    </w:p>
    <w:p w:rsidRDefault="000F365F" w:rsidP="000F365F" w:rsidR="000F365F" w:rsidRPr="00142C5D">
      <w:pPr>
        <w:jc w:val="both"/>
      </w:pPr>
      <w:r w:rsidRPr="00142C5D">
        <w:t>Protiv ovog rješenja može se izjaviti žalba Visokom trgovačkom sudu Republike Hrvatske u roku od 8 dana od dostave rješenja, a podnosi se putem ovog suda u 2 primjerka.</w:t>
      </w:r>
    </w:p>
    <w:p w:rsidRDefault="000F365F" w:rsidP="000F365F" w:rsidR="000F365F" w:rsidRPr="00142C5D">
      <w:pPr>
        <w:jc w:val="both"/>
      </w:pPr>
    </w:p>
    <w:p w:rsidRDefault="00624735" w:rsidP="00624735" w:rsidR="00624735"/>
    <w:p w:rsidRDefault="00624735" w:rsidP="00624735" w:rsidR="00624735"/>
    <w:p w:rsidRDefault="00624735" w:rsidP="00624735" w:rsidR="00624735" w:rsidRPr="00286253"/>
    <w:p w:rsidRDefault="00624735" w:rsidP="00624735" w:rsidR="00624735" w:rsidRPr="00286253"/>
    <w:p w:rsidRDefault="00624735" w:rsidP="00624735" w:rsidR="00624735">
      <w:pPr>
        <w:ind w:left="360"/>
      </w:pPr>
    </w:p>
    <w:p w:rsidRDefault="00624735" w:rsidP="00624735" w:rsidR="00624735"/>
    <w:p w:rsidRDefault="00B639DE" w:rsidP="00624735" w:rsidR="00B639DE" w:rsidRPr="007C723E">
      <w:pPr>
        <w:jc w:val="both"/>
      </w:pPr>
    </w:p>
    <w:sectPr w:rsidSect="001B0559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7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512132"/>
    <w:multiLevelType w:val="hybridMultilevel"/>
    <w:tmpl w:val="19E4959E"/>
    <w:lvl w:tplc="6FF46BC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57FA3"/>
    <w:rsid w:val="00097796"/>
    <w:rsid w:val="000B54AC"/>
    <w:rsid w:val="000D56F6"/>
    <w:rsid w:val="000F365F"/>
    <w:rsid w:val="00142C5D"/>
    <w:rsid w:val="00143A6B"/>
    <w:rsid w:val="001B0559"/>
    <w:rsid w:val="001D38CC"/>
    <w:rsid w:val="001D7FE3"/>
    <w:rsid w:val="002041AF"/>
    <w:rsid w:val="0023558C"/>
    <w:rsid w:val="002A10CE"/>
    <w:rsid w:val="003137AE"/>
    <w:rsid w:val="00321AF4"/>
    <w:rsid w:val="00347BB4"/>
    <w:rsid w:val="00362D9E"/>
    <w:rsid w:val="003A319F"/>
    <w:rsid w:val="003B38F4"/>
    <w:rsid w:val="003B603E"/>
    <w:rsid w:val="003E3C0A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15D8F"/>
    <w:rsid w:val="00624735"/>
    <w:rsid w:val="0065201D"/>
    <w:rsid w:val="006E4475"/>
    <w:rsid w:val="006F628A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96382F"/>
    <w:rsid w:val="009808C2"/>
    <w:rsid w:val="009B37CC"/>
    <w:rsid w:val="00A04911"/>
    <w:rsid w:val="00A75755"/>
    <w:rsid w:val="00AD7D71"/>
    <w:rsid w:val="00B639DE"/>
    <w:rsid w:val="00CE4DD9"/>
    <w:rsid w:val="00DA4A9F"/>
    <w:rsid w:val="00DB06B8"/>
    <w:rsid w:val="00E2685B"/>
    <w:rsid w:val="00E65940"/>
    <w:rsid w:val="00E70925"/>
    <w:rsid w:val="00EA7BA9"/>
    <w:rsid w:val="00ED1ACD"/>
    <w:rsid w:val="00F00191"/>
    <w:rsid w:val="00F553B3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4735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615D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7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7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7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7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0977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097796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4735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615D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7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7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7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7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0977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097796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St-1394/2018-20</izvorni_sadrzaj>
    <derivirana_varijabla naziv="DomainObject.Oznaka_1">St-1394/2018-20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St-1394/2018</izvorni_sadrzaj>
    <derivirana_varijabla naziv="DomainObject.Predmet.OznakaBroj_1">St-1394/2018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KIM TOURISM d.o.o.</izvorni_sadrzaj>
    <derivirana_varijabla naziv="DomainObject.Predmet.ProtustrankaFormated_1">  KIM TOURISM d.o.o.</derivirana_varijabla>
  </DomainObject.Predmet.ProtustrankaFormated>
  <DomainObject.Predmet.ProtustrankaFormatedOIB>
    <izvorni_sadrzaj>  KIM TOURISM d.o.o., OIB 15545672871</izvorni_sadrzaj>
    <derivirana_varijabla naziv="DomainObject.Predmet.ProtustrankaFormatedOIB_1">  KIM TOURISM d.o.o., OIB 15545672871</derivirana_varijabla>
  </DomainObject.Predmet.ProtustrankaFormatedOIB>
  <DomainObject.Predmet.ProtustrankaFormatedWithAdress>
    <izvorni_sadrzaj> KIM TOURISM d.o.o., Trg Drage Iblera 5, 10000 Zagreb</izvorni_sadrzaj>
    <derivirana_varijabla naziv="DomainObject.Predmet.ProtustrankaFormatedWithAdress_1"> KIM TOURISM d.o.o., Trg Drage Iblera 5, 10000 Zagreb</derivirana_varijabla>
  </DomainObject.Predmet.ProtustrankaFormatedWithAdress>
  <DomainObject.Predmet.ProtustrankaFormatedWithAdressOIB>
    <izvorni_sadrzaj> KIM TOURISM d.o.o., OIB 15545672871, Trg Drage Iblera 5, 10000 Zagreb</izvorni_sadrzaj>
    <derivirana_varijabla naziv="DomainObject.Predmet.ProtustrankaFormatedWithAdressOIB_1"> KIM TOURISM d.o.o., OIB 15545672871, Trg Drage Iblera 5, 10000 Zagreb</derivirana_varijabla>
  </DomainObject.Predmet.ProtustrankaFormatedWithAdressOIB>
  <DomainObject.Predmet.ProtustrankaWithAdress>
    <izvorni_sadrzaj>KIM TOURISM d.o.o. Trg Drage Iblera 5, 10000 Zagreb</izvorni_sadrzaj>
    <derivirana_varijabla naziv="DomainObject.Predmet.ProtustrankaWithAdress_1">KIM TOURISM d.o.o. Trg Drage Iblera 5, 10000 Zagreb</derivirana_varijabla>
  </DomainObject.Predmet.ProtustrankaWithAdress>
  <DomainObject.Predmet.ProtustrankaWithAdressOIB>
    <izvorni_sadrzaj>KIM TOURISM d.o.o., OIB 15545672871, Trg Drage Iblera 5, 10000 Zagreb</izvorni_sadrzaj>
    <derivirana_varijabla naziv="DomainObject.Predmet.ProtustrankaWithAdressOIB_1">KIM TOURISM d.o.o., OIB 15545672871, Trg Drage Iblera 5, 10000 Zagreb</derivirana_varijabla>
  </DomainObject.Predmet.ProtustrankaWithAdressOIB>
  <DomainObject.Predmet.ProtustrankaNazivFormated>
    <izvorni_sadrzaj>KIM TOURISM d.o.o.</izvorni_sadrzaj>
    <derivirana_varijabla naziv="DomainObject.Predmet.ProtustrankaNazivFormated_1">KIM TOURISM d.o.o.</derivirana_varijabla>
  </DomainObject.Predmet.ProtustrankaNazivFormated>
  <DomainObject.Predmet.ProtustrankaNazivFormatedOIB>
    <izvorni_sadrzaj>KIM TOURISM d.o.o., OIB 15545672871</izvorni_sadrzaj>
    <derivirana_varijabla naziv="DomainObject.Predmet.ProtustrankaNazivFormatedOIB_1">KIM TOURISM d.o.o., OIB 15545672871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Inhwan Kim</izvorni_sadrzaj>
    <derivirana_varijabla naziv="DomainObject.Predmet.StrankaFormated_1">  FINA Regionalni centar Zagreb; Inhwan Kim</derivirana_varijabla>
  </DomainObject.Predmet.StrankaFormated>
  <DomainObject.Predmet.StrankaFormatedOIB>
    <izvorni_sadrzaj>  FINA Regionalni centar Zagreb, OIB 85821130368; Inhwan Kim, OIB 10279607477</izvorni_sadrzaj>
    <derivirana_varijabla naziv="DomainObject.Predmet.StrankaFormatedOIB_1">  FINA Regionalni centar Zagreb, OIB 85821130368; Inhwan Kim, OIB 10279607477</derivirana_varijabla>
  </DomainObject.Predmet.StrankaFormatedOIB>
  <DomainObject.Predmet.StrankaFormatedWithAdress>
    <izvorni_sadrzaj> FINA Regionalni centar Zagreb, Trg svibanjskih žrtava 1995 .1, 10000 Zagreb; Inhwan Kim, Trg Drage Iblera 5, 10000 Zagreb</izvorni_sadrzaj>
    <derivirana_varijabla naziv="DomainObject.Predmet.StrankaFormatedWithAdress_1"> FINA Regionalni centar Zagreb, Trg svibanjskih žrtava 1995 .1, 10000 Zagreb; Inhwan Kim, Trg Drage Iblera 5, 10000 Zagreb</derivirana_varijabla>
  </DomainObject.Predmet.StrankaFormatedWithAdress>
  <DomainObject.Predmet.StrankaFormatedWithAdressOIB>
    <izvorni_sadrzaj> FINA Regionalni centar Zagreb, OIB 85821130368, Trg svibanjskih žrtava 1995 .1, 10000 Zagreb; Inhwan Kim, OIB 10279607477, Trg Drage Iblera 5, 10000 Zagreb</izvorni_sadrzaj>
    <derivirana_varijabla naziv="DomainObject.Predmet.StrankaFormatedWithAdressOIB_1"> FINA Regionalni centar Zagreb, OIB 85821130368, Trg svibanjskih žrtava 1995 .1, 10000 Zagreb; Inhwan Kim, OIB 10279607477, Trg Drage Iblera 5, 10000 Zagreb</derivirana_varijabla>
  </DomainObject.Predmet.StrankaFormatedWithAdressOIB>
  <DomainObject.Predmet.StrankaWithAdress>
    <izvorni_sadrzaj>FINA Regionalni centar Zagreb Trg svibanjskih žrtava 1995 .1,10000 Zagreb,Inhwan Kim Trg Drage Iblera 5,10000 Zagreb</izvorni_sadrzaj>
    <derivirana_varijabla naziv="DomainObject.Predmet.StrankaWithAdress_1">FINA Regionalni centar Zagreb Trg svibanjskih žrtava 1995 .1,10000 Zagreb,Inhwan Kim Trg Drage Iblera 5,10000 Zagreb</derivirana_varijabla>
  </DomainObject.Predmet.StrankaWithAdress>
  <DomainObject.Predmet.StrankaWithAdressOIB>
    <izvorni_sadrzaj>FINA Regionalni centar Zagreb, OIB 85821130368, Trg svibanjskih žrtava 1995 .1,10000 Zagreb,Inhwan Kim, OIB 10279607477, Trg Drage Iblera 5,10000 Zagreb</izvorni_sadrzaj>
    <derivirana_varijabla naziv="DomainObject.Predmet.StrankaWithAdressOIB_1">FINA Regionalni centar Zagreb, OIB 85821130368, Trg svibanjskih žrtava 1995 .1,10000 Zagreb,Inhwan Kim, OIB 10279607477, Trg Drage Iblera 5,10000 Zagreb</derivirana_varijabla>
  </DomainObject.Predmet.StrankaWithAdressOIB>
  <DomainObject.Predmet.StrankaNazivFormated>
    <izvorni_sadrzaj>FINA Regionalni centar Zagreb,Inhwan Kim</izvorni_sadrzaj>
    <derivirana_varijabla naziv="DomainObject.Predmet.StrankaNazivFormated_1">FINA Regionalni centar Zagreb,Inhwan Kim</derivirana_varijabla>
  </DomainObject.Predmet.StrankaNazivFormated>
  <DomainObject.Predmet.StrankaNazivFormatedOIB>
    <izvorni_sadrzaj>FINA Regionalni centar Zagreb, OIB 85821130368,Inhwan Kim, OIB 10279607477</izvorni_sadrzaj>
    <derivirana_varijabla naziv="DomainObject.Predmet.StrankaNazivFormatedOIB_1">FINA Regionalni centar Zagreb, OIB 85821130368,Inhwan Kim, OIB 10279607477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Inhwan Kim</item>
    </izvorni_sadrzaj>
    <derivirana_varijabla naziv="DomainObject.Predmet.StrankaListFormated_1">
      <item>FINA Regionalni centar Zagreb</item>
      <item>Inhwan Kim</item>
    </derivirana_varijabla>
  </DomainObject.Predmet.StrankaListFormated>
  <DomainObject.Predmet.StrankaListFormatedOIB>
    <izvorni_sadrzaj>
      <item>FINA Regionalni centar Zagreb, OIB 85821130368</item>
      <item>Inhwan Kim, OIB 10279607477</item>
    </izvorni_sadrzaj>
    <derivirana_varijabla naziv="DomainObject.Predmet.StrankaListFormatedOIB_1">
      <item>FINA Regionalni centar Zagreb, OIB 85821130368</item>
      <item>Inhwan Kim, OIB 10279607477</item>
    </derivirana_varijabla>
  </DomainObject.Predmet.StrankaListFormatedOIB>
  <DomainObject.Predmet.StrankaListFormatedWithAdress>
    <izvorni_sadrzaj>
      <item>FINA Regionalni centar Zagreb, Trg svibanjskih žrtava 1995 .1, 10000 Zagreb</item>
      <item>Inhwan Kim, Trg Drage Iblera 5, 10000 Zagreb</item>
    </izvorni_sadrzaj>
    <derivirana_varijabla naziv="DomainObject.Predmet.StrankaListFormatedWithAdress_1">
      <item>FINA Regionalni centar Zagreb, Trg svibanjskih žrtava 1995 .1, 10000 Zagreb</item>
      <item>Inhwan Kim, Trg Drage Iblera 5, 10000 Zagreb</item>
    </derivirana_varijabla>
  </DomainObject.Predmet.StrankaListFormatedWithAdress>
  <DomainObject.Predmet.StrankaListFormatedWithAdressOIB>
    <izvorni_sadrzaj>
      <item>FINA Regionalni centar Zagreb, OIB 85821130368, Trg svibanjskih žrtava 1995 .1, 10000 Zagreb</item>
      <item>Inhwan Kim, OIB 10279607477, Trg Drage Iblera 5, 10000 Zagreb</item>
    </izvorni_sadrzaj>
    <derivirana_varijabla naziv="DomainObject.Predmet.StrankaListFormatedWithAdressOIB_1">
      <item>FINA Regionalni centar Zagreb, OIB 85821130368, Trg svibanjskih žrtava 1995 .1, 10000 Zagreb</item>
      <item>Inhwan Kim, OIB 10279607477, Trg Drage Iblera 5, 10000 Zagreb</item>
    </derivirana_varijabla>
  </DomainObject.Predmet.StrankaListFormatedWithAdressOIB>
  <DomainObject.Predmet.StrankaListNazivFormated>
    <izvorni_sadrzaj>
      <item>FINA Regionalni centar Zagreb</item>
      <item>Inhwan Kim</item>
    </izvorni_sadrzaj>
    <derivirana_varijabla naziv="DomainObject.Predmet.StrankaListNazivFormated_1">
      <item>FINA Regionalni centar Zagreb</item>
      <item>Inhwan Kim</item>
    </derivirana_varijabla>
  </DomainObject.Predmet.StrankaListNazivFormated>
  <DomainObject.Predmet.StrankaListNazivFormatedOIB>
    <izvorni_sadrzaj>
      <item>FINA Regionalni centar Zagreb, OIB 85821130368</item>
      <item>Inhwan Kim, OIB 10279607477</item>
    </izvorni_sadrzaj>
    <derivirana_varijabla naziv="DomainObject.Predmet.StrankaListNazivFormatedOIB_1">
      <item>FINA Regionalni centar Zagreb, OIB 85821130368</item>
      <item>Inhwan Kim, OIB 10279607477</item>
    </derivirana_varijabla>
  </DomainObject.Predmet.StrankaListNazivFormatedOIB>
  <DomainObject.Predmet.ProtuStrankaListFormated>
    <izvorni_sadrzaj>
      <item>KIM TOURISM d.o.o.</item>
    </izvorni_sadrzaj>
    <derivirana_varijabla naziv="DomainObject.Predmet.ProtuStrankaListFormated_1">
      <item>KIM TOURISM d.o.o.</item>
    </derivirana_varijabla>
  </DomainObject.Predmet.ProtuStrankaListFormated>
  <DomainObject.Predmet.ProtuStrankaListFormatedOIB>
    <izvorni_sadrzaj>
      <item>KIM TOURISM d.o.o., OIB 15545672871</item>
    </izvorni_sadrzaj>
    <derivirana_varijabla naziv="DomainObject.Predmet.ProtuStrankaListFormatedOIB_1">
      <item>KIM TOURISM d.o.o., OIB 15545672871</item>
    </derivirana_varijabla>
  </DomainObject.Predmet.ProtuStrankaListFormatedOIB>
  <DomainObject.Predmet.ProtuStrankaListFormatedWithAdress>
    <izvorni_sadrzaj>
      <item>KIM TOURISM d.o.o., Trg Drage Iblera 5, 10000 Zagreb</item>
    </izvorni_sadrzaj>
    <derivirana_varijabla naziv="DomainObject.Predmet.ProtuStrankaListFormatedWithAdress_1">
      <item>KIM TOURISM d.o.o., Trg Drage Iblera 5, 10000 Zagreb</item>
    </derivirana_varijabla>
  </DomainObject.Predmet.ProtuStrankaListFormatedWithAdress>
  <DomainObject.Predmet.ProtuStrankaListFormatedWithAdressOIB>
    <izvorni_sadrzaj>
      <item>KIM TOURISM d.o.o., OIB 15545672871, Trg Drage Iblera 5, 10000 Zagreb</item>
    </izvorni_sadrzaj>
    <derivirana_varijabla naziv="DomainObject.Predmet.ProtuStrankaListFormatedWithAdressOIB_1">
      <item>KIM TOURISM d.o.o., OIB 15545672871, Trg Drage Iblera 5, 10000 Zagreb</item>
    </derivirana_varijabla>
  </DomainObject.Predmet.ProtuStrankaListFormatedWithAdressOIB>
  <DomainObject.Predmet.ProtuStrankaListNazivFormated>
    <izvorni_sadrzaj>
      <item>KIM TOURISM d.o.o.</item>
    </izvorni_sadrzaj>
    <derivirana_varijabla naziv="DomainObject.Predmet.ProtuStrankaListNazivFormated_1">
      <item>KIM TOURISM d.o.o.</item>
    </derivirana_varijabla>
  </DomainObject.Predmet.ProtuStrankaListNazivFormated>
  <DomainObject.Predmet.ProtuStrankaListNazivFormatedOIB>
    <izvorni_sadrzaj>
      <item>KIM TOURISM d.o.o., OIB 15545672871</item>
    </izvorni_sadrzaj>
    <derivirana_varijabla naziv="DomainObject.Predmet.ProtuStrankaListNazivFormatedOIB_1">
      <item>KIM TOURISM d.o.o., OIB 15545672871</item>
    </derivirana_varijabla>
  </DomainObject.Predmet.ProtuStrankaListNazivFormatedOIB>
  <DomainObject.Predmet.OstaliListFormated>
    <izvorni_sadrzaj>
      <item>Raiffeisenbank Austria d.d.</item>
      <item>INHWAN KIM</item>
    </izvorni_sadrzaj>
    <derivirana_varijabla naziv="DomainObject.Predmet.OstaliListFormated_1">
      <item>Raiffeisenbank Austria d.d.</item>
      <item>INHWAN KIM</item>
    </derivirana_varijabla>
  </DomainObject.Predmet.OstaliListFormated>
  <DomainObject.Predmet.OstaliListFormatedOIB>
    <izvorni_sadrzaj>
      <item>Raiffeisenbank Austria d.d., OIB 53056966535</item>
      <item>INHWAN KIM, OIB 10279607477</item>
    </izvorni_sadrzaj>
    <derivirana_varijabla naziv="DomainObject.Predmet.OstaliListFormatedOIB_1">
      <item>Raiffeisenbank Austria d.d., OIB 53056966535</item>
      <item>INHWAN KIM, OIB 10279607477</item>
    </derivirana_varijabla>
  </DomainObject.Predmet.OstaliListFormatedOIB>
  <DomainObject.Predmet.OstaliListFormatedWithAdress>
    <izvorni_sadrzaj>
      <item>Raiffeisenbank Austria d.d., Magazinska cesta 69, 10000 Zagreb</item>
      <item>INHWAN KIM, Trg Drage Iblera 5, 10000 Zagreb</item>
    </izvorni_sadrzaj>
    <derivirana_varijabla naziv="DomainObject.Predmet.OstaliListFormatedWithAdress_1">
      <item>Raiffeisenbank Austria d.d., Magazinska cesta 69, 10000 Zagreb</item>
      <item>INHWAN KIM, Trg Drage Iblera 5,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INHWAN KIM, OIB 10279607477, Trg Drage Iblera 5, 10000 Zagreb</item>
    </izvorni_sadrzaj>
    <derivirana_varijabla naziv="DomainObject.Predmet.OstaliListFormatedWithAdressOIB_1">
      <item>Raiffeisenbank Austria d.d., OIB 53056966535, Magazinska cesta 69, 10000 Zagreb</item>
      <item>INHWAN KIM, OIB 10279607477, Trg Drage Iblera 5, 10000 Zagreb</item>
    </derivirana_varijabla>
  </DomainObject.Predmet.OstaliListFormatedWithAdressOIB>
  <DomainObject.Predmet.OstaliListNazivFormated>
    <izvorni_sadrzaj>
      <item>Raiffeisenbank Austria d.d.</item>
      <item>INHWAN KIM</item>
    </izvorni_sadrzaj>
    <derivirana_varijabla naziv="DomainObject.Predmet.OstaliListNazivFormated_1">
      <item>Raiffeisenbank Austria d.d.</item>
      <item>INHWAN KIM</item>
    </derivirana_varijabla>
  </DomainObject.Predmet.OstaliListNazivFormated>
  <DomainObject.Predmet.OstaliListNazivFormatedOIB>
    <izvorni_sadrzaj>
      <item>Raiffeisenbank Austria d.d., OIB 53056966535</item>
      <item>INHWAN KIM, OIB 10279607477</item>
    </izvorni_sadrzaj>
    <derivirana_varijabla naziv="DomainObject.Predmet.OstaliListNazivFormatedOIB_1">
      <item>Raiffeisenbank Austria d.d., OIB 53056966535</item>
      <item>INHWAN KIM, OIB 10279607477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St-1394/2018-20</izvorni_sadrzaj>
    <derivirana_varijabla naziv="DomainObject.PoslovniBrojDokumenta_1">St-1394/2018-20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KIM TOURISM d.o.o.</izvorni_sadrzaj>
    <derivirana_varijabla naziv="DomainObject.Predmet.ProtustrankaIDrugi_1">KIM TOURISM d.o.o.</derivirana_varijabla>
  </DomainObject.Predmet.ProtustrankaIDrugi>
  <DomainObject.Predmet.StrankaIDrugiAdressOIB>
    <izvorni_sadrzaj>FINA Regionalni centar Zagreb, OIB 85821130368, Trg svibanjskih žrtava 1995 .1, 10000 Zagreb i dr.</izvorni_sadrzaj>
    <derivirana_varijabla naziv="DomainObject.Predmet.StrankaIDrugiAdressOIB_1">FINA Regionalni centar Zagreb, OIB 85821130368, Trg svibanjskih žrtava 1995 .1, 10000 Zagreb i dr.</derivirana_varijabla>
  </DomainObject.Predmet.StrankaIDrugiAdressOIB>
  <DomainObject.Predmet.ProtustrankaIDrugiAdressOIB>
    <izvorni_sadrzaj>KIM TOURISM d.o.o., OIB 15545672871, Trg Drage Iblera 5, 10000 Zagreb</izvorni_sadrzaj>
    <derivirana_varijabla naziv="DomainObject.Predmet.ProtustrankaIDrugiAdressOIB_1">KIM TOURISM d.o.o., OIB 15545672871, Trg Drage Iblera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KIM TOURISM d.o.o.</item>
      <item>Raiffeisenbank Austria d.d.</item>
      <item>INHWAN KIM</item>
      <item>Inhwan Kim</item>
    </izvorni_sadrzaj>
    <derivirana_varijabla naziv="DomainObject.Predmet.SudioniciListNaziv_1">
      <item>FINA Regionalni centar Zagreb</item>
      <item>KIM TOURISM d.o.o.</item>
      <item>Raiffeisenbank Austria d.d.</item>
      <item>INHWAN KIM</item>
      <item>Inhwan Kim</item>
    </derivirana_varijabla>
  </DomainObject.Predmet.SudioniciListNaziv>
  <DomainObject.Predmet.SudioniciListAdressOIB>
    <izvorni_sadrzaj>
      <item>FINA Regionalni centar Zagreb, OIB 85821130368, Trg svibanjskih žrtava 1995 .1,10000 Zagreb</item>
      <item>KIM TOURISM d.o.o., OIB 15545672871, Trg Drage Iblera 5,10000 Zagreb</item>
      <item>Raiffeisenbank Austria d.d., OIB 53056966535, Magazinska cesta 69,10000 Zagreb</item>
      <item>INHWAN KIM, OIB 10279607477, Trg Drage Iblera 5,10000 Zagreb</item>
      <item>Inhwan Kim, OIB 10279607477, Trg Drage Iblera 5,10000 Zagreb</item>
    </izvorni_sadrzaj>
    <derivirana_varijabla naziv="DomainObject.Predmet.SudioniciListAdressOIB_1">
      <item>FINA Regionalni centar Zagreb, OIB 85821130368, Trg svibanjskih žrtava 1995 .1,10000 Zagreb</item>
      <item>KIM TOURISM d.o.o., OIB 15545672871, Trg Drage Iblera 5,10000 Zagreb</item>
      <item>Raiffeisenbank Austria d.d., OIB 53056966535, Magazinska cesta 69,10000 Zagreb</item>
      <item>INHWAN KIM, OIB 10279607477, Trg Drage Iblera 5,10000 Zagreb</item>
      <item>Inhwan Kim, OIB 10279607477, Trg Drage Iblera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15545672871</item>
      <item>, OIB 53056966535</item>
      <item>, OIB 10279607477</item>
      <item>, OIB 10279607477</item>
    </izvorni_sadrzaj>
    <derivirana_varijabla naziv="DomainObject.Predmet.SudioniciListNazivOIB_1">
      <item>, OIB 85821130368</item>
      <item>, OIB 15545672871</item>
      <item>, OIB 53056966535</item>
      <item>, OIB 10279607477</item>
      <item>, OIB 10279607477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St-1394/2018-18</izvorni_sadrzaj>
    <derivirana_varijabla naziv="DomainObject.PredzadnjaOdlukaIzPredmeta.Oznaka_1">St-1394/2018-18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1532</properties:Characters>
  <properties:Lines>55</properties:Lines>
  <properties:Paragraphs>18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2019-04-02T11:39:00Z</dcterms:created>
  <dc:creator>nmarkovic</dc:creator>
  <cp:lastModifiedBy>Nikolina Krunić</cp:lastModifiedBy>
  <cp:lastPrinted>2019-04-26T08:44:00Z</cp:lastPrinted>
  <dcterms:modified xmlns:xsi="http://www.w3.org/2001/XMLSchema-instance" xsi:type="dcterms:W3CDTF">2019-04-26T08:44:00Z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St-1394/2018-20 / Odluka - Rješenje - ispravak rješenja (7._Rješenje-_ispravak_rješenja._rješenje-_ispravak_rješenja)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