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080039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080039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161A15" w:rsidR="00E86F95" w:rsidRPr="00080039">
            <w:pPr>
              <w:pStyle w:val="VSVerzija"/>
              <w:jc w:val="right"/>
            </w:pPr>
            <w:r w:rsidRPr="00080039">
              <w:t>Poslovni b</w:t>
            </w:r>
            <w:r w:rsidR="00E20817" w:rsidRPr="00080039">
              <w:t xml:space="preserve">roj: </w:t>
            </w:r>
            <w:r w:rsidR="008B1DE0" w:rsidRPr="00080039">
              <w:t>1 St</w:t>
            </w:r>
            <w:r w:rsidR="00E20817" w:rsidRPr="00080039">
              <w:t>-</w:t>
            </w:r>
            <w:r w:rsidR="00161A15">
              <w:t>241</w:t>
            </w:r>
            <w:r w:rsidR="008B1DE0" w:rsidRPr="00080039">
              <w:t>/201</w:t>
            </w:r>
            <w:r w:rsidR="00727AF8" w:rsidRPr="00080039">
              <w:t>8</w:t>
            </w:r>
            <w:r w:rsidR="00E86F95" w:rsidRPr="00080039">
              <w:t>-</w:t>
            </w:r>
            <w:r w:rsidR="00161A15">
              <w:t>4</w:t>
            </w:r>
          </w:p>
        </w:tc>
      </w:tr>
    </w:tbl>
    <w:p w14:textId="9ba33ab" w14:paraId="9ba33ab" w:rsidRDefault="00E86F95" w:rsidP="00E86F95" w:rsidR="00E86F95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M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C50709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P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U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B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L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345212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H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V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A</w:t>
      </w:r>
      <w:r w:rsidR="008B1DE0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T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S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Š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NJ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AF484E" w:rsidRPr="00080039">
        <w:rPr>
          <w:rFonts w:hAnsi="Times New Roman" w:ascii="Times New Roman"/>
          <w:sz w:val="24"/>
          <w:szCs w:val="24"/>
        </w:rPr>
        <w:t xml:space="preserve">Trgovački sud u Varaždinu po sudskoj savjetnici Janji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="00AF484E" w:rsidRPr="00080039">
        <w:rPr>
          <w:rFonts w:hAnsi="Times New Roman" w:ascii="Times New Roman"/>
          <w:sz w:val="24"/>
          <w:szCs w:val="24"/>
        </w:rPr>
        <w:t xml:space="preserve">, u stečajnom  predmetu povodom zahtjeva Financijske agencije Regionalni centar Zagreb, Podružnica Varaždin, Augusta Cesarca 2, Varaždin, OIB: 85821130368, za pokretanje skraćenog stečajnog postupka protiv dužnika </w:t>
      </w:r>
      <w:r w:rsidR="00161A15" w:rsidRPr="00161A15">
        <w:rPr>
          <w:rFonts w:eastAsia="Times New Roman" w:hAnsi="Times New Roman" w:ascii="Times New Roman"/>
          <w:sz w:val="24"/>
          <w:szCs w:val="24"/>
        </w:rPr>
        <w:t>MALI MATE  j.d.o.o., Drnje, Stjepana Pašice 1/A, OIB: 88584766426</w:t>
      </w:r>
      <w:r w:rsidR="00D409C2" w:rsidRPr="00080039">
        <w:rPr>
          <w:rFonts w:hAnsi="Times New Roman" w:ascii="Times New Roman"/>
          <w:sz w:val="24"/>
          <w:szCs w:val="24"/>
        </w:rPr>
        <w:t xml:space="preserve">, dana </w:t>
      </w:r>
      <w:r w:rsidR="00E97B8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</w:t>
      </w:r>
      <w:r w:rsidR="00AF484E" w:rsidRPr="00080039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161A15" w:rsidRPr="00161A15">
        <w:rPr>
          <w:rFonts w:eastAsia="Times New Roman" w:hAnsi="Times New Roman" w:ascii="Times New Roman"/>
          <w:sz w:val="24"/>
          <w:szCs w:val="24"/>
        </w:rPr>
        <w:t>MALI MATE  j.d.o.o., Drnje, Stjepana Pašice 1/A, OIB: 88584766426</w:t>
      </w:r>
      <w:r w:rsidR="00AF484E" w:rsidRPr="00080039">
        <w:rPr>
          <w:rFonts w:hAnsi="Times New Roman" w:ascii="Times New Roman"/>
          <w:sz w:val="24"/>
          <w:szCs w:val="24"/>
        </w:rPr>
        <w:t xml:space="preserve">, s danom </w:t>
      </w:r>
      <w:r w:rsidR="00E97B8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u </w:t>
      </w:r>
      <w:r w:rsidR="00E97B89">
        <w:rPr>
          <w:rFonts w:hAnsi="Times New Roman" w:ascii="Times New Roman"/>
          <w:sz w:val="24"/>
          <w:szCs w:val="24"/>
        </w:rPr>
        <w:t>12</w:t>
      </w:r>
      <w:r w:rsidR="00AF484E" w:rsidRPr="00080039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2</w:t>
      </w:r>
      <w:r w:rsidR="00AF484E" w:rsidRPr="00080039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161A15" w:rsidRPr="00161A15">
        <w:rPr>
          <w:rFonts w:eastAsia="Times New Roman" w:hAnsi="Times New Roman" w:ascii="Times New Roman"/>
          <w:sz w:val="24"/>
          <w:szCs w:val="24"/>
        </w:rPr>
        <w:t>MALI MATE  j.d.o.o., Drnje, Stjepana Pašice 1/A, OIB: 88584766426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3</w:t>
      </w:r>
      <w:r w:rsidR="00AF484E" w:rsidRPr="00080039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161A15" w:rsidRPr="00161A15">
        <w:rPr>
          <w:rFonts w:hAnsi="Times New Roman" w:ascii="Times New Roman"/>
          <w:sz w:val="24"/>
          <w:szCs w:val="24"/>
        </w:rPr>
        <w:t>Snježana Vrkljan, Zagreb, Kralja Zvonimira 75</w:t>
      </w:r>
      <w:r w:rsidR="00CF24F7" w:rsidRPr="00CF24F7">
        <w:rPr>
          <w:rFonts w:hAnsi="Times New Roman" w:ascii="Times New Roman"/>
          <w:sz w:val="24"/>
          <w:szCs w:val="24"/>
        </w:rPr>
        <w:t xml:space="preserve">, OIB: </w:t>
      </w:r>
      <w:r w:rsidR="00161A15">
        <w:rPr>
          <w:rFonts w:hAnsi="Times New Roman" w:ascii="Times New Roman"/>
          <w:sz w:val="24"/>
          <w:szCs w:val="24"/>
        </w:rPr>
        <w:t>44740101731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</w:t>
      </w:r>
      <w:r w:rsidR="00AF484E" w:rsidRPr="00080039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161A15" w:rsidRPr="00161A15">
        <w:rPr>
          <w:rFonts w:eastAsia="Times New Roman" w:hAnsi="Times New Roman" w:ascii="Times New Roman"/>
          <w:sz w:val="24"/>
          <w:szCs w:val="24"/>
        </w:rPr>
        <w:t>MALI MATE  j.d.o.o., Drnje, Stjepana Pašice 1/A, OIB: 88584766426</w:t>
      </w:r>
      <w:r w:rsidR="00AF484E"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161A15">
        <w:rPr>
          <w:rFonts w:hAnsi="Times New Roman" w:ascii="Times New Roman"/>
          <w:sz w:val="24"/>
          <w:szCs w:val="24"/>
        </w:rPr>
        <w:t>29</w:t>
      </w:r>
      <w:r w:rsidR="00913EF3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E97B89">
        <w:rPr>
          <w:rFonts w:hAnsi="Times New Roman" w:ascii="Times New Roman"/>
          <w:sz w:val="24"/>
          <w:szCs w:val="24"/>
        </w:rPr>
        <w:t>lipnja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727AF8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A07D80" w:rsidRPr="00080039">
        <w:rPr>
          <w:rFonts w:hAnsi="Times New Roman" w:ascii="Times New Roman"/>
          <w:sz w:val="24"/>
          <w:szCs w:val="24"/>
        </w:rPr>
        <w:t>le ispunjene pretpostavke iz članka</w:t>
      </w:r>
      <w:r w:rsidRPr="00080039">
        <w:rPr>
          <w:rFonts w:hAnsi="Times New Roman" w:ascii="Times New Roman"/>
          <w:sz w:val="24"/>
          <w:szCs w:val="24"/>
        </w:rPr>
        <w:t xml:space="preserve"> 428. Stečajnog zakona (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>Narodne novine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 xml:space="preserve"> broj</w:t>
      </w:r>
      <w:r w:rsidRPr="00080039">
        <w:rPr>
          <w:rFonts w:hAnsi="Times New Roman" w:ascii="Times New Roman"/>
          <w:sz w:val="24"/>
          <w:szCs w:val="24"/>
        </w:rPr>
        <w:t xml:space="preserve"> 71/15</w:t>
      </w:r>
      <w:r w:rsidR="00CF24F7">
        <w:rPr>
          <w:rFonts w:hAnsi="Times New Roman" w:ascii="Times New Roman"/>
          <w:sz w:val="24"/>
          <w:szCs w:val="24"/>
        </w:rPr>
        <w:t>, 104/17</w:t>
      </w:r>
      <w:r w:rsidRPr="00080039">
        <w:rPr>
          <w:rFonts w:hAnsi="Times New Roman" w:ascii="Times New Roman"/>
          <w:sz w:val="24"/>
          <w:szCs w:val="24"/>
        </w:rPr>
        <w:t xml:space="preserve"> - da</w:t>
      </w:r>
      <w:r w:rsidR="00A07D80" w:rsidRPr="00080039">
        <w:rPr>
          <w:rFonts w:hAnsi="Times New Roman" w:ascii="Times New Roman"/>
          <w:sz w:val="24"/>
          <w:szCs w:val="24"/>
        </w:rPr>
        <w:t>lje SZ-a), sud je, primjenom članaka</w:t>
      </w:r>
      <w:r w:rsidRPr="00080039">
        <w:rPr>
          <w:rFonts w:hAnsi="Times New Roman" w:ascii="Times New Roman"/>
          <w:sz w:val="24"/>
          <w:szCs w:val="24"/>
        </w:rPr>
        <w:t xml:space="preserve"> 430</w:t>
      </w:r>
      <w:r w:rsidR="00A07D80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A07D80" w:rsidRPr="00080039">
        <w:rPr>
          <w:rFonts w:hAnsi="Times New Roman" w:ascii="Times New Roman"/>
          <w:sz w:val="24"/>
          <w:szCs w:val="24"/>
        </w:rPr>
        <w:t>a postupka, sud je primjenom članaka</w:t>
      </w:r>
      <w:r w:rsidRPr="00080039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 w:rsidR="00E97B89">
        <w:rPr>
          <w:rFonts w:hAnsi="Times New Roman" w:ascii="Times New Roman"/>
          <w:sz w:val="24"/>
          <w:szCs w:val="24"/>
        </w:rPr>
        <w:t>5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Janja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Pr="00080039">
        <w:rPr>
          <w:rFonts w:hAnsi="Times New Roman" w:ascii="Times New Roman"/>
          <w:sz w:val="24"/>
          <w:szCs w:val="24"/>
        </w:rPr>
        <w:t>, v.r.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8B1DE0" w:rsidRPr="00080039">
        <w:rPr>
          <w:rFonts w:hAnsi="Times New Roman" w:ascii="Times New Roman"/>
          <w:sz w:val="24"/>
          <w:szCs w:val="24"/>
        </w:rPr>
        <w:t>Uputa o pravnom lijeku</w:t>
      </w:r>
      <w:r w:rsidRPr="00080039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080039">
        <w:rPr>
          <w:rFonts w:hAnsi="Times New Roman" w:ascii="Times New Roman"/>
          <w:sz w:val="24"/>
          <w:szCs w:val="24"/>
        </w:rPr>
        <w:t>1/</w:t>
      </w:r>
      <w:r w:rsidRPr="0008003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</w:t>
      </w:r>
      <w:r w:rsidR="007A5BDF" w:rsidRPr="00080039">
        <w:rPr>
          <w:rFonts w:hAnsi="Times New Roman" w:ascii="Times New Roman"/>
          <w:sz w:val="24"/>
          <w:szCs w:val="24"/>
        </w:rPr>
        <w:t>tvaranja stečajnog postupka (članak</w:t>
      </w:r>
      <w:r w:rsidRPr="00080039">
        <w:rPr>
          <w:rFonts w:hAnsi="Times New Roman" w:ascii="Times New Roman"/>
          <w:sz w:val="24"/>
          <w:szCs w:val="24"/>
        </w:rPr>
        <w:t xml:space="preserve"> 128. st</w:t>
      </w:r>
      <w:r w:rsidR="007A5BDF" w:rsidRPr="00080039">
        <w:rPr>
          <w:rFonts w:hAnsi="Times New Roman" w:ascii="Times New Roman"/>
          <w:sz w:val="24"/>
          <w:szCs w:val="24"/>
        </w:rPr>
        <w:t>avak</w:t>
      </w:r>
      <w:r w:rsidRPr="00080039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61A15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Dužnik </w:t>
      </w:r>
      <w:r w:rsidR="00161A15" w:rsidRPr="00161A15">
        <w:rPr>
          <w:rFonts w:eastAsia="Times New Roman" w:hAnsi="Times New Roman" w:ascii="Times New Roman"/>
          <w:sz w:val="24"/>
          <w:szCs w:val="24"/>
        </w:rPr>
        <w:t>MALI MATE  j.d.o.o., Drnje, Stjep</w:t>
      </w:r>
      <w:r w:rsidR="00161A15">
        <w:rPr>
          <w:rFonts w:eastAsia="Times New Roman" w:hAnsi="Times New Roman" w:ascii="Times New Roman"/>
          <w:sz w:val="24"/>
          <w:szCs w:val="24"/>
        </w:rPr>
        <w:t>ana Pašice 1/A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080039">
        <w:rPr>
          <w:rFonts w:hAnsi="Times New Roman" w:ascii="Times New Roman"/>
          <w:sz w:val="24"/>
          <w:szCs w:val="24"/>
        </w:rPr>
        <w:t xml:space="preserve">Područni ured </w:t>
      </w:r>
      <w:r w:rsidR="00CF24F7">
        <w:rPr>
          <w:rFonts w:hAnsi="Times New Roman" w:ascii="Times New Roman"/>
          <w:sz w:val="24"/>
          <w:szCs w:val="24"/>
        </w:rPr>
        <w:t>Koprivnica</w:t>
      </w:r>
      <w:r w:rsidR="00792B77" w:rsidRPr="00080039">
        <w:rPr>
          <w:rFonts w:hAnsi="Times New Roman" w:ascii="Times New Roman"/>
          <w:sz w:val="24"/>
          <w:szCs w:val="24"/>
        </w:rPr>
        <w:t xml:space="preserve">, </w:t>
      </w:r>
      <w:r w:rsidR="00CF24F7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CF24F7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Stečajni upravitelj, </w:t>
      </w:r>
      <w:r w:rsidR="00161A15">
        <w:rPr>
          <w:rFonts w:hAnsi="Times New Roman" w:ascii="Times New Roman"/>
          <w:sz w:val="24"/>
          <w:szCs w:val="24"/>
        </w:rPr>
        <w:t>Snježana Vrkljan, Zagreb, Kralja Zvonimira 75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08003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F78" w:rsidP="00501147" w:rsidR="00DE6F78">
      <w:pPr>
        <w:spacing w:lineRule="auto" w:line="240" w:after="0"/>
      </w:pPr>
      <w:r>
        <w:separator/>
      </w:r>
    </w:p>
  </w:endnote>
  <w:endnote w:id="0" w:type="continuationSeparator">
    <w:p w:rsidRDefault="00DE6F78" w:rsidP="00501147" w:rsidR="00DE6F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F78" w:rsidP="00501147" w:rsidR="00DE6F78">
      <w:pPr>
        <w:spacing w:lineRule="auto" w:line="240" w:after="0"/>
      </w:pPr>
      <w:r>
        <w:separator/>
      </w:r>
    </w:p>
  </w:footnote>
  <w:footnote w:id="0" w:type="continuationSeparator">
    <w:p w:rsidRDefault="00DE6F78" w:rsidP="00501147" w:rsidR="00DE6F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1194D">
      <w:rPr>
        <w:rFonts w:hAnsi="Times New Roman" w:ascii="Times New Roman"/>
        <w:noProof/>
        <w:sz w:val="24"/>
        <w:szCs w:val="24"/>
      </w:rPr>
      <w:t>Poslovni broj: 1 St-241/2018-4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1194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0039"/>
    <w:rsid w:val="00081C9B"/>
    <w:rsid w:val="00087C43"/>
    <w:rsid w:val="00113428"/>
    <w:rsid w:val="001426CB"/>
    <w:rsid w:val="00161A15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41525"/>
    <w:rsid w:val="0025466B"/>
    <w:rsid w:val="002D2FC4"/>
    <w:rsid w:val="002D72E0"/>
    <w:rsid w:val="002E3DDB"/>
    <w:rsid w:val="002F077F"/>
    <w:rsid w:val="002F2118"/>
    <w:rsid w:val="0031194D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A5A36"/>
    <w:rsid w:val="007A5BDF"/>
    <w:rsid w:val="007D13E9"/>
    <w:rsid w:val="00804759"/>
    <w:rsid w:val="00806E0D"/>
    <w:rsid w:val="008174E7"/>
    <w:rsid w:val="00817D25"/>
    <w:rsid w:val="008329B6"/>
    <w:rsid w:val="00836A8A"/>
    <w:rsid w:val="008473D1"/>
    <w:rsid w:val="008654DA"/>
    <w:rsid w:val="008659E3"/>
    <w:rsid w:val="00870334"/>
    <w:rsid w:val="0089796C"/>
    <w:rsid w:val="008A257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07D80"/>
    <w:rsid w:val="00A30DF7"/>
    <w:rsid w:val="00A31587"/>
    <w:rsid w:val="00A4101C"/>
    <w:rsid w:val="00A5311C"/>
    <w:rsid w:val="00A65E60"/>
    <w:rsid w:val="00A85037"/>
    <w:rsid w:val="00AB46EB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CF24F7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DE6F78"/>
    <w:rsid w:val="00E20817"/>
    <w:rsid w:val="00E25BFF"/>
    <w:rsid w:val="00E349A5"/>
    <w:rsid w:val="00E54865"/>
    <w:rsid w:val="00E84819"/>
    <w:rsid w:val="00E86F95"/>
    <w:rsid w:val="00E97B89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9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9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9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9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9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9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9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9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MATE jednostavno društvo s ograničenom odgovornošću za ugostiteljstvo i trgovinu zastupanog po punomoćniku Matija Kuzman</izvorni_sadrzaj>
    <derivirana_varijabla naziv="DomainObject.Predmet.ProtustrankaFormated_1">  MALI MATE jednostavno društvo s ograničenom odgovornošću za ugostiteljstvo i trgovinu zastupanog po punomoćniku Matija Kuzman</derivirana_varijabla>
  </DomainObject.Predmet.ProtustrankaFormated>
  <DomainObject.Predmet.ProtustrankaFormatedOIB>
    <izvorni_sadrzaj>  MALI MATE jednostavno društvo s ograničenom odgovornošću za ugostiteljstvo i trgovinu, OIB 88584766426 zastupanog po punomoćniku Matija Kuzman</izvorni_sadrzaj>
    <derivirana_varijabla naziv="DomainObject.Predmet.ProtustrankaFormatedOIB_1">  MALI MATE jednostavno društvo s ograničenom odgovornošću za ugostiteljstvo i trgovinu, OIB 88584766426 zastupanog po punomoćniku Matija Kuzman</derivirana_varijabla>
  </DomainObject.Predmet.ProtustrankaFormatedOIB>
  <DomainObject.Predmet.ProtustrankaFormatedWithAdress>
    <izvorni_sadrzaj> MALI MATE jednostavno društvo s ograničenom odgovornošću za ugostiteljstvo i trgovinu, Stjepana Pašice 1/A, 48316 Drnje zastupanog po punomoćniku Matija Kuzman</izvorni_sadrzaj>
    <derivirana_varijabla naziv="DomainObject.Predmet.ProtustrankaFormatedWithAdress_1"> MALI MATE jednostavno društvo s ograničenom odgovornošću za ugostiteljstvo i trgovinu, Stjepana Pašice 1/A, 48316 Drnje zastupanog po punomoćniku Matija Kuzman</derivirana_varijabla>
  </DomainObject.Predmet.ProtustrankaFormatedWithAdress>
  <DomainObject.Predmet.ProtustrankaFormatedWithAdressOIB>
    <izvorni_sadrzaj> MALI MATE jednostavno društvo s ograničenom odgovornošću za ugostiteljstvo i trgovinu, OIB 88584766426, Stjepana Pašice 1/A, 48316 Drnje zastupanog po punomoćniku Matija Kuzman</izvorni_sadrzaj>
    <derivirana_varijabla naziv="DomainObject.Predmet.ProtustrankaFormatedWithAdressOIB_1"> MALI MATE jednostavno društvo s ograničenom odgovornošću za ugostiteljstvo i trgovinu, OIB 88584766426, Stjepana Pašice 1/A, 48316 Drnje zastupanog po punomoćniku Matija Kuzman</derivirana_varijabla>
  </DomainObject.Predmet.ProtustrankaFormatedWithAdressOIB>
  <DomainObject.Predmet.ProtustrankaWithAdress>
    <izvorni_sadrzaj>MALI MATE jednostavno društvo s ograničenom odgovornošću za ugostiteljstvo i trgovinu Stjepana Pašice 1/A, 48316 Drnje</izvorni_sadrzaj>
    <derivirana_varijabla naziv="DomainObject.Predmet.ProtustrankaWithAdress_1">MALI MATE jednostavno društvo s ograničenom odgovornošću za ugostiteljstvo i trgovinu Stjepana Pašice 1/A, 48316 Drnje</derivirana_varijabla>
  </DomainObject.Predmet.ProtustrankaWithAdress>
  <DomainObject.Predmet.ProtustrankaWithAdressOIB>
    <izvorni_sadrzaj>MALI MATE jednostavno društvo s ograničenom odgovornošću za ugostiteljstvo i trgovinu, OIB 88584766426, Stjepana Pašice 1/A, 48316 Drnje</izvorni_sadrzaj>
    <derivirana_varijabla naziv="DomainObject.Predmet.ProtustrankaWithAdressOIB_1">MALI MATE jednostavno društvo s ograničenom odgovornošću za ugostiteljstvo i trgovinu, OIB 88584766426, Stjepana Pašice 1/A, 48316 Drnje</derivirana_varijabla>
  </DomainObject.Predmet.ProtustrankaWithAdressOIB>
  <DomainObject.Predmet.ProtustrankaNazivFormated>
    <izvorni_sadrzaj>MALI MATE jednostavno društvo s ograničenom odgovornošću za ugostiteljstvo i trgovinu</izvorni_sadrzaj>
    <derivirana_varijabla naziv="DomainObject.Predmet.ProtustrankaNazivFormated_1">MALI MATE jednostavno društvo s ograničenom odgovornošću za ugostiteljstvo i trgovinu</derivirana_varijabla>
  </DomainObject.Predmet.ProtustrankaNazivFormated>
  <DomainObject.Predmet.ProtustrankaNazivFormatedOIB>
    <izvorni_sadrzaj>MALI MATE jednostavno društvo s ograničenom odgovornošću za ugostiteljstvo i trgovinu, OIB 88584766426</izvorni_sadrzaj>
    <derivirana_varijabla naziv="DomainObject.Predmet.ProtustrankaNazivFormatedOIB_1">MALI MATE jednostavno društvo s ograničenom odgovornošću za ugostiteljstvo i trgovinu, OIB 88584766426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33538.82</izvorni_sadrzaj>
    <derivirana_varijabla naziv="DomainObject.Predmet.TrenutnaVrijednost_1">33538.82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MALI MATE jednostavno društvo s ograničenom odgovornošću za ugostiteljstvo i trgovinu zastupanog po punomoćniku Matija Kuzman</item>
    </izvorni_sadrzaj>
    <derivirana_varijabla naziv="DomainObject.Predmet.ProtuStrankaListFormated_1">
      <item>MALI MATE jednostavno društvo s ograničenom odgovornošću za ugostiteljstvo i trgovinu zastupanog po punomoćniku Matija Kuzman</item>
    </derivirana_varijabla>
  </DomainObject.Predmet.ProtuStrankaListFormated>
  <DomainObject.Predmet.ProtuStrankaListFormatedOIB>
    <izvorni_sadrzaj>
      <item>MALI MATE jednostavno društvo s ograničenom odgovornošću za ugostiteljstvo i trgovinu, OIB 88584766426 zastupanog po punomoćniku Matija Kuzman</item>
    </izvorni_sadrzaj>
    <derivirana_varijabla naziv="DomainObject.Predmet.ProtuStrankaListFormatedOIB_1">
      <item>MALI MATE jednostavno društvo s ograničenom odgovornošću za ugostiteljstvo i trgovinu, OIB 88584766426 zastupanog po punomoćniku Matija Kuzman</item>
    </derivirana_varijabla>
  </DomainObject.Predmet.ProtuStrankaListFormatedOIB>
  <DomainObject.Predmet.ProtuStrankaListFormatedWithAdress>
    <izvorni_sadrzaj>
      <item>MALI MATE jednostavno društvo s ograničenom odgovornošću za ugostiteljstvo i trgovinu, Stjepana Pašice 1/A, 48316 Drnje zastupanog po punomoćniku Matija Kuzman</item>
    </izvorni_sadrzaj>
    <derivirana_varijabla naziv="DomainObject.Predmet.ProtuStrankaListFormatedWithAdress_1">
      <item>MALI MATE jednostavno društvo s ograničenom odgovornošću za ugostiteljstvo i trgovinu, Stjepana Pašice 1/A, 48316 Drnje zastupanog po punomoćniku Matija Kuzman</item>
    </derivirana_varijabla>
  </DomainObject.Predmet.ProtuStrankaListFormatedWithAdress>
  <DomainObject.Predmet.ProtuStrankaListFormatedWithAdressOIB>
    <izvorni_sadrzaj>
      <item>MALI MATE jednostavno društvo s ograničenom odgovornošću za ugostiteljstvo i trgovinu, OIB 88584766426, Stjepana Pašice 1/A, 48316 Drnje zastupanog po punomoćniku Matija Kuzman</item>
    </izvorni_sadrzaj>
    <derivirana_varijabla naziv="DomainObject.Predmet.ProtuStrankaListFormatedWithAdressOIB_1">
      <item>MALI MATE jednostavno društvo s ograničenom odgovornošću za ugostiteljstvo i trgovinu, OIB 88584766426, Stjepana Pašice 1/A, 48316 Drnje zastupanog po punomoćniku Matija Kuzman</item>
    </derivirana_varijabla>
  </DomainObject.Predmet.ProtuStrankaListFormatedWithAdressOIB>
  <DomainObject.Predmet.ProtuStrankaListNazivFormated>
    <izvorni_sadrzaj>
      <item>MALI MATE jednostavno društvo s ograničenom odgovornošću za ugostiteljstvo i trgovinu</item>
    </izvorni_sadrzaj>
    <derivirana_varijabla naziv="DomainObject.Predmet.ProtuStrankaListNazivFormated_1">
      <item>MALI MATE jednostavno društvo s ograničenom odgovornošću za ugostiteljstvo i trgovinu</item>
    </derivirana_varijabla>
  </DomainObject.Predmet.ProtuStrankaListNazivFormated>
  <DomainObject.Predmet.ProtuStrankaListNazivFormatedOIB>
    <izvorni_sadrzaj>
      <item>MALI MATE jednostavno društvo s ograničenom odgovornošću za ugostiteljstvo i trgovinu, OIB 88584766426</item>
    </izvorni_sadrzaj>
    <derivirana_varijabla naziv="DomainObject.Predmet.ProtuStrankaListNazivFormatedOIB_1">
      <item>MALI MATE jednostavno društvo s ograničenom odgovornošću za ugostiteljstvo i trgovinu, OIB 88584766426</item>
    </derivirana_varijabla>
  </DomainObject.Predmet.ProtuStrankaListNazivFormatedOIB>
  <DomainObject.Predmet.OstaliListFormated>
    <izvorni_sadrzaj>
      <item>Sudski registar</item>
      <item>Matija Kuzman punomoćnik sudionika u postupku MALI MATE jednostavno društvo s ograničenom odgovornošću za ugostiteljstvo i trgovinu</item>
    </izvorni_sadrzaj>
    <derivirana_varijabla naziv="DomainObject.Predmet.OstaliListFormated_1">
      <item>Sudski registar</item>
      <item>Matija Kuzman punomoćnik sudionika u postupku MALI MATE jednostavno društvo s ograničenom odgovornošću za ugostiteljstvo i trgovinu</item>
    </derivirana_varijabla>
  </DomainObject.Predmet.OstaliListFormated>
  <DomainObject.Predmet.OstaliListFormatedOIB>
    <izvorni_sadrzaj>
      <item>Sudski registar</item>
      <item>Matija Kuzman, OIB 73992791419 punomoćnik sudionika u postupku MALI MATE jednostavno društvo s ograničenom odgovornošću za ugostiteljstvo i trgovinu</item>
    </izvorni_sadrzaj>
    <derivirana_varijabla naziv="DomainObject.Predmet.OstaliListFormatedOIB_1">
      <item>Sudski registar</item>
      <item>Matija Kuzman, OIB 73992791419 punomoćnik sudionika u postupku MALI MATE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Matija Kuzman, Stjepana Pašice 1 A, 48316 Drnje punomoćnik sudionika u postupku MALI MATE jednostavno društvo s ograničenom odgovornošću za ugostiteljstvo i trgovinu</item>
    </izvorni_sadrzaj>
    <derivirana_varijabla naziv="DomainObject.Predmet.OstaliListFormatedWithAdress_1">
      <item>Sudski registar</item>
      <item>Matija Kuzman, Stjepana Pašice 1 A, 48316 Drnje punomoćnik sudionika u postupku MALI MATE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Matija Kuzman, OIB 73992791419, Stjepana Pašice 1 A, 48316 Drnje punomoćnik sudionika u postupku MALI MATE jednostavno društvo s ograničenom odgovornošću za ugostiteljstvo i trgovinu</item>
    </izvorni_sadrzaj>
    <derivirana_varijabla naziv="DomainObject.Predmet.OstaliListFormatedWithAdressOIB_1">
      <item>Sudski registar</item>
      <item>Matija Kuzman, OIB 73992791419, Stjepana Pašice 1 A, 48316 Drnje punomoćnik sudionika u postupku MALI MATE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Matija Kuzman</item>
    </izvorni_sadrzaj>
    <derivirana_varijabla naziv="DomainObject.Predmet.OstaliListNazivFormated_1">
      <item>Sudski registar</item>
      <item>Matija Kuzman</item>
    </derivirana_varijabla>
  </DomainObject.Predmet.OstaliListNazivFormated>
  <DomainObject.Predmet.OstaliListNazivFormatedOIB>
    <izvorni_sadrzaj>
      <item>Sudski registar</item>
      <item>Matija Kuzman, OIB 73992791419</item>
    </izvorni_sadrzaj>
    <derivirana_varijabla naziv="DomainObject.Predmet.OstaliListNazivFormatedOIB_1">
      <item>Sudski registar</item>
      <item>Matija Kuzman, OIB 73992791419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MALI MATE jednostavno društvo s ograničenom odgovornošću za ugostiteljstvo i trgovinu</izvorni_sadrzaj>
    <derivirana_varijabla naziv="DomainObject.Predmet.ProtustrankaIDrugi_1">MALI MATE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MALI MATE jednostavno društvo s ograničenom odgovornošću za ugostiteljstvo i trgovinu, OIB 88584766426, Stjepana Pašice 1/A, 48316 Drnje</izvorni_sadrzaj>
    <derivirana_varijabla naziv="DomainObject.Predmet.ProtustrankaIDrugiAdressOIB_1">MALI MATE jednostavno društvo s ograničenom odgovornošću za ugostiteljstvo i trgovinu, OIB 88584766426, Stjepana Pašice 1/A,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MALI MATE jednostavno društvo s ograničenom odgovornošću za ugostiteljstvo i trgovinu</item>
      <item>Sudski registar</item>
      <item>Matija Kuzman</item>
    </izvorni_sadrzaj>
    <derivirana_varijabla naziv="DomainObject.Predmet.SudioniciListNaziv_1">
      <item>Financijska agencija</item>
      <item>MALI MATE jednostavno društvo s ograničenom odgovornošću za ugostiteljstvo i trgovinu</item>
      <item>Sudski registar</item>
      <item>Matija Kuzman</item>
    </derivirana_varijabla>
  </DomainObject.Predmet.SudioniciListNaziv>
  <DomainObject.Predmet.SudioniciListAdressOIB>
    <izvorni_sadrzaj>
      <item>Financijska agencija, OIB 85821130368, A. Cesarca 2,42000 Varaždin</item>
      <item>MALI MATE jednostavno društvo s ograničenom odgovornošću za ugostiteljstvo i trgovinu, OIB 88584766426, Stjepana Pašice 1/A,48316 Drnje</item>
      <item>Sudski registar</item>
      <item>Matija Kuzman, OIB 73992791419, Stjepana Pašice 1 A,48316 Drnje</item>
    </izvorni_sadrzaj>
    <derivirana_varijabla naziv="DomainObject.Predmet.SudioniciListAdressOIB_1">
      <item>Financijska agencija, OIB 85821130368, A. Cesarca 2,42000 Varaždin</item>
      <item>MALI MATE jednostavno društvo s ograničenom odgovornošću za ugostiteljstvo i trgovinu, OIB 88584766426, Stjepana Pašice 1/A,48316 Drnje</item>
      <item>Sudski registar</item>
      <item>Matija Kuzman, OIB 73992791419, Stjepana Pašice 1 A,48316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88584766426</item>
      <item>, OIB null</item>
      <item>, OIB 73992791419</item>
    </izvorni_sadrzaj>
    <derivirana_varijabla naziv="DomainObject.Predmet.SudioniciListNazivOIB_1">
      <item>, OIB 85821130368</item>
      <item>, OIB 88584766426</item>
      <item>, OIB null</item>
      <item>, OIB 73992791419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50DF3-4E5F-4B82-87A4-F80DA3F0A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2844</properties:Characters>
  <properties:Lines>88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2018-09-05T07:51:00Z</dcterms:created>
  <dc:creator>Mirjana Mlinarić</dc:creator>
  <cp:lastModifiedBy>Nevenka Vuković</cp:lastModifiedBy>
  <cp:lastPrinted>2018-09-05T07:55:00Z</cp:lastPrinted>
  <dcterms:modified xmlns:xsi="http://www.w3.org/2001/XMLSchema-instance" xsi:type="dcterms:W3CDTF">2018-09-05T07:55:00Z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(St-241-18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