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9131" w14:paraId="72a9131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E77E0A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966C10">
        <w:t>643</w:t>
      </w:r>
      <w:r>
        <w:t>/1</w:t>
      </w:r>
      <w:r w:rsidR="00966C10">
        <w:t>4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</w:t>
      </w:r>
      <w:r w:rsidR="00533A52">
        <w:t xml:space="preserve">kao sucu pojedincu, </w:t>
      </w:r>
      <w:r>
        <w:t xml:space="preserve">u stečajnom postupku nad Stečajnom masom </w:t>
      </w:r>
      <w:r w:rsidR="00366998">
        <w:t xml:space="preserve">iza </w:t>
      </w:r>
      <w:r w:rsidR="00966C10">
        <w:t xml:space="preserve">STEP </w:t>
      </w:r>
      <w:r w:rsidR="00EF4043">
        <w:t xml:space="preserve">CO, Split, Smiljanićeva 2., </w:t>
      </w:r>
      <w:r w:rsidR="00AC4ADC">
        <w:t xml:space="preserve">OIB </w:t>
      </w:r>
      <w:r w:rsidR="00787A54">
        <w:t>1</w:t>
      </w:r>
      <w:r w:rsidR="00790D48">
        <w:t>6578715389</w:t>
      </w:r>
      <w:r w:rsidR="00366998">
        <w:t>,</w:t>
      </w:r>
      <w:r>
        <w:t xml:space="preserve"> dana </w:t>
      </w:r>
      <w:r w:rsidR="00790D48">
        <w:t>3.siječnja</w:t>
      </w:r>
      <w:r w:rsidR="002F26A8">
        <w:t xml:space="preserve"> </w:t>
      </w:r>
      <w:r>
        <w:t>201</w:t>
      </w:r>
      <w:r w:rsidR="00790D48">
        <w:t>8</w:t>
      </w:r>
      <w:r>
        <w:t xml:space="preserve">.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D90FD7">
        <w:t>Stečajnom masom iza STEP CO, Split, Smiljanićeva 2., OIB 16578715389</w:t>
      </w:r>
      <w:r w:rsidR="005B4514">
        <w:t xml:space="preserve">, </w:t>
      </w:r>
      <w:r>
        <w:rPr>
          <w:noProof w:val="false"/>
        </w:rPr>
        <w:t xml:space="preserve">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D90FD7">
        <w:t xml:space="preserve">11.rujna 2015. </w:t>
      </w:r>
      <w:r>
        <w:t xml:space="preserve">Oglas o otvaranju stečajnog postupka objavljen je </w:t>
      </w:r>
      <w:r w:rsidR="00A60DE6">
        <w:t xml:space="preserve">na e-Oglasna ploča suda dana </w:t>
      </w:r>
      <w:r w:rsidR="00B86FFF">
        <w:t>1</w:t>
      </w:r>
      <w:r w:rsidR="00BD3950">
        <w:t>1.rujna</w:t>
      </w:r>
      <w:r w:rsidR="00B86FFF">
        <w:t xml:space="preserve"> </w:t>
      </w:r>
      <w:r w:rsidR="00D76004">
        <w:t xml:space="preserve"> </w:t>
      </w:r>
      <w:r w:rsidR="00A60DE6">
        <w:t>201</w:t>
      </w:r>
      <w:r w:rsidR="00B86FFF">
        <w:t>5</w:t>
      </w:r>
      <w:r w:rsidR="00A60DE6">
        <w:t xml:space="preserve">. u </w:t>
      </w:r>
      <w:r w:rsidR="00BD3950">
        <w:t>13,33</w:t>
      </w:r>
      <w:r w:rsidR="00A60DE6">
        <w:t xml:space="preserve"> sati.</w:t>
      </w:r>
    </w:p>
    <w:p w:rsidRDefault="009F4CEC" w:rsidP="00620991" w:rsidR="0095679E">
      <w:pPr>
        <w:ind w:firstLine="708"/>
        <w:jc w:val="both"/>
      </w:pPr>
      <w:r>
        <w:t>III</w:t>
      </w:r>
      <w:r w:rsidR="00620991">
        <w:t xml:space="preserve">. </w:t>
      </w:r>
      <w:r w:rsidR="009C5F0E" w:rsidRPr="003A007A">
        <w:t xml:space="preserve">Pozivaju se </w:t>
      </w:r>
      <w:r w:rsidR="00734500">
        <w:t xml:space="preserve">stečajni </w:t>
      </w:r>
      <w:r w:rsidR="009C5F0E" w:rsidRPr="003A007A">
        <w:t xml:space="preserve">vjerovnici u roku od </w:t>
      </w:r>
      <w:r>
        <w:t>30</w:t>
      </w:r>
      <w:r w:rsidR="009C5F0E"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 w:rsidR="009C5F0E">
        <w:t xml:space="preserve"> </w:t>
      </w:r>
      <w:r w:rsidR="009C5F0E" w:rsidRPr="003A007A">
        <w:t xml:space="preserve"> potvrdu o uplaćenoj sudskoj pristojbi</w:t>
      </w:r>
      <w:r w:rsidR="009C5F0E">
        <w:t xml:space="preserve"> (uplata za korist Državnog proračuna Republike Hrvatske, broj IBAN: HR1210010051863000160, model 64, poziv na broj 5045-20735-</w:t>
      </w:r>
      <w:r w:rsidR="00163843">
        <w:t>643-14</w:t>
      </w:r>
      <w:r w:rsidR="009C5F0E">
        <w:t xml:space="preserve">, opis plaćanja: Pristojbe iz predmeta St- </w:t>
      </w:r>
      <w:r w:rsidR="00163843">
        <w:t>643</w:t>
      </w:r>
      <w:r w:rsidR="000E1410">
        <w:t>/201</w:t>
      </w:r>
      <w:r w:rsidR="00163843">
        <w:t>5</w:t>
      </w:r>
      <w:r w:rsidR="0095679E">
        <w:t>)</w:t>
      </w:r>
      <w:r w:rsidR="009C5F0E" w:rsidRPr="003A007A">
        <w:t xml:space="preserve">, na adresu: </w:t>
      </w:r>
      <w:r w:rsidR="0095679E">
        <w:t>Mira Hajdić, Split, S</w:t>
      </w:r>
      <w:r w:rsidR="000872F4">
        <w:t>miljanićeva 2</w:t>
      </w:r>
      <w:r w:rsidR="0095679E">
        <w:t>.</w:t>
      </w:r>
    </w:p>
    <w:p w:rsidRDefault="008D4CD5" w:rsidP="00620991" w:rsidR="009C5F0E" w:rsidRPr="003A007A">
      <w:pPr>
        <w:ind w:firstLine="708"/>
        <w:jc w:val="both"/>
      </w:pPr>
      <w:r>
        <w:t>I</w:t>
      </w:r>
      <w:r w:rsidR="009C5F0E" w:rsidRPr="003A007A">
        <w:t>V</w:t>
      </w:r>
      <w:r w:rsidR="00620991">
        <w:t xml:space="preserve">. </w:t>
      </w:r>
      <w:r w:rsidR="009C5F0E"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471AEE">
        <w:rPr>
          <w:b/>
        </w:rPr>
        <w:t>6.ožujka</w:t>
      </w:r>
      <w:r w:rsidRPr="003A007A">
        <w:rPr>
          <w:b/>
        </w:rPr>
        <w:t xml:space="preserve"> 201</w:t>
      </w:r>
      <w:r>
        <w:rPr>
          <w:b/>
        </w:rPr>
        <w:t>8</w:t>
      </w:r>
      <w:r w:rsidRPr="003A007A">
        <w:rPr>
          <w:b/>
        </w:rPr>
        <w:t xml:space="preserve">. u </w:t>
      </w:r>
      <w:r w:rsidR="00471AEE">
        <w:rPr>
          <w:b/>
        </w:rPr>
        <w:t>9</w:t>
      </w:r>
      <w:r w:rsidR="00FE70A1">
        <w:rPr>
          <w:b/>
        </w:rPr>
        <w:t>,30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8D4CD5" w:rsidP="00FE70A1" w:rsidR="009C5F0E" w:rsidRPr="003A007A">
      <w:pPr>
        <w:ind w:firstLine="708"/>
        <w:jc w:val="both"/>
      </w:pPr>
      <w:r>
        <w:t>VII</w:t>
      </w:r>
      <w:r w:rsidR="00FE70A1">
        <w:t xml:space="preserve">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471AEE" w:rsidRPr="00471AEE">
        <w:rPr>
          <w:b/>
        </w:rPr>
        <w:t>9,</w:t>
      </w:r>
      <w:r w:rsidR="00FE70A1" w:rsidRPr="00471AEE">
        <w:rPr>
          <w:b/>
        </w:rPr>
        <w:t>35</w:t>
      </w:r>
      <w:r w:rsidR="00FE70A1"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BC72BB" w:rsidP="00653730" w:rsidR="009C5F0E" w:rsidRPr="00A41909">
      <w:pPr>
        <w:ind w:firstLine="708"/>
        <w:jc w:val="both"/>
      </w:pPr>
      <w:r>
        <w:t>VIII</w:t>
      </w:r>
      <w:r w:rsidR="009C5F0E">
        <w:t xml:space="preserve"> Određuje se upis</w:t>
      </w:r>
      <w:r w:rsidR="009C5F0E" w:rsidRPr="0007714C">
        <w:t xml:space="preserve"> </w:t>
      </w:r>
      <w:r w:rsidR="009C5F0E">
        <w:t>ovog</w:t>
      </w:r>
      <w:r w:rsidR="009C5F0E" w:rsidRPr="00A41909">
        <w:t xml:space="preserve"> rješenja u zemljišnim knjigama, te se nalaže zemljišno knjižnom odjelu Općinskog </w:t>
      </w:r>
      <w:r w:rsidR="00FA6A40">
        <w:t xml:space="preserve">suda u </w:t>
      </w:r>
      <w:r w:rsidR="000872F4">
        <w:t xml:space="preserve">Velikoj Gorici </w:t>
      </w:r>
      <w:r w:rsidR="009C5F0E" w:rsidRPr="00A41909">
        <w:t xml:space="preserve"> zabilježba ovog rješenja u:</w:t>
      </w:r>
      <w:r w:rsidR="009C5F0E">
        <w:t xml:space="preserve"> </w:t>
      </w:r>
      <w:r w:rsidR="009C5F0E" w:rsidRPr="00A41909">
        <w:t>z.k.ul.br.</w:t>
      </w:r>
      <w:r w:rsidR="000872F4">
        <w:t xml:space="preserve">2262, br.1623 i br.2081, sve </w:t>
      </w:r>
      <w:r w:rsidR="00D01BF8">
        <w:t xml:space="preserve">upisano u </w:t>
      </w:r>
      <w:r w:rsidR="000872F4">
        <w:t>k.o. 33</w:t>
      </w:r>
      <w:r w:rsidR="00D01BF8">
        <w:t>643, Kurilovec</w:t>
      </w:r>
    </w:p>
    <w:p w:rsidRDefault="006A18AE" w:rsidP="006A18AE" w:rsidR="006A18AE" w:rsidRPr="007B4324">
      <w:pPr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>-</w:t>
      </w:r>
      <w:r w:rsidR="0006351D">
        <w:t xml:space="preserve">pravomoćnim rješenjem ovog suda od </w:t>
      </w:r>
      <w:r w:rsidR="00D01BF8">
        <w:t>11.rujna 2015</w:t>
      </w:r>
      <w:r w:rsidRPr="00351FD7">
        <w:t>.  poslovni broj St-</w:t>
      </w:r>
      <w:r w:rsidR="00D01BF8">
        <w:t>643/14</w:t>
      </w:r>
      <w:r w:rsidRPr="00351FD7">
        <w:t xml:space="preserve"> otvoren je stečajni postupak nad dužnikom (točka I. rješenja), za stečajnog upravitelja </w:t>
      </w:r>
      <w:r w:rsidRPr="00351FD7">
        <w:lastRenderedPageBreak/>
        <w:t>imenovan</w:t>
      </w:r>
      <w:r w:rsidR="00862E23" w:rsidRPr="00351FD7">
        <w:t>a</w:t>
      </w:r>
      <w:r w:rsidRPr="00351FD7">
        <w:t xml:space="preserve"> je </w:t>
      </w:r>
      <w:r w:rsidR="00375D2B">
        <w:t>Mira hajdić iz Splita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434D0C" w:rsidP="00351FD7" w:rsidR="000D371C">
      <w:pPr>
        <w:ind w:firstLine="708"/>
        <w:jc w:val="both"/>
      </w:pPr>
      <w:r>
        <w:t>-</w:t>
      </w:r>
      <w:r w:rsidR="000D371C">
        <w:t xml:space="preserve">pravomoćnim rješenjem ovog suda od </w:t>
      </w:r>
      <w:r w:rsidR="00375D2B">
        <w:t>26.listopada</w:t>
      </w:r>
      <w:r w:rsidR="000D371C">
        <w:t xml:space="preserve"> 201</w:t>
      </w:r>
      <w:r w:rsidR="00375D2B">
        <w:t>6</w:t>
      </w:r>
      <w:r w:rsidR="000D371C">
        <w:t xml:space="preserve">. određen je upis </w:t>
      </w:r>
      <w:r w:rsidR="00375D2B">
        <w:t>Stečajn</w:t>
      </w:r>
      <w:r w:rsidR="009566F5">
        <w:t>e</w:t>
      </w:r>
      <w:r w:rsidR="00375D2B">
        <w:t xml:space="preserve"> mas</w:t>
      </w:r>
      <w:r w:rsidR="009566F5">
        <w:t>e</w:t>
      </w:r>
      <w:r w:rsidR="00375D2B">
        <w:t xml:space="preserve"> iza STEP CO, Split, Smiljanićeva 2., OIB 16578715389</w:t>
      </w:r>
      <w:r w:rsidR="00772916">
        <w:t xml:space="preserve"> u sudski registar (toč. </w:t>
      </w:r>
      <w:r w:rsidR="00572D6F">
        <w:t>I</w:t>
      </w:r>
      <w:r w:rsidR="00772916">
        <w:t xml:space="preserve">), izmjenjeno sjedište </w:t>
      </w:r>
      <w:r w:rsidR="009566F5">
        <w:t>S</w:t>
      </w:r>
      <w:r w:rsidR="00772916">
        <w:t xml:space="preserve">tečajne mase iza </w:t>
      </w:r>
      <w:r w:rsidR="009566F5">
        <w:t>STEP CO, Split, koje sada glasi: Split, Smiljanićeva 2.</w:t>
      </w:r>
      <w:r w:rsidR="00FA394E">
        <w:t>,</w:t>
      </w:r>
      <w:r w:rsidR="00772916">
        <w:t xml:space="preserve"> (toč.II) , te za stečajnog upravitelja </w:t>
      </w:r>
      <w:r w:rsidR="00FA394E">
        <w:t>S</w:t>
      </w:r>
      <w:r w:rsidR="00772916">
        <w:t>tečajne mase</w:t>
      </w:r>
      <w:r w:rsidR="00FA394E" w:rsidRPr="00FA394E">
        <w:t xml:space="preserve"> </w:t>
      </w:r>
      <w:r w:rsidR="00FA394E">
        <w:t>iza STEP CO, Split, Smiljanićeva 2., OIB 16578715389</w:t>
      </w:r>
      <w:r w:rsidR="00772916">
        <w:t xml:space="preserve"> imenovan</w:t>
      </w:r>
      <w:r w:rsidR="00FA394E">
        <w:t>a Mira Hajdić</w:t>
      </w:r>
      <w:r w:rsidR="00772916">
        <w:t xml:space="preserve"> </w:t>
      </w:r>
      <w:r w:rsidR="00FA394E">
        <w:t>Splita</w:t>
      </w:r>
      <w:r w:rsidR="00772916">
        <w:t xml:space="preserve"> (toč.III).</w:t>
      </w:r>
    </w:p>
    <w:p w:rsidRDefault="0006351D" w:rsidP="000145FE" w:rsidR="000145FE">
      <w:pPr>
        <w:ind w:firstLine="708"/>
        <w:jc w:val="both"/>
      </w:pPr>
      <w:r>
        <w:t xml:space="preserve">-podneskom od </w:t>
      </w:r>
      <w:r w:rsidR="00301818">
        <w:t xml:space="preserve">9.ožujka </w:t>
      </w:r>
      <w:r w:rsidR="0074780A">
        <w:t>201</w:t>
      </w:r>
      <w:r w:rsidR="00301818">
        <w:t>7</w:t>
      </w:r>
      <w:r w:rsidR="0074780A">
        <w:t xml:space="preserve">.  </w:t>
      </w:r>
      <w:r w:rsidR="00301818">
        <w:t xml:space="preserve">vjerovnik H-ABDUCO d.o.o. iz Zagreba, </w:t>
      </w:r>
      <w:r w:rsidR="0074780A">
        <w:t xml:space="preserve">naveo </w:t>
      </w:r>
      <w:r w:rsidR="00301818">
        <w:t xml:space="preserve">je </w:t>
      </w:r>
      <w:r w:rsidR="0074780A">
        <w:t xml:space="preserve">postojanje naknadno pronađene imovine iz stečajnog dužnika upisane </w:t>
      </w:r>
      <w:r w:rsidR="003241E4" w:rsidRPr="00A41909">
        <w:t>z.k.ul.br.</w:t>
      </w:r>
      <w:r w:rsidR="003241E4">
        <w:t xml:space="preserve">2262, br.1623 i br.2081, sve upisano u k.o. 33643, Kurilovec kod </w:t>
      </w:r>
      <w:r w:rsidR="000145FE" w:rsidRPr="00A41909">
        <w:t>zemljišno knjižn</w:t>
      </w:r>
      <w:r w:rsidR="003241E4">
        <w:t>o</w:t>
      </w:r>
      <w:r w:rsidR="000145FE">
        <w:t xml:space="preserve">g </w:t>
      </w:r>
      <w:r w:rsidR="000145FE" w:rsidRPr="00A41909">
        <w:t>odjel</w:t>
      </w:r>
      <w:r w:rsidR="000145FE">
        <w:t>a</w:t>
      </w:r>
      <w:r w:rsidR="000145FE" w:rsidRPr="00A41909">
        <w:t xml:space="preserve"> Općinskog </w:t>
      </w:r>
      <w:r w:rsidR="000145FE">
        <w:t xml:space="preserve">suda u </w:t>
      </w:r>
      <w:r w:rsidR="003241E4">
        <w:t>Velikoj Gorici</w:t>
      </w:r>
      <w:r w:rsidR="000145FE">
        <w:t>, te predložio nastavak postupka radi naknadno pronađene imovine.</w:t>
      </w:r>
    </w:p>
    <w:p w:rsidRDefault="00615013" w:rsidP="00615013" w:rsidR="00615013" w:rsidRPr="00351FD7">
      <w:pPr>
        <w:ind w:firstLine="708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</w:t>
      </w:r>
      <w:r w:rsidR="003241E4">
        <w:rPr>
          <w:noProof w:val="false"/>
        </w:rPr>
        <w:t>anka</w:t>
      </w:r>
      <w:r w:rsidRPr="00351FD7">
        <w:rPr>
          <w:noProof w:val="false"/>
        </w:rPr>
        <w:t xml:space="preserve">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</w:t>
      </w:r>
      <w:r w:rsidR="003241E4">
        <w:rPr>
          <w:noProof w:val="false"/>
        </w:rPr>
        <w:t>avak</w:t>
      </w:r>
      <w:r w:rsidRPr="00351FD7">
        <w:rPr>
          <w:noProof w:val="false"/>
        </w:rPr>
        <w:t xml:space="preserve"> 1.</w:t>
      </w:r>
      <w:r w:rsidR="005908E0" w:rsidRPr="00351FD7">
        <w:rPr>
          <w:noProof w:val="false"/>
        </w:rPr>
        <w:t>toč</w:t>
      </w:r>
      <w:r w:rsidR="003241E4">
        <w:rPr>
          <w:noProof w:val="false"/>
        </w:rPr>
        <w:t>ka</w:t>
      </w:r>
      <w:r w:rsidR="00BE561D" w:rsidRPr="00351FD7">
        <w:rPr>
          <w:noProof w:val="false"/>
        </w:rPr>
        <w:t xml:space="preserve">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S</w:t>
      </w:r>
      <w:r w:rsidR="003241E4">
        <w:rPr>
          <w:noProof w:val="false"/>
        </w:rPr>
        <w:t xml:space="preserve">tečajnog zakona (N.N.br.71/15 i 104/17, dalje: SZ) </w:t>
      </w:r>
      <w:r w:rsidR="00593530">
        <w:rPr>
          <w:noProof w:val="false"/>
        </w:rPr>
        <w:t>Z-a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CA3F00">
        <w:rPr>
          <w:noProof w:val="false"/>
        </w:rPr>
        <w:t xml:space="preserve">sud će </w:t>
      </w:r>
      <w:r w:rsidRPr="00351FD7">
        <w:rPr>
          <w:noProof w:val="false"/>
        </w:rPr>
        <w:t>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</w:t>
      </w:r>
      <w:r w:rsidR="00CA3F00">
        <w:rPr>
          <w:noProof w:val="false"/>
        </w:rPr>
        <w:t xml:space="preserve">radi naknaden diobe </w:t>
      </w:r>
      <w:r w:rsidRPr="00351FD7">
        <w:rPr>
          <w:noProof w:val="false"/>
        </w:rPr>
        <w:t xml:space="preserve">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0145FE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 xml:space="preserve">pod toč. I. </w:t>
      </w:r>
      <w:r w:rsidR="002E48A4">
        <w:rPr>
          <w:noProof w:val="false"/>
        </w:rPr>
        <w:t>do VII</w:t>
      </w:r>
      <w:r w:rsidR="0038614E">
        <w:rPr>
          <w:noProof w:val="false"/>
        </w:rPr>
        <w:t xml:space="preserve"> izreke.</w:t>
      </w:r>
    </w:p>
    <w:p w:rsidRDefault="00B339B7" w:rsidP="00B339B7" w:rsidR="00B339B7" w:rsidRPr="00CA2FC3">
      <w:pPr>
        <w:ind w:firstLine="720"/>
        <w:jc w:val="both"/>
      </w:pPr>
    </w:p>
    <w:p w:rsidRDefault="00653730" w:rsidP="00653730" w:rsidR="00653730" w:rsidRPr="00CA2FC3">
      <w:pPr>
        <w:jc w:val="both"/>
      </w:pPr>
      <w:r w:rsidRPr="00CA2FC3">
        <w:tab/>
        <w:t xml:space="preserve">Točka </w:t>
      </w:r>
      <w:r w:rsidR="002C6E04">
        <w:t>VII</w:t>
      </w:r>
      <w:r w:rsidR="00BC72BB">
        <w:t>I</w:t>
      </w:r>
      <w:r w:rsidRPr="00CA2FC3">
        <w:t xml:space="preserve"> rješenja utemeljene su na odredbi članka 129. stavak 2. SZ-a.</w:t>
      </w:r>
    </w:p>
    <w:p w:rsidRDefault="00B339B7" w:rsidP="00615013" w:rsidR="00615013" w:rsidRPr="00CA2FC3">
      <w:pPr>
        <w:ind w:firstLine="720"/>
        <w:jc w:val="both"/>
      </w:pPr>
      <w:r w:rsidRPr="00CA2FC3"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474052">
        <w:rPr>
          <w:bCs/>
          <w:noProof w:val="false"/>
        </w:rPr>
        <w:t>3.siječnja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474052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8B7364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907021" w:rsidP="00615013" w:rsidR="00907021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B7364" w:rsidP="008B7364" w:rsidR="008B7364">
      <w:pPr>
        <w:ind w:firstLine="708" w:left="4248"/>
        <w:jc w:val="both"/>
      </w:pPr>
      <w:r>
        <w:t>Za točnost otpravka, ovlašteni službenik:</w:t>
      </w:r>
    </w:p>
    <w:p w:rsidRDefault="008B7364" w:rsidP="00422EE0" w:rsidR="008B736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E14DA" w:rsidP="008B7364" w:rsidR="00DE14DA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DE14DA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99B" w:rsidR="0043199B">
      <w:r>
        <w:separator/>
      </w:r>
    </w:p>
  </w:endnote>
  <w:endnote w:id="0" w:type="continuationSeparator">
    <w:p w:rsidRDefault="0043199B" w:rsidR="0043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99B" w:rsidR="0043199B">
      <w:r>
        <w:separator/>
      </w:r>
    </w:p>
  </w:footnote>
  <w:footnote w:id="0" w:type="continuationSeparator">
    <w:p w:rsidRDefault="0043199B" w:rsidR="00431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364">
      <w:rPr>
        <w:rStyle w:val="Brojstranice"/>
      </w:rPr>
      <w:t>2</w:t>
    </w:r>
    <w:r>
      <w:rPr>
        <w:rStyle w:val="Brojstranice"/>
      </w:rPr>
      <w:fldChar w:fldCharType="end"/>
    </w:r>
  </w:p>
  <w:p w:rsidRDefault="00907021" w:rsidP="00EE0456" w:rsidR="007422F4" w:rsidRPr="00EE0456">
    <w:pPr>
      <w:pStyle w:val="Zaglavlje"/>
      <w:jc w:val="right"/>
    </w:pPr>
    <w:r>
      <w:rPr>
        <w:bCs/>
        <w:noProof w:val="false"/>
      </w:rPr>
      <w:t>40.</w:t>
    </w:r>
    <w:r w:rsidR="007422F4">
      <w:rPr>
        <w:bCs/>
        <w:noProof w:val="false"/>
      </w:rPr>
      <w:t>St-</w:t>
    </w:r>
    <w:r w:rsidR="00533A52">
      <w:rPr>
        <w:bCs/>
        <w:noProof w:val="false"/>
      </w:rPr>
      <w:t>643</w:t>
    </w:r>
    <w:r w:rsidR="007422F4">
      <w:rPr>
        <w:bCs/>
        <w:noProof w:val="false"/>
      </w:rPr>
      <w:t>/1</w:t>
    </w:r>
    <w:r w:rsidR="00533A52">
      <w:rPr>
        <w:bCs/>
        <w:noProof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5F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872F4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1E34"/>
    <w:rsid w:val="000C2E0E"/>
    <w:rsid w:val="000C6669"/>
    <w:rsid w:val="000C7A97"/>
    <w:rsid w:val="000D1866"/>
    <w:rsid w:val="000D1EC0"/>
    <w:rsid w:val="000D371C"/>
    <w:rsid w:val="000D4128"/>
    <w:rsid w:val="000D55AE"/>
    <w:rsid w:val="000D61C1"/>
    <w:rsid w:val="000D6334"/>
    <w:rsid w:val="000D7841"/>
    <w:rsid w:val="000E141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4378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843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43B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6E04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8A4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818"/>
    <w:rsid w:val="00301E1C"/>
    <w:rsid w:val="00302509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1E4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5D2B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493F"/>
    <w:rsid w:val="004272DF"/>
    <w:rsid w:val="0043199B"/>
    <w:rsid w:val="0043258A"/>
    <w:rsid w:val="00434D0C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1AEE"/>
    <w:rsid w:val="00472D88"/>
    <w:rsid w:val="00474052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4D41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3A52"/>
    <w:rsid w:val="00536FB8"/>
    <w:rsid w:val="0054028F"/>
    <w:rsid w:val="00541459"/>
    <w:rsid w:val="005415CE"/>
    <w:rsid w:val="00541F47"/>
    <w:rsid w:val="0054395A"/>
    <w:rsid w:val="00544CE7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2D6F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4514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E77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54ED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500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4780A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291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87A54"/>
    <w:rsid w:val="00790D48"/>
    <w:rsid w:val="00790DBC"/>
    <w:rsid w:val="007935D6"/>
    <w:rsid w:val="007936E0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85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23C8"/>
    <w:rsid w:val="008B4201"/>
    <w:rsid w:val="008B5C19"/>
    <w:rsid w:val="008B688B"/>
    <w:rsid w:val="008B7364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4CD5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567D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02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66F5"/>
    <w:rsid w:val="0095679E"/>
    <w:rsid w:val="00957F6C"/>
    <w:rsid w:val="009604F0"/>
    <w:rsid w:val="0096074D"/>
    <w:rsid w:val="009624C5"/>
    <w:rsid w:val="00962A01"/>
    <w:rsid w:val="00964BD0"/>
    <w:rsid w:val="00966C1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0C30"/>
    <w:rsid w:val="009C2526"/>
    <w:rsid w:val="009C5F0E"/>
    <w:rsid w:val="009C6026"/>
    <w:rsid w:val="009C703B"/>
    <w:rsid w:val="009C7BDB"/>
    <w:rsid w:val="009D1473"/>
    <w:rsid w:val="009D2344"/>
    <w:rsid w:val="009D3AAC"/>
    <w:rsid w:val="009D4740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4CEC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ADC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39B7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6FFF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2BB"/>
    <w:rsid w:val="00BC784D"/>
    <w:rsid w:val="00BD20F1"/>
    <w:rsid w:val="00BD29F4"/>
    <w:rsid w:val="00BD3950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23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3F00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1BF8"/>
    <w:rsid w:val="00D02061"/>
    <w:rsid w:val="00D042FB"/>
    <w:rsid w:val="00D0529C"/>
    <w:rsid w:val="00D059E8"/>
    <w:rsid w:val="00D0602B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1F0B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004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0FD7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3DDF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4DA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77E0A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043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94E"/>
    <w:rsid w:val="00FA6A40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36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36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36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36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36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36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36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36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St-643/2014</izvorni_sadrzaj>
    <derivirana_varijabla naziv="DomainObject.Predmet.OznakaBroj_1">St-643/2014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STEP CO d.o.o. zastupstva i trgovina</izvorni_sadrzaj>
    <derivirana_varijabla naziv="DomainObject.Predmet.ProtustrankaFormated_1">  STEP CO d.o.o. zastupstva i trgovina</derivirana_varijabla>
  </DomainObject.Predmet.ProtustrankaFormated>
  <DomainObject.Predmet.ProtustrankaFormatedOIB>
    <izvorni_sadrzaj>  STEP CO d.o.o. zastupstva i trgovina, OIB 16578715389</izvorni_sadrzaj>
    <derivirana_varijabla naziv="DomainObject.Predmet.ProtustrankaFormatedOIB_1">  STEP CO d.o.o. zastupstva i trgovina, OIB 16578715389</derivirana_varijabla>
  </DomainObject.Predmet.ProtustrankaFormatedOIB>
  <DomainObject.Predmet.ProtustrankaFormatedWithAdress>
    <izvorni_sadrzaj> STEP CO d.o.o. zastupstva i trgovina, Školska 22, 10410 Vukovina</izvorni_sadrzaj>
    <derivirana_varijabla naziv="DomainObject.Predmet.ProtustrankaFormatedWithAdress_1"> STEP CO d.o.o. zastupstva i trgovina, Školska 22, 10410 Vukovina</derivirana_varijabla>
  </DomainObject.Predmet.ProtustrankaFormatedWithAdress>
  <DomainObject.Predmet.ProtustrankaFormatedWithAdressOIB>
    <izvorni_sadrzaj> STEP CO d.o.o. zastupstva i trgovina, OIB 16578715389, Školska 22, 10410 Vukovina</izvorni_sadrzaj>
    <derivirana_varijabla naziv="DomainObject.Predmet.ProtustrankaFormatedWithAdressOIB_1"> STEP CO d.o.o. zastupstva i trgovina, OIB 16578715389, Školska 22, 10410 Vukovina</derivirana_varijabla>
  </DomainObject.Predmet.ProtustrankaFormatedWithAdressOIB>
  <DomainObject.Predmet.ProtustrankaWithAdress>
    <izvorni_sadrzaj>STEP CO d.o.o. zastupstva i trgovina Školska 22, 10410 Vukovina</izvorni_sadrzaj>
    <derivirana_varijabla naziv="DomainObject.Predmet.ProtustrankaWithAdress_1">STEP CO d.o.o. zastupstva i trgovina Školska 22, 10410 Vukovina</derivirana_varijabla>
  </DomainObject.Predmet.ProtustrankaWithAdress>
  <DomainObject.Predmet.ProtustrankaWithAdressOIB>
    <izvorni_sadrzaj>STEP CO d.o.o. zastupstva i trgovina, OIB 16578715389, Školska 22, 10410 Vukovina</izvorni_sadrzaj>
    <derivirana_varijabla naziv="DomainObject.Predmet.ProtustrankaWithAdressOIB_1">STEP CO d.o.o. zastupstva i trgovina, OIB 16578715389, Školska 22, 10410 Vukovina</derivirana_varijabla>
  </DomainObject.Predmet.ProtustrankaWithAdressOIB>
  <DomainObject.Predmet.ProtustrankaNazivFormated>
    <izvorni_sadrzaj>STEP CO d.o.o. zastupstva i trgovina</izvorni_sadrzaj>
    <derivirana_varijabla naziv="DomainObject.Predmet.ProtustrankaNazivFormated_1">STEP CO d.o.o. zastupstva i trgovina</derivirana_varijabla>
  </DomainObject.Predmet.ProtustrankaNazivFormated>
  <DomainObject.Predmet.ProtustrankaNazivFormatedOIB>
    <izvorni_sadrzaj>STEP CO d.o.o. zastupstva i trgovina, OIB 16578715389</izvorni_sadrzaj>
    <derivirana_varijabla naziv="DomainObject.Predmet.ProtustrankaNazivFormatedOIB_1">STEP CO d.o.o. zastupstva i trgovina, OIB 16578715389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d.o.o.; H-ABDUCO društvo s ograničenom odgovornošću za usluge</izvorni_sadrzaj>
    <derivirana_varijabla naziv="DomainObject.Predmet.StrankaFormated_1">  HYPO-LEASING KROATIEN društvo za financiranje d.o.o.; H-ABDUCO društvo s ograničenom odgovornošću za usluge</derivirana_varijabla>
  </DomainObject.Predmet.StrankaFormated>
  <DomainObject.Predmet.StrankaFormatedOIB>
    <izvorni_sadrzaj>  HYPO-LEASING KROATIEN društvo za financiranje d.o.o., OIB 87064273078; H-ABDUCO društvo s ograničenom odgovornošću za usluge, OIB 13667298928</izvorni_sadrzaj>
    <derivirana_varijabla naziv="DomainObject.Predmet.StrankaFormatedOIB_1">  HYPO-LEASING KROATIEN društvo za financiranje d.o.o., OIB 87064273078; H-ABDUCO društvo s ograničenom odgovornošću za usluge, OIB 13667298928</derivirana_varijabla>
  </DomainObject.Predmet.StrankaFormatedOIB>
  <DomainObject.Predmet.StrankaFormatedWithAdress>
    <izvorni_sadrzaj> HYPO-LEASING KROATIEN društvo za financiranje d.o.o., Koranska 16, 10000 Zagreb; H-ABDUCO društvo s ograničenom odgovornošću za usluge, Slavonska avenija 6A, 10000 Zagreb</izvorni_sadrzaj>
    <derivirana_varijabla naziv="DomainObject.Predmet.StrankaFormatedWithAdress_1"> HYPO-LEASING KROATIEN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HYPO-LEASING KROATIEN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HYPO-LEASING KROATIEN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HYPO-LEASING KROATIEN društvo za financiranje d.o.o. Koranska 16,10000 Zagreb,H-ABDUCO društvo s ograničenom odgovornošću za usluge Slavonska avenija 6A,10000 Zagreb</izvorni_sadrzaj>
    <derivirana_varijabla naziv="DomainObject.Predmet.StrankaWithAdress_1">HYPO-LEASING KROATIEN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HYPO-LEASING KROATIEN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HYPO-LEASING KROATIEN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HYPO-LEASING KROATIEN društvo za financiranje d.o.o.,H-ABDUCO društvo s ograničenom odgovornošću za usluge</izvorni_sadrzaj>
    <derivirana_varijabla naziv="DomainObject.Predmet.StrankaNazivFormated_1">HYPO-LEASING KROATIEN društvo za financiranje d.o.o.,H-ABDUCO društvo s ograničenom odgovornošću za usluge</derivirana_varijabla>
  </DomainObject.Predmet.StrankaNazivFormated>
  <DomainObject.Predmet.StrankaNazivFormatedOIB>
    <izvorni_sadrzaj>HYPO-LEASING KROATIEN društvo za financiranje d.o.o., OIB 87064273078,H-ABDUCO društvo s ograničenom odgovornošću za usluge, OIB 13667298928</izvorni_sadrzaj>
    <derivirana_varijabla naziv="DomainObject.Predmet.StrankaNazivFormatedOIB_1">HYPO-LEASING KROATIEN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društvo za financiranje d.o.o.</item>
      <item>H-ABDUCO društvo s ograničenom odgovornošću za usluge</item>
    </izvorni_sadrzaj>
    <derivirana_varijabla naziv="DomainObject.Predmet.StrankaListFormated_1">
      <item>HYPO-LEASING KROATIEN društvo za financiranje d.o.o.</item>
      <item>H-ABDUCO društvo s ograničenom odgovornošću za usluge</item>
    </derivirana_varijabla>
  </DomainObject.Predmet.StrankaListFormated>
  <DomainObject.Predmet.StrankaList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FormatedOIB_1">
      <item>HYPO-LEASING KROATIEN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HYPO-LEASING KROATIEN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HYPO-LEASING KROATIEN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HYPO-LEASING KROATIEN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HYPO-LEASING KROATIEN društvo za financiranje d.o.o.</item>
      <item>H-ABDUCO društvo s ograničenom odgovornošću za usluge</item>
    </izvorni_sadrzaj>
    <derivirana_varijabla naziv="DomainObject.Predmet.StrankaListNazivFormated_1">
      <item>HYPO-LEASING KROATIEN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NazivFormatedOIB_1">
      <item>HYPO-LEASING KROATIEN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STEP CO d.o.o. zastupstva i trgovina</item>
    </izvorni_sadrzaj>
    <derivirana_varijabla naziv="DomainObject.Predmet.ProtuStrankaListFormated_1">
      <item>STEP CO d.o.o. zastupstva i trgovina</item>
    </derivirana_varijabla>
  </DomainObject.Predmet.ProtuStrankaListFormated>
  <DomainObject.Predmet.ProtuStrankaListFormatedOIB>
    <izvorni_sadrzaj>
      <item>STEP CO d.o.o. zastupstva i trgovina, OIB 16578715389</item>
    </izvorni_sadrzaj>
    <derivirana_varijabla naziv="DomainObject.Predmet.ProtuStrankaListFormatedOIB_1">
      <item>STEP CO d.o.o. zastupstva i trgovina, OIB 16578715389</item>
    </derivirana_varijabla>
  </DomainObject.Predmet.ProtuStrankaListFormatedOIB>
  <DomainObject.Predmet.ProtuStrankaListFormatedWithAdress>
    <izvorni_sadrzaj>
      <item>STEP CO d.o.o. zastupstva i trgovina, Školska 22, 10410 Vukovina</item>
    </izvorni_sadrzaj>
    <derivirana_varijabla naziv="DomainObject.Predmet.ProtuStrankaListFormatedWithAdress_1">
      <item>STEP CO d.o.o. zastupstva i trgovina, Školska 22, 10410 Vukovina</item>
    </derivirana_varijabla>
  </DomainObject.Predmet.ProtuStrankaListFormatedWithAdress>
  <DomainObject.Predmet.ProtuStrankaListFormatedWithAdressOIB>
    <izvorni_sadrzaj>
      <item>STEP CO d.o.o. zastupstva i trgovina, OIB 16578715389, Školska 22, 10410 Vukovina</item>
    </izvorni_sadrzaj>
    <derivirana_varijabla naziv="DomainObject.Predmet.ProtuStrankaListFormatedWithAdressOIB_1">
      <item>STEP CO d.o.o. zastupstva i trgovina, OIB 16578715389, Školska 22, 10410 Vukovina</item>
    </derivirana_varijabla>
  </DomainObject.Predmet.ProtuStrankaListFormatedWithAdressOIB>
  <DomainObject.Predmet.ProtuStrankaListNazivFormated>
    <izvorni_sadrzaj>
      <item>STEP CO d.o.o. zastupstva i trgovina</item>
    </izvorni_sadrzaj>
    <derivirana_varijabla naziv="DomainObject.Predmet.ProtuStrankaListNazivFormated_1">
      <item>STEP CO d.o.o. zastupstva i trgovina</item>
    </derivirana_varijabla>
  </DomainObject.Predmet.ProtuStrankaListNazivFormated>
  <DomainObject.Predmet.ProtuStrankaListNazivFormatedOIB>
    <izvorni_sadrzaj>
      <item>STEP CO d.o.o. zastupstva i trgovina, OIB 16578715389</item>
    </izvorni_sadrzaj>
    <derivirana_varijabla naziv="DomainObject.Predmet.ProtuStrankaListNazivFormatedOIB_1">
      <item>STEP CO d.o.o. zastupstva i trgovina, OIB 16578715389</item>
    </derivirana_varijabla>
  </DomainObject.Predmet.ProtuStrankaListNazivFormatedOIB>
  <DomainObject.Predmet.OstaliListFormated>
    <izvorni_sadrzaj>
      <item>Nenad Stepanić</item>
      <item>Damir Katić</item>
      <item>Danijela Dasović</item>
      <item>Mira Hajdić</item>
    </izvorni_sadrzaj>
    <derivirana_varijabla naziv="DomainObject.Predmet.OstaliListFormated_1">
      <item>Nenad Stepanić</item>
      <item>Damir Katić</item>
      <item>Danijela Dasović</item>
      <item>Mira Hajdić</item>
    </derivirana_varijabla>
  </DomainObject.Predmet.OstaliListFormated>
  <DomainObject.Predmet.OstaliListFormatedOIB>
    <izvorni_sadrzaj>
      <item>Nenad Stepanić, OIB 87946520044</item>
      <item>Damir Katić</item>
      <item>Danijela Dasović</item>
      <item>Mira Hajdić, OIB 33624188331</item>
    </izvorni_sadrzaj>
    <derivirana_varijabla naziv="DomainObject.Predmet.OstaliListFormatedOIB_1">
      <item>Nenad Stepanić, OIB 87946520044</item>
      <item>Damir Katić</item>
      <item>Danijela Dasović</item>
      <item>Mira Hajdić, OIB 33624188331</item>
    </derivirana_varijabla>
  </DomainObject.Predmet.OstaliListFormatedOIB>
  <DomainObject.Predmet.OstaliListFormatedWithAdress>
    <izvorni_sadrzaj>
      <item>Nenad Stepanić, Horvatova 3, 10410 Velika Gorica</item>
      <item>Damir Katić, Drniška 22, 10000 Zagreb</item>
      <item>Danijela Dasović, Martićeva 67/2, 10000 Zagreb</item>
      <item>Mira Hajdić, Smiljanićeva 2, 21000 Split</item>
    </izvorni_sadrzaj>
    <derivirana_varijabla naziv="DomainObject.Predmet.OstaliListFormatedWithAdress_1">
      <item>Nenad Stepanić, Horvatova 3, 10410 Velika Gorica</item>
      <item>Damir Katić, Drniška 22, 10000 Zagreb</item>
      <item>Danijela Dasović, Martićeva 67/2, 10000 Zagreb</item>
      <item>Mira Hajdić, Smiljanićeva 2, 21000 Split</item>
    </derivirana_varijabla>
  </DomainObject.Predmet.OstaliListFormatedWithAdress>
  <DomainObject.Predmet.OstaliListFormatedWithAdressOIB>
    <izvorni_sadrzaj>
      <item>Nenad Stepanić, OIB 87946520044, Horvatova 3, 10410 Velika Gorica</item>
      <item>Damir Katić, Drniška 22, 10000 Zagreb</item>
      <item>Danijela Dasović, Martićeva 67/2, 10000 Zagreb</item>
      <item>Mira Hajdić, OIB 33624188331, Smiljanićeva 2, 21000 Split</item>
    </izvorni_sadrzaj>
    <derivirana_varijabla naziv="DomainObject.Predmet.OstaliListFormatedWithAdressOIB_1">
      <item>Nenad Stepanić, OIB 87946520044, Horvatova 3, 10410 Velika Gorica</item>
      <item>Damir Katić, Drniška 22, 10000 Zagreb</item>
      <item>Danijela Dasović, Martićeva 67/2, 10000 Zagreb</item>
      <item>Mira Hajdić, OIB 33624188331, Smiljanićeva 2, 21000 Split</item>
    </derivirana_varijabla>
  </DomainObject.Predmet.OstaliListFormatedWithAdressOIB>
  <DomainObject.Predmet.OstaliListNazivFormated>
    <izvorni_sadrzaj>
      <item>Nenad Stepanić</item>
      <item>Damir Katić</item>
      <item>Danijela Dasović</item>
      <item>Mira Hajdić</item>
    </izvorni_sadrzaj>
    <derivirana_varijabla naziv="DomainObject.Predmet.OstaliListNazivFormated_1">
      <item>Nenad Stepanić</item>
      <item>Damir Katić</item>
      <item>Danijela Dasović</item>
      <item>Mira Hajdić</item>
    </derivirana_varijabla>
  </DomainObject.Predmet.OstaliListNazivFormated>
  <DomainObject.Predmet.OstaliListNazivFormatedOIB>
    <izvorni_sadrzaj>
      <item>Nenad Stepanić, OIB 87946520044</item>
      <item>Damir Katić</item>
      <item>Danijela Dasović</item>
      <item>Mira Hajdić, OIB 33624188331</item>
    </izvorni_sadrzaj>
    <derivirana_varijabla naziv="DomainObject.Predmet.OstaliListNazivFormatedOIB_1">
      <item>Nenad Stepanić, OIB 87946520044</item>
      <item>Damir Katić</item>
      <item>Danijela Dasović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 i dr.</izvorni_sadrzaj>
    <derivirana_varijabla naziv="DomainObject.Predmet.StrankaIDrugi_1">HYPO-LEASING KROATIEN društvo za financiranje d.o.o. i dr.</derivirana_varijabla>
  </DomainObject.Predmet.StrankaIDrugi>
  <DomainObject.Predmet.ProtustrankaIDrugi>
    <izvorni_sadrzaj>STEP CO d.o.o. zastupstva i trgovina</izvorni_sadrzaj>
    <derivirana_varijabla naziv="DomainObject.Predmet.ProtustrankaIDrugi_1">STEP CO d.o.o. zastupstva i trgovina</derivirana_varijabla>
  </DomainObject.Predmet.ProtustrankaIDrugi>
  <DomainObject.Predmet.StrankaIDrugiAdressOIB>
    <izvorni_sadrzaj>HYPO-LEASING KROATIEN društvo za financiranje d.o.o., OIB 87064273078, Koranska 16, 10000 Zagreb i dr.</izvorni_sadrzaj>
    <derivirana_varijabla naziv="DomainObject.Predmet.StrankaIDrugiAdressOIB_1">HYPO-LEASING KROATIEN društvo za financiranje d.o.o., OIB 87064273078, Koranska 16, 10000 Zagreb i dr.</derivirana_varijabla>
  </DomainObject.Predmet.StrankaIDrugiAdressOIB>
  <DomainObject.Predmet.ProtustrankaIDrugiAdressOIB>
    <izvorni_sadrzaj>STEP CO d.o.o. zastupstva i trgovina, OIB 16578715389, Školska 22, 10410 Vukovina</izvorni_sadrzaj>
    <derivirana_varijabla naziv="DomainObject.Predmet.ProtustrankaIDrugiAdressOIB_1">STEP CO d.o.o. zastupstva i trgovina, OIB 16578715389, Školska 22,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2015.</izvorni_sadrzaj>
    <derivirana_varijabla naziv="DomainObject.Predmet.OdlukaRjesenje.DatumDonosenjaOdluke_1">11. rujna 2015.</derivirana_varijabla>
  </DomainObject.Predmet.OdlukaRjesenje.DatumDonosenjaOdluke>
  <DomainObject.Predmet.OdlukaRjesenje.DatumPravomocnosti>
    <izvorni_sadrzaj>1. listopada 2015.</izvorni_sadrzaj>
    <derivirana_varijabla naziv="DomainObject.Predmet.OdlukaRjesenje.DatumPravomocnosti_1">1. listopada 2015.</derivirana_varijabla>
  </DomainObject.Predmet.OdlukaRjesenje.DatumPravomocnosti>
  <DomainObject.Predmet.OdlukaRjesenje.Oznaka>
    <izvorni_sadrzaj>St-643/2014-20</izvorni_sadrzaj>
    <derivirana_varijabla naziv="DomainObject.Predmet.OdlukaRjesenje.Oznaka_1">St-643/2014-20</derivirana_varijabla>
  </DomainObject.Predmet.OdlukaRjesenje.Oznaka>
  <DomainObject.Predmet.SudioniciListNaziv>
    <izvorni_sadrzaj>
      <item>HYPO-LEASING KROATIEN društvo za financiranje d.o.o.</item>
      <item>STEP CO d.o.o. zastupstva i trgovina</item>
      <item>Nenad Stepanić</item>
      <item>Damir Katić</item>
      <item>Danijela Dasović</item>
      <item>Mira Hajdić</item>
      <item>H-ABDUCO društvo s ograničenom odgovornošću za usluge</item>
    </izvorni_sadrzaj>
    <derivirana_varijabla naziv="DomainObject.Predmet.SudioniciListNaziv_1">
      <item>HYPO-LEASING KROATIEN društvo za financiranje d.o.o.</item>
      <item>STEP CO d.o.o. zastupstva i trgovina</item>
      <item>Nenad Stepanić</item>
      <item>Damir Katić</item>
      <item>Danijela Dasović</item>
      <item>Mira Hajdić</item>
      <item>H-ABDUCO društvo s ograničenom odgovornošću za usluge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STEP CO d.o.o. zastupstva i trgovina, OIB 16578715389, Školska 22,10410 Vukovina</item>
      <item>Nenad Stepanić, OIB 87946520044, Horvatova 3,10410 Velika Gorica</item>
      <item>Damir Katić, Drniška 22,10000 Zagreb</item>
      <item>Danijela Dasović, Martićeva 67/2,10000 Zagreb</item>
      <item>Mira Hajdić, OIB 33624188331, Smiljanićeva 2,21000 Split</item>
      <item>H-ABDUCO društvo s ograničenom odgovornošću za usluge, OIB 13667298928, Slavonska avenija 6A,10000 Zagreb</item>
    </izvorni_sadrzaj>
    <derivirana_varijabla naziv="DomainObject.Predmet.SudioniciListAdressOIB_1">
      <item>HYPO-LEASING KROATIEN društvo za financiranje d.o.o., OIB 87064273078, Koranska 16,10000 Zagreb</item>
      <item>STEP CO d.o.o. zastupstva i trgovina, OIB 16578715389, Školska 22,10410 Vukovina</item>
      <item>Nenad Stepanić, OIB 87946520044, Horvatova 3,10410 Velika Gorica</item>
      <item>Damir Katić, Drniška 22,10000 Zagreb</item>
      <item>Danijela Dasović, Martićeva 67/2,10000 Zagreb</item>
      <item>Mira Hajdić, OIB 33624188331, Smiljanićeva 2,21000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16578715389</item>
      <item>, OIB 87946520044</item>
      <item>, OIB null</item>
      <item>, OIB null</item>
      <item>, OIB 33624188331</item>
      <item>, OIB 13667298928</item>
    </izvorni_sadrzaj>
    <derivirana_varijabla naziv="DomainObject.Predmet.SudioniciListNazivOIB_1">
      <item>, OIB 87064273078</item>
      <item>, OIB 16578715389</item>
      <item>, OIB 87946520044</item>
      <item>, OIB null</item>
      <item>, OIB null</item>
      <item>, OIB 33624188331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717</properties:Words>
  <properties:Characters>3946</properties:Characters>
  <properties:Lines>86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2018-01-03T13:39:00Z</dcterms:created>
  <dc:creator>galica</dc:creator>
  <cp:lastModifiedBy>Valentina Delač</cp:lastModifiedBy>
  <cp:lastPrinted>2018-01-03T13:40:00Z</cp:lastPrinted>
  <dcterms:modified xmlns:xsi="http://www.w3.org/2001/XMLSchema-instance" xsi:type="dcterms:W3CDTF">2018-01-03T13:40:00Z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