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a4ac9" w14:paraId="31a4ac9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D55895" w:rsidP="004635D5" w:rsidR="00D55895">
      <w:pPr>
        <w:jc w:val="both"/>
        <w:rPr>
          <w:bCs/>
        </w:rPr>
      </w:pPr>
    </w:p>
    <w:p w:rsidRDefault="005D2B37" w:rsidP="004635D5" w:rsidR="005D2B37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CB2F48">
        <w:t>,</w:t>
      </w:r>
      <w:r w:rsidR="004635D5">
        <w:t xml:space="preserve"> </w:t>
      </w:r>
      <w:r w:rsidR="00257E4C">
        <w:t xml:space="preserve">po </w:t>
      </w:r>
      <w:r w:rsidR="004635D5">
        <w:t>prijedlog</w:t>
      </w:r>
      <w:r w:rsidR="00257E4C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>
        <w:t xml:space="preserve"> </w:t>
      </w:r>
      <w:r w:rsidR="00CB2F48" w:rsidRPr="00467314">
        <w:t>ŠIMUN</w:t>
      </w:r>
      <w:r w:rsidR="00CB2F48">
        <w:t xml:space="preserve">OV, d.o.o., sa sjedištem u Zadru, </w:t>
      </w:r>
      <w:r w:rsidR="00CB2F48" w:rsidRPr="00467314">
        <w:t>Put Dikla 53</w:t>
      </w:r>
      <w:r w:rsidR="00CB2F48">
        <w:t xml:space="preserve">, OIB: </w:t>
      </w:r>
      <w:r w:rsidR="00CB2F48" w:rsidRPr="00467314">
        <w:t>52523563572</w:t>
      </w:r>
      <w:r w:rsidR="00CA4BBD">
        <w:t xml:space="preserve">, </w:t>
      </w:r>
      <w:r w:rsidR="00CB2F48"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CB2F48">
        <w:t>28</w:t>
      </w:r>
      <w:r>
        <w:t xml:space="preserve">. </w:t>
      </w:r>
      <w:r w:rsidR="00CB2F48">
        <w:t>studenog</w:t>
      </w:r>
      <w:r w:rsidR="004635D5">
        <w:t xml:space="preserve"> </w:t>
      </w:r>
      <w:r>
        <w:t>2016</w:t>
      </w:r>
      <w:r w:rsidRPr="00FC1537">
        <w:t>.</w:t>
      </w:r>
      <w:r>
        <w:t xml:space="preserve">, </w:t>
      </w:r>
      <w:r w:rsidR="00F67E36">
        <w:t>20</w:t>
      </w:r>
      <w:r>
        <w:t xml:space="preserve">. </w:t>
      </w:r>
      <w:r w:rsidR="004635D5">
        <w:t xml:space="preserve">prosinca </w:t>
      </w:r>
      <w:r>
        <w:t xml:space="preserve">2016. 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>dužnika</w:t>
      </w:r>
      <w:r w:rsidR="000E67B3" w:rsidRPr="000E67B3">
        <w:t xml:space="preserve"> </w:t>
      </w:r>
      <w:r w:rsidR="00CB2F48" w:rsidRPr="00CB2F48">
        <w:t>ŠIMUNOV, d.o.o., sa sjedištem u Zadru, Put Dikla 53, OIB: 52523563572</w:t>
      </w:r>
      <w:r w:rsidR="000E67B3" w:rsidRPr="000E67B3">
        <w:t xml:space="preserve">, </w:t>
      </w:r>
      <w:r>
        <w:t xml:space="preserve">na temelju neizvršenih osnova za plaćanje iznosi </w:t>
      </w:r>
      <w:r w:rsidR="00CB2F48">
        <w:t>39</w:t>
      </w:r>
      <w:r w:rsidR="000E67B3">
        <w:t>.</w:t>
      </w:r>
      <w:r w:rsidR="00CB2F48">
        <w:t>473</w:t>
      </w:r>
      <w:r w:rsidR="000E67B3">
        <w:t>,</w:t>
      </w:r>
      <w:r w:rsidR="00CB2F48">
        <w:t>29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 xml:space="preserve">osoba ovlaštena za zastupanje </w:t>
      </w:r>
      <w:r w:rsidRPr="00FC1537">
        <w:t>dužnika</w:t>
      </w:r>
      <w:r>
        <w:t xml:space="preserve"> po zakonu </w:t>
      </w:r>
      <w:r w:rsidR="00CB2F48">
        <w:t>Predrag Šimunov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71/15, u nastavku teksta: SZ),  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4635D5">
        <w:t>,</w:t>
      </w:r>
      <w:r>
        <w:t xml:space="preserve"> </w:t>
      </w:r>
      <w:r w:rsidR="00F67E36">
        <w:t>20</w:t>
      </w:r>
      <w:r>
        <w:t xml:space="preserve">. </w:t>
      </w:r>
      <w:r w:rsidR="004635D5">
        <w:t>prosinca</w:t>
      </w:r>
      <w:r>
        <w:t xml:space="preserve"> 2016.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4635D5" w:rsidP="004635D5" w:rsidR="009E2467" w:rsidRPr="00F41C5D">
      <w:pPr>
        <w:ind w:firstLine="708" w:left="6372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B15DA" w:rsidR="009E2467">
      <w:pPr>
        <w:tabs>
          <w:tab w:pos="720" w:val="left"/>
        </w:tabs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537F40" w:rsidR="009E2467">
      <w:pPr>
        <w:pStyle w:val="Odlomakpopisa"/>
        <w:numPr>
          <w:ilvl w:val="0"/>
          <w:numId w:val="1"/>
        </w:numPr>
        <w:jc w:val="both"/>
      </w:pPr>
      <w:r>
        <w:t>e-Oglasna ploča suda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7E4C" w:rsidR="00257E4C">
      <w:r>
        <w:separator/>
      </w:r>
    </w:p>
  </w:endnote>
  <w:endnote w:id="0" w:type="continuationSeparator">
    <w:p w:rsidRDefault="00257E4C" w:rsidR="00257E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E4C" w:rsidR="00257E4C">
    <w:pPr>
      <w:pStyle w:val="Podnoje"/>
      <w:jc w:val="center"/>
    </w:pPr>
  </w:p>
  <w:p w:rsidRDefault="00257E4C" w:rsidR="00257E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7E4C" w:rsidR="00257E4C">
      <w:r>
        <w:separator/>
      </w:r>
    </w:p>
  </w:footnote>
  <w:footnote w:id="0" w:type="continuationSeparator">
    <w:p w:rsidRDefault="00257E4C" w:rsidR="00257E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E4C" w:rsidP="004635D5" w:rsidR="00257E4C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8E76C6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Pr="009A7EB8">
      <w:t>Poslovni broj: 5 St-</w:t>
    </w:r>
    <w:r w:rsidR="00CB2F48">
      <w:t>1142</w:t>
    </w:r>
    <w:r w:rsidRPr="009A7EB8">
      <w:t>/16-</w:t>
    </w:r>
    <w:r w:rsidR="00CB2F48"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E4C" w:rsidP="004635D5" w:rsidR="00257E4C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CB2F48">
      <w:t>1142</w:t>
    </w:r>
    <w:r>
      <w:t>/16-</w:t>
    </w:r>
    <w:r w:rsidR="00CB2F48">
      <w:t>6</w:t>
    </w:r>
  </w:p>
  <w:p w:rsidRDefault="00257E4C" w:rsidP="004635D5" w:rsidR="00257E4C">
    <w:pPr>
      <w:pStyle w:val="Zaglavlje"/>
      <w:tabs>
        <w:tab w:pos="4536" w:val="clear"/>
        <w:tab w:pos="9072" w:val="clear"/>
        <w:tab w:pos="6244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E45058"/>
    <w:multiLevelType w:val="hybridMultilevel"/>
    <w:tmpl w:val="1A06E0B6"/>
    <w:lvl w:tplc="4F420062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63BB"/>
    <w:rsid w:val="000201C2"/>
    <w:rsid w:val="00087712"/>
    <w:rsid w:val="000B15DA"/>
    <w:rsid w:val="000E67B3"/>
    <w:rsid w:val="0018673B"/>
    <w:rsid w:val="00236D1C"/>
    <w:rsid w:val="00237E01"/>
    <w:rsid w:val="00257E4C"/>
    <w:rsid w:val="00447958"/>
    <w:rsid w:val="004635D5"/>
    <w:rsid w:val="00537F40"/>
    <w:rsid w:val="005D2B37"/>
    <w:rsid w:val="006A66B9"/>
    <w:rsid w:val="006E6B12"/>
    <w:rsid w:val="008337B7"/>
    <w:rsid w:val="008E76C6"/>
    <w:rsid w:val="00990A98"/>
    <w:rsid w:val="009A7EB8"/>
    <w:rsid w:val="009E2467"/>
    <w:rsid w:val="00A32F79"/>
    <w:rsid w:val="00AE51CA"/>
    <w:rsid w:val="00CA4BBD"/>
    <w:rsid w:val="00CB2F48"/>
    <w:rsid w:val="00D55895"/>
    <w:rsid w:val="00E6461B"/>
    <w:rsid w:val="00E94ED1"/>
    <w:rsid w:val="00F6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537F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67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7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7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7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7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537F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67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7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7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7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7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1142</izvorni_sadrzaj>
    <derivirana_varijabla naziv="DomainObject.Predmet.Broj_1">1142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St-1142/2016</izvorni_sadrzaj>
    <derivirana_varijabla naziv="DomainObject.Predmet.OznakaBroj_1">St-1142/2016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ŠIMUNOV, d.o.o. za trgovinu</izvorni_sadrzaj>
    <derivirana_varijabla naziv="DomainObject.Predmet.ProtustrankaFormated_1">  ŠIMUNOV, d.o.o. za trgovinu</derivirana_varijabla>
  </DomainObject.Predmet.ProtustrankaFormated>
  <DomainObject.Predmet.ProtustrankaFormatedOIB>
    <izvorni_sadrzaj>  ŠIMUNOV, d.o.o. za trgovinu, OIB 52523563572</izvorni_sadrzaj>
    <derivirana_varijabla naziv="DomainObject.Predmet.ProtustrankaFormatedOIB_1">  ŠIMUNOV, d.o.o. za trgovinu, OIB 52523563572</derivirana_varijabla>
  </DomainObject.Predmet.ProtustrankaFormatedOIB>
  <DomainObject.Predmet.ProtustrankaFormatedWithAdress>
    <izvorni_sadrzaj> ŠIMUNOV, d.o.o. za trgovinu, Put Dikla 53, 23000 Zadar</izvorni_sadrzaj>
    <derivirana_varijabla naziv="DomainObject.Predmet.ProtustrankaFormatedWithAdress_1"> ŠIMUNOV, d.o.o. za trgovinu, Put Dikla 53, 23000 Zadar</derivirana_varijabla>
  </DomainObject.Predmet.ProtustrankaFormatedWithAdress>
  <DomainObject.Predmet.ProtustrankaFormatedWithAdressOIB>
    <izvorni_sadrzaj> ŠIMUNOV, d.o.o. za trgovinu, OIB 52523563572, Put Dikla 53, 23000 Zadar</izvorni_sadrzaj>
    <derivirana_varijabla naziv="DomainObject.Predmet.ProtustrankaFormatedWithAdressOIB_1"> ŠIMUNOV, d.o.o. za trgovinu, OIB 52523563572, Put Dikla 53, 23000 Zadar</derivirana_varijabla>
  </DomainObject.Predmet.ProtustrankaFormatedWithAdressOIB>
  <DomainObject.Predmet.ProtustrankaWithAdress>
    <izvorni_sadrzaj>ŠIMUNOV, d.o.o. za trgovinu Put Dikla 53, 23000 Zadar</izvorni_sadrzaj>
    <derivirana_varijabla naziv="DomainObject.Predmet.ProtustrankaWithAdress_1">ŠIMUNOV, d.o.o. za trgovinu Put Dikla 53, 23000 Zadar</derivirana_varijabla>
  </DomainObject.Predmet.ProtustrankaWithAdress>
  <DomainObject.Predmet.ProtustrankaWithAdressOIB>
    <izvorni_sadrzaj>ŠIMUNOV, d.o.o. za trgovinu, OIB 52523563572, Put Dikla 53, 23000 Zadar</izvorni_sadrzaj>
    <derivirana_varijabla naziv="DomainObject.Predmet.ProtustrankaWithAdressOIB_1">ŠIMUNOV, d.o.o. za trgovinu, OIB 52523563572, Put Dikla 53, 23000 Zadar</derivirana_varijabla>
  </DomainObject.Predmet.ProtustrankaWithAdressOIB>
  <DomainObject.Predmet.ProtustrankaNazivFormated>
    <izvorni_sadrzaj>ŠIMUNOV, d.o.o. za trgovinu</izvorni_sadrzaj>
    <derivirana_varijabla naziv="DomainObject.Predmet.ProtustrankaNazivFormated_1">ŠIMUNOV, d.o.o. za trgovinu</derivirana_varijabla>
  </DomainObject.Predmet.ProtustrankaNazivFormated>
  <DomainObject.Predmet.ProtustrankaNazivFormatedOIB>
    <izvorni_sadrzaj>ŠIMUNOV, d.o.o. za trgovinu, OIB 52523563572</izvorni_sadrzaj>
    <derivirana_varijabla naziv="DomainObject.Predmet.ProtustrankaNazivFormatedOIB_1">ŠIMUNOV, d.o.o. za trgovinu, OIB 52523563572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ŠIMUNOV, d.o.o. za trgovinu</item>
    </izvorni_sadrzaj>
    <derivirana_varijabla naziv="DomainObject.Predmet.ProtuStrankaListFormated_1">
      <item>ŠIMUNOV, d.o.o. za trgovinu</item>
    </derivirana_varijabla>
  </DomainObject.Predmet.ProtuStrankaListFormated>
  <DomainObject.Predmet.ProtuStrankaListFormatedOIB>
    <izvorni_sadrzaj>
      <item>ŠIMUNOV, d.o.o. za trgovinu, OIB 52523563572</item>
    </izvorni_sadrzaj>
    <derivirana_varijabla naziv="DomainObject.Predmet.ProtuStrankaListFormatedOIB_1">
      <item>ŠIMUNOV, d.o.o. za trgovinu, OIB 52523563572</item>
    </derivirana_varijabla>
  </DomainObject.Predmet.ProtuStrankaListFormatedOIB>
  <DomainObject.Predmet.ProtuStrankaListFormatedWithAdress>
    <izvorni_sadrzaj>
      <item>ŠIMUNOV, d.o.o. za trgovinu, Put Dikla 53, 23000 Zadar</item>
    </izvorni_sadrzaj>
    <derivirana_varijabla naziv="DomainObject.Predmet.ProtuStrankaListFormatedWithAdress_1">
      <item>ŠIMUNOV, d.o.o. za trgovinu, Put Dikla 53, 23000 Zadar</item>
    </derivirana_varijabla>
  </DomainObject.Predmet.ProtuStrankaListFormatedWithAdress>
  <DomainObject.Predmet.ProtuStrankaListFormatedWithAdressOIB>
    <izvorni_sadrzaj>
      <item>ŠIMUNOV, d.o.o. za trgovinu, OIB 52523563572, Put Dikla 53, 23000 Zadar</item>
    </izvorni_sadrzaj>
    <derivirana_varijabla naziv="DomainObject.Predmet.ProtuStrankaListFormatedWithAdressOIB_1">
      <item>ŠIMUNOV, d.o.o. za trgovinu, OIB 52523563572, Put Dikla 53, 23000 Zadar</item>
    </derivirana_varijabla>
  </DomainObject.Predmet.ProtuStrankaListFormatedWithAdressOIB>
  <DomainObject.Predmet.ProtuStrankaListNazivFormated>
    <izvorni_sadrzaj>
      <item>ŠIMUNOV, d.o.o. za trgovinu</item>
    </izvorni_sadrzaj>
    <derivirana_varijabla naziv="DomainObject.Predmet.ProtuStrankaListNazivFormated_1">
      <item>ŠIMUNOV, d.o.o. za trgovinu</item>
    </derivirana_varijabla>
  </DomainObject.Predmet.ProtuStrankaListNazivFormated>
  <DomainObject.Predmet.ProtuStrankaListNazivFormatedOIB>
    <izvorni_sadrzaj>
      <item>ŠIMUNOV, d.o.o. za trgovinu, OIB 52523563572</item>
    </izvorni_sadrzaj>
    <derivirana_varijabla naziv="DomainObject.Predmet.ProtuStrankaListNazivFormatedOIB_1">
      <item>ŠIMUNOV, d.o.o. za trgovinu, OIB 52523563572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ŠIMUNOV, d.o.o. za trgovinu</izvorni_sadrzaj>
    <derivirana_varijabla naziv="DomainObject.Predmet.ProtustrankaIDrugi_1">ŠIMUNOV, 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ŠIMUNOV, d.o.o. za trgovinu, OIB 52523563572, Put Dikla 53, 23000 Zadar</izvorni_sadrzaj>
    <derivirana_varijabla naziv="DomainObject.Predmet.ProtustrankaIDrugiAdressOIB_1">ŠIMUNOV, d.o.o. za trgovinu, OIB 52523563572, Put Dikla 53,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ŠIMUNOV, d.o.o. za trgovinu</item>
    </izvorni_sadrzaj>
    <derivirana_varijabla naziv="DomainObject.Predmet.SudioniciListNaziv_1">
      <item>FINA</item>
      <item>ŠIMUNOV, d.o.o. za trgovinu</item>
    </derivirana_varijabla>
  </DomainObject.Predmet.SudioniciListNaziv>
  <DomainObject.Predmet.SudioniciListAdressOIB>
    <izvorni_sadrzaj>
      <item>FINA, OIB 85821130368</item>
      <item>ŠIMUNOV, d.o.o. za trgovinu, OIB 52523563572, Put Dikla 53,23000 Zadar</item>
    </izvorni_sadrzaj>
    <derivirana_varijabla naziv="DomainObject.Predmet.SudioniciListAdressOIB_1">
      <item>FINA, OIB 85821130368</item>
      <item>ŠIMUNOV, d.o.o. za trgovinu, OIB 52523563572, Put Dikla 53,23000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52523563572</item>
    </izvorni_sadrzaj>
    <derivirana_varijabla naziv="DomainObject.Predmet.SudioniciListNazivOIB_1">
      <item>, OIB 85821130368</item>
      <item>, OIB 52523563572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1967</properties:Characters>
  <properties:Lines>63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2016-12-20T10:42:00Z</dcterms:created>
  <dc:creator>Tina Grgas</dc:creator>
  <cp:lastModifiedBy>Krešimir Torbarina</cp:lastModifiedBy>
  <cp:lastPrinted>2016-03-25T08:19:00Z</cp:lastPrinted>
  <dcterms:modified xmlns:xsi="http://www.w3.org/2001/XMLSchema-instance" xsi:type="dcterms:W3CDTF">2016-12-20T10:46:00Z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