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0379" w14:paraId="8ed037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53EEB">
        <w:t>7632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053EEB">
        <w:t>MAKEA d.o.o. Ogulin, Žegar VI/19, OIB: 57991531945,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053EEB">
        <w:t>MAKEA d.o.o. Ogulin, Žegar VI/19, OIB: 57991531945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053EEB">
        <w:t>10,10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53EEB">
        <w:t>Ivan Prpić, Zagreb, Hruševečka ulica 11, OIB: 16795120342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053EEB">
        <w:t xml:space="preserve">MAKEA d.o.o. Ogulin, Žegar VI/19, OIB: 57991531945, </w:t>
      </w:r>
      <w:r w:rsidR="008B73DD">
        <w:t xml:space="preserve">s danom </w:t>
      </w:r>
      <w:r w:rsidR="001C0533">
        <w:t>1</w:t>
      </w:r>
      <w:r w:rsidR="007E6DBE">
        <w:t>4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053EEB">
        <w:t>MAKEA d.o.o. Ogulin, Žegar VI/19, OIB: 57991531945,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053EEB">
        <w:t>MAKEA d.o.o. Ogulin, Žegar VI/19, OIB: 57991531945,</w:t>
      </w:r>
      <w:r w:rsidR="00195338">
        <w:t xml:space="preserve"> dana </w:t>
      </w:r>
      <w:r w:rsidR="00053EEB">
        <w:t>4</w:t>
      </w:r>
      <w:r w:rsidR="007E6DBE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053EEB">
        <w:t>21. prosinca 2015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7E6DBE">
        <w:t>4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0011B8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0011B8" w:rsidR="000011B8"/>
    <w:p w:rsidRDefault="000011B8" w:rsidR="000011B8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053EEB">
        <w:t xml:space="preserve">Ogulin 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53EEB">
        <w:t>Ivan Prpić</w:t>
      </w:r>
      <w:r w:rsidR="007E6DBE">
        <w:t>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B17" w:rsidR="00431B17">
      <w:r>
        <w:separator/>
      </w:r>
    </w:p>
  </w:endnote>
  <w:endnote w:id="0" w:type="continuationSeparator">
    <w:p w:rsidRDefault="00431B17" w:rsidR="00431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B17" w:rsidR="00431B17">
      <w:r>
        <w:separator/>
      </w:r>
    </w:p>
  </w:footnote>
  <w:footnote w:id="0" w:type="continuationSeparator">
    <w:p w:rsidRDefault="00431B17" w:rsidR="00431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1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53EEB">
      <w:t>7632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B8"/>
    <w:rsid w:val="0004613B"/>
    <w:rsid w:val="00050EF7"/>
    <w:rsid w:val="00053EEB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31B17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1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1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1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1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7632</izvorni_sadrzaj>
    <derivirana_varijabla naziv="DomainObject.Predmet.Broj_1">7632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St-7632/2015</izvorni_sadrzaj>
    <derivirana_varijabla naziv="DomainObject.Predmet.OznakaBroj_1">St-7632/2015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MAKEA d.o.o. zastupanog po punomoćniku Krešimir Holjevac</izvorni_sadrzaj>
    <derivirana_varijabla naziv="DomainObject.Predmet.ProtustrankaFormated_1">  MAKEA d.o.o. zastupanog po punomoćniku Krešimir Holjevac</derivirana_varijabla>
  </DomainObject.Predmet.ProtustrankaFormated>
  <DomainObject.Predmet.ProtustrankaFormatedOIB>
    <izvorni_sadrzaj>  MAKEA d.o.o., OIB 57991531945 zastupanog po punomoćniku Krešimir Holjevac</izvorni_sadrzaj>
    <derivirana_varijabla naziv="DomainObject.Predmet.ProtustrankaFormatedOIB_1">  MAKEA d.o.o., OIB 57991531945 zastupanog po punomoćniku Krešimir Holjevac</derivirana_varijabla>
  </DomainObject.Predmet.ProtustrankaFormatedOIB>
  <DomainObject.Predmet.ProtustrankaFormatedWithAdress>
    <izvorni_sadrzaj> MAKEA d.o.o., Žegar VI/19, 47300 Ogulin zastupanog po punomoćniku Krešimir Holjevac</izvorni_sadrzaj>
    <derivirana_varijabla naziv="DomainObject.Predmet.ProtustrankaFormatedWithAdress_1"> MAKEA d.o.o., Žegar VI/19, 47300 Ogulin zastupanog po punomoćniku Krešimir Holjevac</derivirana_varijabla>
  </DomainObject.Predmet.ProtustrankaFormatedWithAdress>
  <DomainObject.Predmet.ProtustrankaFormatedWithAdressOIB>
    <izvorni_sadrzaj> MAKEA d.o.o., OIB 57991531945, Žegar VI/19, 47300 Ogulin zastupanog po punomoćniku Krešimir Holjevac</izvorni_sadrzaj>
    <derivirana_varijabla naziv="DomainObject.Predmet.ProtustrankaFormatedWithAdressOIB_1"> MAKEA d.o.o., OIB 57991531945, Žegar VI/19, 47300 Ogulin zastupanog po punomoćniku Krešimir Holjevac</derivirana_varijabla>
  </DomainObject.Predmet.ProtustrankaFormatedWithAdressOIB>
  <DomainObject.Predmet.ProtustrankaWithAdress>
    <izvorni_sadrzaj>MAKEA d.o.o. Žegar VI/19, 47300 Ogulin</izvorni_sadrzaj>
    <derivirana_varijabla naziv="DomainObject.Predmet.ProtustrankaWithAdress_1">MAKEA d.o.o. Žegar VI/19, 47300 Ogulin</derivirana_varijabla>
  </DomainObject.Predmet.ProtustrankaWithAdress>
  <DomainObject.Predmet.ProtustrankaWithAdressOIB>
    <izvorni_sadrzaj>MAKEA d.o.o., OIB 57991531945, Žegar VI/19, 47300 Ogulin</izvorni_sadrzaj>
    <derivirana_varijabla naziv="DomainObject.Predmet.ProtustrankaWithAdressOIB_1">MAKEA d.o.o., OIB 57991531945, Žegar VI/19, 47300 Ogulin</derivirana_varijabla>
  </DomainObject.Predmet.ProtustrankaWithAdressOIB>
  <DomainObject.Predmet.ProtustrankaNazivFormated>
    <izvorni_sadrzaj>MAKEA d.o.o.</izvorni_sadrzaj>
    <derivirana_varijabla naziv="DomainObject.Predmet.ProtustrankaNazivFormated_1">MAKEA d.o.o.</derivirana_varijabla>
  </DomainObject.Predmet.ProtustrankaNazivFormated>
  <DomainObject.Predmet.ProtustrankaNazivFormatedOIB>
    <izvorni_sadrzaj>MAKEA d.o.o., OIB 57991531945</izvorni_sadrzaj>
    <derivirana_varijabla naziv="DomainObject.Predmet.ProtustrankaNazivFormatedOIB_1">MAKEA d.o.o., OIB 57991531945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MAKEA d.o.o. zastupanog po punomoćniku Krešimir Holjevac</item>
    </izvorni_sadrzaj>
    <derivirana_varijabla naziv="DomainObject.Predmet.ProtuStrankaListFormated_1">
      <item>MAKEA d.o.o. zastupanog po punomoćniku Krešimir Holjevac</item>
    </derivirana_varijabla>
  </DomainObject.Predmet.ProtuStrankaListFormated>
  <DomainObject.Predmet.ProtuStrankaListFormatedOIB>
    <izvorni_sadrzaj>
      <item>MAKEA d.o.o., OIB 57991531945 zastupanog po punomoćniku Krešimir Holjevac</item>
    </izvorni_sadrzaj>
    <derivirana_varijabla naziv="DomainObject.Predmet.ProtuStrankaListFormatedOIB_1">
      <item>MAKEA d.o.o., OIB 57991531945 zastupanog po punomoćniku Krešimir Holjevac</item>
    </derivirana_varijabla>
  </DomainObject.Predmet.ProtuStrankaListFormatedOIB>
  <DomainObject.Predmet.ProtuStrankaListFormatedWithAdress>
    <izvorni_sadrzaj>
      <item>MAKEA d.o.o., Žegar VI/19, 47300 Ogulin zastupanog po punomoćniku Krešimir Holjevac</item>
    </izvorni_sadrzaj>
    <derivirana_varijabla naziv="DomainObject.Predmet.ProtuStrankaListFormatedWithAdress_1">
      <item>MAKEA d.o.o., Žegar VI/19, 47300 Ogulin zastupanog po punomoćniku Krešimir Holjevac</item>
    </derivirana_varijabla>
  </DomainObject.Predmet.ProtuStrankaListFormatedWithAdress>
  <DomainObject.Predmet.ProtuStrankaListFormatedWithAdressOIB>
    <izvorni_sadrzaj>
      <item>MAKEA d.o.o., OIB 57991531945, Žegar VI/19, 47300 Ogulin zastupanog po punomoćniku Krešimir Holjevac</item>
    </izvorni_sadrzaj>
    <derivirana_varijabla naziv="DomainObject.Predmet.ProtuStrankaListFormatedWithAdressOIB_1">
      <item>MAKEA d.o.o., OIB 57991531945, Žegar VI/19, 47300 Ogulin zastupanog po punomoćniku Krešimir Holjevac</item>
    </derivirana_varijabla>
  </DomainObject.Predmet.ProtuStrankaListFormatedWithAdressOIB>
  <DomainObject.Predmet.ProtuStrankaListNazivFormated>
    <izvorni_sadrzaj>
      <item>MAKEA d.o.o.</item>
    </izvorni_sadrzaj>
    <derivirana_varijabla naziv="DomainObject.Predmet.ProtuStrankaListNazivFormated_1">
      <item>MAKEA d.o.o.</item>
    </derivirana_varijabla>
  </DomainObject.Predmet.ProtuStrankaListNazivFormated>
  <DomainObject.Predmet.ProtuStrankaListNazivFormatedOIB>
    <izvorni_sadrzaj>
      <item>MAKEA d.o.o., OIB 57991531945</item>
    </izvorni_sadrzaj>
    <derivirana_varijabla naziv="DomainObject.Predmet.ProtuStrankaListNazivFormatedOIB_1">
      <item>MAKEA d.o.o., OIB 57991531945</item>
    </derivirana_varijabla>
  </DomainObject.Predmet.ProtuStrankaListNazivFormatedOIB>
  <DomainObject.Predmet.OstaliListFormated>
    <izvorni_sadrzaj>
      <item>Krešimir Holjevac punomoćnik sudionika u postupku MAKEA d.o.o.</item>
    </izvorni_sadrzaj>
    <derivirana_varijabla naziv="DomainObject.Predmet.OstaliListFormated_1">
      <item>Krešimir Holjevac punomoćnik sudionika u postupku MAKEA d.o.o.</item>
    </derivirana_varijabla>
  </DomainObject.Predmet.OstaliListFormated>
  <DomainObject.Predmet.OstaliListFormatedOIB>
    <izvorni_sadrzaj>
      <item>Krešimir Holjevac, OIB 54868435679 punomoćnik sudionika u postupku MAKEA d.o.o.</item>
    </izvorni_sadrzaj>
    <derivirana_varijabla naziv="DomainObject.Predmet.OstaliListFormatedOIB_1">
      <item>Krešimir Holjevac, OIB 54868435679 punomoćnik sudionika u postupku MAKEA d.o.o.</item>
    </derivirana_varijabla>
  </DomainObject.Predmet.OstaliListFormatedOIB>
  <DomainObject.Predmet.OstaliListFormatedWithAdress>
    <izvorni_sadrzaj>
      <item>Krešimir Holjevac, Sveti Petar 17a, 47300 Sveti Petar punomoćnik sudionika u postupku MAKEA d.o.o.</item>
    </izvorni_sadrzaj>
    <derivirana_varijabla naziv="DomainObject.Predmet.OstaliListFormatedWithAdress_1">
      <item>Krešimir Holjevac, Sveti Petar 17a, 47300 Sveti Petar punomoćnik sudionika u postupku MAKEA d.o.o.</item>
    </derivirana_varijabla>
  </DomainObject.Predmet.OstaliListFormatedWithAdress>
  <DomainObject.Predmet.OstaliListFormatedWithAdressOIB>
    <izvorni_sadrzaj>
      <item>Krešimir Holjevac, OIB 54868435679, Sveti Petar 17a, 47300 Sveti Petar punomoćnik sudionika u postupku MAKEA d.o.o.</item>
    </izvorni_sadrzaj>
    <derivirana_varijabla naziv="DomainObject.Predmet.OstaliListFormatedWithAdressOIB_1">
      <item>Krešimir Holjevac, OIB 54868435679, Sveti Petar 17a, 47300 Sveti Petar punomoćnik sudionika u postupku MAKEA d.o.o.</item>
    </derivirana_varijabla>
  </DomainObject.Predmet.OstaliListFormatedWithAdressOIB>
  <DomainObject.Predmet.OstaliListNazivFormated>
    <izvorni_sadrzaj>
      <item>Krešimir Holjevac</item>
    </izvorni_sadrzaj>
    <derivirana_varijabla naziv="DomainObject.Predmet.OstaliListNazivFormated_1">
      <item>Krešimir Holjevac</item>
    </derivirana_varijabla>
  </DomainObject.Predmet.OstaliListNazivFormated>
  <DomainObject.Predmet.OstaliListNazivFormatedOIB>
    <izvorni_sadrzaj>
      <item>Krešimir Holjevac, OIB 54868435679</item>
    </izvorni_sadrzaj>
    <derivirana_varijabla naziv="DomainObject.Predmet.OstaliListNazivFormatedOIB_1">
      <item>Krešimir Holjevac, OIB 54868435679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MAKEA d.o.o.</izvorni_sadrzaj>
    <derivirana_varijabla naziv="DomainObject.Predmet.ProtustrankaIDrugi_1">MAKEA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MAKEA d.o.o., OIB 57991531945, Žegar VI/19, 47300 Ogulin</izvorni_sadrzaj>
    <derivirana_varijabla naziv="DomainObject.Predmet.ProtustrankaIDrugiAdressOIB_1">MAKEA d.o.o., OIB 57991531945, Žegar VI/19,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MAKEA d.o.o.</item>
      <item>Krešimir Holjevac</item>
    </izvorni_sadrzaj>
    <derivirana_varijabla naziv="DomainObject.Predmet.SudioniciListNaziv_1">
      <item>Fina, regionalni centar Zagreb, podružnica Karlovac</item>
      <item>MAKEA d.o.o.</item>
      <item>Krešimir Holjevac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MAKEA d.o.o., OIB 57991531945, Žegar VI/19,47300 Ogulin</item>
      <item>Krešimir Holjevac, OIB 54868435679, Sveti Petar 17a,47300 Sveti Petar</item>
    </izvorni_sadrzaj>
    <derivirana_varijabla naziv="DomainObject.Predmet.SudioniciListAdressOIB_1">
      <item>Fina, regionalni centar Zagreb, podružnica Karlovac, OIB 85821130368, Vitezovićeva 1,47000 Karlovac</item>
      <item>MAKEA d.o.o., OIB 57991531945, Žegar VI/19,47300 Ogulin</item>
      <item>Krešimir Holjevac, OIB 54868435679, Sveti Petar 17a,47300 Sveti 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57991531945</item>
      <item>, OIB 54868435679</item>
    </izvorni_sadrzaj>
    <derivirana_varijabla naziv="DomainObject.Predmet.SudioniciListNazivOIB_1">
      <item>, OIB 85821130368</item>
      <item>, OIB 57991531945</item>
      <item>, OIB 54868435679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495</properties:Words>
  <properties:Characters>2678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2016-03-14T09:03:00Z</dcterms:created>
  <dc:creator>Korisnik</dc:creator>
  <cp:lastModifiedBy>Draženka Prpić</cp:lastModifiedBy>
  <cp:lastPrinted>2016-03-14T09:04:00Z</cp:lastPrinted>
  <dcterms:modified xmlns:xsi="http://www.w3.org/2001/XMLSchema-instance" xsi:type="dcterms:W3CDTF">2016-03-14T09:04:00Z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