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80fc" w14:paraId="0af80fc" w:rsidRDefault="00AE649C" w:rsidP="00ED6AB9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ED6AB9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ED6AB9" w:rsidR="00EE75C3" w:rsidRPr="00EE75C3">
      <w:pPr>
        <w:pStyle w:val="Bezproreda"/>
        <w:spacing w:after="0"/>
      </w:pPr>
    </w:p>
    <w:p w:rsidRDefault="002C346D" w:rsidP="00ED6AB9" w:rsidR="002C346D">
      <w:pPr>
        <w:pStyle w:val="Bezproreda"/>
        <w:spacing w:after="0"/>
      </w:pPr>
    </w:p>
    <w:p w:rsidRDefault="00CC0B34" w:rsidP="00ED6AB9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ED6AB9" w:rsidR="00DC15CD" w:rsidRPr="008068AA">
      <w:pPr>
        <w:pStyle w:val="Bezproreda"/>
        <w:spacing w:after="0"/>
      </w:pPr>
      <w:r>
        <w:t>TRGOVAČKI SUD U VARAŽDINU</w:t>
      </w:r>
      <w:r w:rsidR="003E2D50">
        <w:tab/>
      </w:r>
      <w:r w:rsidR="003E2D50">
        <w:tab/>
      </w:r>
      <w:r w:rsidR="008068AA">
        <w:tab/>
      </w:r>
      <w:r w:rsidR="003E2D50">
        <w:t>Poslovni broj:</w:t>
      </w:r>
      <w:r w:rsidR="00A75BA6">
        <w:t xml:space="preserve"> </w:t>
      </w:r>
      <w:r w:rsidR="00ED6AB9">
        <w:t>2 St-174/16-11</w:t>
      </w:r>
    </w:p>
    <w:p w:rsidRDefault="00373F06" w:rsidP="00ED6AB9" w:rsidR="00FD521C">
      <w:pPr>
        <w:pStyle w:val="Bezproreda"/>
        <w:spacing w:after="0"/>
        <w:rPr>
          <w:b/>
        </w:rPr>
      </w:pPr>
      <w:r>
        <w:t>42000 Varaždin, Ul. braće Radić 2</w:t>
      </w:r>
    </w:p>
    <w:p w:rsidRDefault="002C346D" w:rsidP="00ED6AB9" w:rsidR="002C346D">
      <w:pPr>
        <w:spacing w:after="0"/>
      </w:pPr>
    </w:p>
    <w:p w:rsidRDefault="00ED6AB9" w:rsidP="00ED6AB9" w:rsidR="00ED6AB9">
      <w:pPr>
        <w:pStyle w:val="Zaglavlje"/>
        <w:spacing w:after="0"/>
        <w:jc w:val="center"/>
      </w:pPr>
      <w:r>
        <w:t>R E P U B L I K A    H R V A T S K A</w:t>
      </w:r>
    </w:p>
    <w:p w:rsidRDefault="00ED6AB9" w:rsidP="00ED6AB9" w:rsidR="00ED6AB9">
      <w:pPr>
        <w:pStyle w:val="Zaglavlje"/>
        <w:spacing w:after="0"/>
        <w:jc w:val="center"/>
      </w:pPr>
    </w:p>
    <w:p w:rsidRDefault="00ED6AB9" w:rsidP="00ED6AB9" w:rsidR="00ED6AB9">
      <w:pPr>
        <w:pStyle w:val="Zaglavlje"/>
        <w:spacing w:after="0"/>
        <w:jc w:val="center"/>
      </w:pPr>
      <w:r>
        <w:t>R J E Š E N J E</w:t>
      </w:r>
    </w:p>
    <w:p w:rsidRDefault="00ED6AB9" w:rsidP="00ED6AB9" w:rsidR="00ED6AB9">
      <w:pPr>
        <w:pStyle w:val="Zaglavlje"/>
        <w:spacing w:after="0"/>
      </w:pPr>
    </w:p>
    <w:p w:rsidRDefault="00ED6AB9" w:rsidP="00ED6AB9" w:rsidR="00ED6AB9">
      <w:pPr>
        <w:spacing w:after="0"/>
        <w:jc w:val="both"/>
      </w:pPr>
      <w:r>
        <w:tab/>
        <w:t>Trgovački sud u Varaždinu po sucu toga suda Meliti Poljanec-</w:t>
      </w:r>
      <w:r w:rsidR="006340E5">
        <w:t xml:space="preserve">Bubaš, u stečajnom </w:t>
      </w:r>
      <w:r>
        <w:t xml:space="preserve">predmetu povodom prijedloga predlagatelja Republika Hrvatska, Ministarstvo financija </w:t>
      </w:r>
      <w:r w:rsidR="00300536">
        <w:t>-</w:t>
      </w:r>
      <w:r>
        <w:t xml:space="preserve"> Porezna uprava, Područni ured sjeverna Hrvatska, OIB: 18683136487, koju zastupa </w:t>
      </w:r>
      <w:r w:rsidR="00300536">
        <w:t xml:space="preserve"> po zakonu </w:t>
      </w:r>
      <w:r>
        <w:t xml:space="preserve">Županijsko državno odvjetništvo u Varaždinu, </w:t>
      </w:r>
      <w:r w:rsidR="00300536">
        <w:t>radi</w:t>
      </w:r>
      <w:r>
        <w:t xml:space="preserve"> otvaranj</w:t>
      </w:r>
      <w:r w:rsidR="00300536">
        <w:t>a</w:t>
      </w:r>
      <w:r>
        <w:t xml:space="preserve"> stečaj</w:t>
      </w:r>
      <w:r w:rsidR="00300536">
        <w:t>nog postupka</w:t>
      </w:r>
      <w:r>
        <w:t xml:space="preserve"> nad dužnikom ULTRAVOX d.o.o., OIB: 85910593690, Augusta Cesarca 22, 40000 Čakovec, dana 24. veljače 2017.</w:t>
      </w:r>
    </w:p>
    <w:p w:rsidRDefault="00ED6AB9" w:rsidP="00ED6AB9" w:rsidR="00ED6AB9">
      <w:pPr>
        <w:spacing w:after="0"/>
        <w:jc w:val="center"/>
      </w:pPr>
      <w:r>
        <w:t>r i j e š i o  j e</w:t>
      </w:r>
    </w:p>
    <w:p w:rsidRDefault="00ED6AB9" w:rsidP="00ED6AB9" w:rsidR="00ED6AB9">
      <w:pPr>
        <w:spacing w:after="0"/>
        <w:jc w:val="both"/>
      </w:pPr>
    </w:p>
    <w:p w:rsidRDefault="00ED6AB9" w:rsidP="00ED6AB9" w:rsidR="00ED6AB9">
      <w:pPr>
        <w:spacing w:after="0"/>
        <w:jc w:val="both"/>
      </w:pPr>
      <w:r>
        <w:tab/>
        <w:t>I/ Ročište radi očitovanja o prijedlogu za otvaranje stečajnog postupka i davanja obavijesti iz čl. 117. Stečajnog zakona (NN 71/15</w:t>
      </w:r>
      <w:r w:rsidR="006340E5">
        <w:t xml:space="preserve">, </w:t>
      </w:r>
      <w:r>
        <w:t>dalje</w:t>
      </w:r>
      <w:r w:rsidR="006340E5">
        <w:t xml:space="preserve"> skraćeno</w:t>
      </w:r>
      <w:r>
        <w:t xml:space="preserve"> SZ) i radi utvrđivanja uvjeta za otvaranje stečajnog postupka nad dužnikom zakazuje se za </w:t>
      </w:r>
    </w:p>
    <w:p w:rsidRDefault="00ED6AB9" w:rsidP="00ED6AB9" w:rsidR="00ED6AB9" w:rsidRPr="00ED6AB9">
      <w:pPr>
        <w:spacing w:after="0"/>
        <w:jc w:val="both"/>
      </w:pPr>
    </w:p>
    <w:p w:rsidRDefault="00ED6AB9" w:rsidP="00ED6AB9" w:rsidR="00ED6AB9" w:rsidRPr="00ED6AB9">
      <w:pPr>
        <w:spacing w:after="0"/>
        <w:jc w:val="center"/>
      </w:pPr>
      <w:r w:rsidRPr="00ED6AB9">
        <w:t>27. travnja 2017. u 8,50 sati</w:t>
      </w:r>
    </w:p>
    <w:p w:rsidRDefault="00ED6AB9" w:rsidP="00ED6AB9" w:rsidR="00ED6AB9">
      <w:pPr>
        <w:spacing w:after="0"/>
        <w:jc w:val="center"/>
      </w:pPr>
      <w:r>
        <w:t>kod Trgovačkog suda u Varaždinu, Braće Radić 2, soba broj 223/II kat</w:t>
      </w:r>
    </w:p>
    <w:p w:rsidRDefault="00ED6AB9" w:rsidP="00ED6AB9" w:rsidR="00ED6AB9">
      <w:pPr>
        <w:spacing w:after="0"/>
        <w:jc w:val="both"/>
      </w:pPr>
    </w:p>
    <w:p w:rsidRDefault="00ED6AB9" w:rsidP="00ED6AB9" w:rsidR="00ED6AB9">
      <w:pPr>
        <w:spacing w:after="0"/>
        <w:jc w:val="both"/>
      </w:pPr>
      <w:r>
        <w:tab/>
        <w:t xml:space="preserve"> na koje se dostavom ovoga rješenja pozivaju:</w:t>
      </w:r>
    </w:p>
    <w:p w:rsidRDefault="00ED6AB9" w:rsidP="00ED6AB9" w:rsidR="00ED6AB9">
      <w:pPr>
        <w:spacing w:after="0"/>
        <w:jc w:val="both"/>
      </w:pPr>
    </w:p>
    <w:p w:rsidRDefault="00ED6AB9" w:rsidP="00ED6AB9" w:rsidR="00ED6AB9">
      <w:pPr>
        <w:spacing w:after="0"/>
        <w:jc w:val="both"/>
      </w:pPr>
      <w:r>
        <w:tab/>
        <w:t>- privremeni upravitelj dužnika, Jelena Stankus-Tkalec, OIB. 91858660271, iz Varaždina, Zagrebačka 91</w:t>
      </w:r>
    </w:p>
    <w:p w:rsidRDefault="00ED6AB9" w:rsidP="00ED6AB9" w:rsidR="00ED6AB9">
      <w:pPr>
        <w:spacing w:after="0"/>
        <w:jc w:val="both"/>
      </w:pPr>
    </w:p>
    <w:p w:rsidRDefault="00ED6AB9" w:rsidP="00ED6AB9" w:rsidR="00ED6AB9">
      <w:pPr>
        <w:spacing w:after="0"/>
        <w:jc w:val="both"/>
      </w:pPr>
      <w:r>
        <w:tab/>
        <w:t>II. Nalaže se privremenom upravitelju dužnika ULTRAVOX d.o.o., OIB: 85910593690, da do dana održavanja ročišta iz točke I/ izreke ovog rješenja dostavi sudu popis imovine i obveza dužnika, sukladno čl. 17. SZ-a.</w:t>
      </w:r>
    </w:p>
    <w:p w:rsidRDefault="00ED6AB9" w:rsidP="00ED6AB9" w:rsidR="00ED6AB9">
      <w:pPr>
        <w:spacing w:after="0"/>
        <w:jc w:val="both"/>
      </w:pPr>
    </w:p>
    <w:p w:rsidRDefault="00ED6AB9" w:rsidP="00ED6AB9" w:rsidR="00ED6AB9">
      <w:pPr>
        <w:spacing w:after="0"/>
        <w:jc w:val="both"/>
      </w:pPr>
      <w:r>
        <w:rPr>
          <w:rFonts w:eastAsia="Times New Roman"/>
          <w:lang w:eastAsia="hr-HR"/>
        </w:rPr>
        <w:tab/>
        <w:t>III. Ako se privremeni upravitelj dužnika ne odazove na navedeno ročište, sud može narediti da se prisilno dovede i podmiri troškove dovođenja, a može biti  novčano kažnjen u iznosu do 10.000,00 kn (čl. 117. st. 6. u vezi sa čl. 177. i 178. SZ-a).</w:t>
      </w:r>
    </w:p>
    <w:p w:rsidRDefault="00ED6AB9" w:rsidP="00ED6AB9" w:rsidR="00ED6AB9">
      <w:pPr>
        <w:spacing w:after="0"/>
        <w:jc w:val="both"/>
      </w:pPr>
    </w:p>
    <w:p w:rsidRDefault="00ED6AB9" w:rsidP="00ED6AB9" w:rsidR="00ED6AB9">
      <w:pPr>
        <w:spacing w:after="0"/>
        <w:jc w:val="both"/>
      </w:pPr>
    </w:p>
    <w:p w:rsidRDefault="00ED6AB9" w:rsidP="00ED6AB9" w:rsidR="00ED6AB9">
      <w:pPr>
        <w:spacing w:after="0"/>
        <w:jc w:val="center"/>
      </w:pPr>
      <w:r>
        <w:t>Obrazloženje</w:t>
      </w:r>
    </w:p>
    <w:p w:rsidRDefault="00ED6AB9" w:rsidP="00ED6AB9" w:rsidR="00ED6AB9">
      <w:pPr>
        <w:spacing w:after="0"/>
        <w:jc w:val="both"/>
      </w:pPr>
    </w:p>
    <w:p w:rsidRDefault="00ED6AB9" w:rsidP="00ED6AB9" w:rsidR="00ED6AB9">
      <w:pPr>
        <w:spacing w:after="0"/>
        <w:jc w:val="both"/>
      </w:pPr>
      <w:r>
        <w:tab/>
        <w:t>Budući da na ročište</w:t>
      </w:r>
      <w:r w:rsidR="00300536">
        <w:t xml:space="preserve"> u prethodnom postupku</w:t>
      </w:r>
      <w:r>
        <w:t xml:space="preserve"> zakazano za </w:t>
      </w:r>
      <w:r w:rsidR="006340E5">
        <w:t>1</w:t>
      </w:r>
      <w:r>
        <w:t xml:space="preserve">0. </w:t>
      </w:r>
      <w:r w:rsidR="006340E5">
        <w:t>listopada</w:t>
      </w:r>
      <w:r>
        <w:t xml:space="preserve"> 2016. godine direktor dužnika </w:t>
      </w:r>
      <w:r w:rsidR="006340E5">
        <w:t xml:space="preserve">Darko Belović </w:t>
      </w:r>
      <w:r>
        <w:t>nije pristupio,</w:t>
      </w:r>
      <w:r w:rsidR="00300536">
        <w:t xml:space="preserve"> a</w:t>
      </w:r>
      <w:r w:rsidR="006340E5">
        <w:t xml:space="preserve"> dostava poziva za istog vraćena</w:t>
      </w:r>
      <w:r w:rsidR="00300536">
        <w:t xml:space="preserve"> je</w:t>
      </w:r>
      <w:r w:rsidR="006340E5">
        <w:t xml:space="preserve"> sudu uz napomenu da je </w:t>
      </w:r>
      <w:r w:rsidR="00300536">
        <w:t xml:space="preserve">primatelj </w:t>
      </w:r>
      <w:r w:rsidR="006340E5">
        <w:t xml:space="preserve">umro, ročište je bilo odgođeno, a zakonski zastupnik predlagatelja </w:t>
      </w:r>
      <w:r w:rsidR="00300536">
        <w:t xml:space="preserve">bio je </w:t>
      </w:r>
      <w:r w:rsidR="006340E5">
        <w:t>obvezan pokrenuti postupak radi imenovanja privremenog zastupnika dužniku.</w:t>
      </w:r>
    </w:p>
    <w:p w:rsidRDefault="00ED6AB9" w:rsidP="00ED6AB9" w:rsidR="00ED6AB9">
      <w:pPr>
        <w:spacing w:after="0"/>
        <w:jc w:val="both"/>
      </w:pPr>
    </w:p>
    <w:p w:rsidRDefault="006340E5" w:rsidP="00ED6AB9" w:rsidR="00ED6AB9">
      <w:pPr>
        <w:spacing w:after="0"/>
        <w:jc w:val="both"/>
      </w:pPr>
      <w:r>
        <w:tab/>
        <w:t>Dana 4. studenog 2016. Županijsko državno odvjetništvo u Varaždinu</w:t>
      </w:r>
      <w:r w:rsidR="00300536">
        <w:t xml:space="preserve">, kao zastupnik predlagatelja po zakonu, </w:t>
      </w:r>
      <w:r>
        <w:t xml:space="preserve">obavijestilo je sud da je rješenjem Trgovačkog suda u Varaždinu </w:t>
      </w:r>
      <w:r>
        <w:lastRenderedPageBreak/>
        <w:t xml:space="preserve">broj R1-44/16 od 17. listopada 2016. dužniku </w:t>
      </w:r>
      <w:r w:rsidR="00300536">
        <w:t xml:space="preserve"> ULTRAVOX d.o.o. </w:t>
      </w:r>
      <w:r>
        <w:t xml:space="preserve">imenovan privremeni upravitelj u osobi Jelene Stankus-Tkalec. </w:t>
      </w:r>
    </w:p>
    <w:p w:rsidRDefault="006340E5" w:rsidP="00ED6AB9" w:rsidR="006340E5">
      <w:pPr>
        <w:spacing w:after="0"/>
        <w:jc w:val="both"/>
      </w:pPr>
    </w:p>
    <w:p w:rsidRDefault="006340E5" w:rsidP="006340E5" w:rsidR="006340E5">
      <w:pPr>
        <w:spacing w:after="0"/>
        <w:jc w:val="both"/>
      </w:pPr>
      <w:r>
        <w:tab/>
        <w:t xml:space="preserve">Zbog navedenog sud je </w:t>
      </w:r>
      <w:r w:rsidR="00300536">
        <w:t xml:space="preserve">odlučio kao u izreci, </w:t>
      </w:r>
      <w:r>
        <w:t>odredio ročište radi očitovanja o prijedlogu za otvaranje stečajnog postupka i davanja obavijesti iz čl. 117. SZ-</w:t>
      </w:r>
      <w:r w:rsidR="00300536">
        <w:t>a, kao i radi utvrđivanja uvjeta za otvaranje stečajnog postupka</w:t>
      </w:r>
      <w:r>
        <w:t xml:space="preserve"> te pozvao privremenog upravitelja dužnika da sudu </w:t>
      </w:r>
      <w:r w:rsidR="00300536">
        <w:t xml:space="preserve">dostavi </w:t>
      </w:r>
      <w:r>
        <w:t>popis imovine i obveza dužnika, sukladno čl. 17. SZ-a.</w:t>
      </w:r>
    </w:p>
    <w:p w:rsidRDefault="006340E5" w:rsidP="00ED6AB9" w:rsidR="006340E5">
      <w:pPr>
        <w:spacing w:after="0"/>
        <w:jc w:val="both"/>
      </w:pPr>
    </w:p>
    <w:p w:rsidRDefault="00ED6AB9" w:rsidP="00ED6AB9" w:rsidR="00ED6AB9">
      <w:pPr>
        <w:spacing w:after="0"/>
        <w:jc w:val="center"/>
      </w:pPr>
      <w:r>
        <w:t>U Varaždinu</w:t>
      </w:r>
      <w:r w:rsidR="006340E5">
        <w:t xml:space="preserve"> 24. veljače 2017.</w:t>
      </w:r>
    </w:p>
    <w:p w:rsidRDefault="00ED6AB9" w:rsidP="00ED6AB9" w:rsidR="00ED6AB9">
      <w:pPr>
        <w:spacing w:after="0"/>
        <w:jc w:val="both"/>
      </w:pPr>
    </w:p>
    <w:p w:rsidRDefault="00300536" w:rsidP="00ED6AB9" w:rsidR="00300536">
      <w:pPr>
        <w:spacing w:after="0"/>
        <w:jc w:val="both"/>
      </w:pPr>
    </w:p>
    <w:p w:rsidRDefault="006340E5" w:rsidP="00ED6AB9" w:rsidR="00ED6AB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6340E5" w:rsidP="00ED6AB9" w:rsidR="006340E5">
      <w:pPr>
        <w:spacing w:after="0"/>
        <w:jc w:val="both"/>
      </w:pPr>
    </w:p>
    <w:p w:rsidRDefault="00ED6AB9" w:rsidP="00ED6AB9" w:rsidR="00ED6AB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</w:t>
      </w:r>
      <w:r w:rsidR="006340E5">
        <w:t>-</w:t>
      </w:r>
      <w:r>
        <w:t>Bubaš</w:t>
      </w:r>
      <w:r w:rsidR="00300536">
        <w:t>, v. r.</w:t>
      </w:r>
    </w:p>
    <w:p w:rsidRDefault="00300536" w:rsidP="00ED6AB9" w:rsidR="00300536">
      <w:pPr>
        <w:spacing w:after="0"/>
        <w:jc w:val="both"/>
      </w:pPr>
    </w:p>
    <w:p w:rsidRDefault="00300536" w:rsidP="00300536" w:rsidR="00300536">
      <w:pPr>
        <w:spacing w:after="0"/>
        <w:jc w:val="right"/>
      </w:pPr>
    </w:p>
    <w:p w:rsidRDefault="006340E5" w:rsidP="00ED6AB9" w:rsidR="006340E5">
      <w:pPr>
        <w:spacing w:after="0"/>
        <w:jc w:val="both"/>
      </w:pPr>
    </w:p>
    <w:p w:rsidRDefault="00ED6AB9" w:rsidP="00ED6AB9" w:rsidR="00ED6AB9">
      <w:pPr>
        <w:spacing w:after="0"/>
        <w:jc w:val="both"/>
      </w:pPr>
    </w:p>
    <w:p w:rsidRDefault="00ED6AB9" w:rsidP="00ED6AB9" w:rsidR="00ED6AB9">
      <w:pPr>
        <w:spacing w:after="0"/>
        <w:jc w:val="both"/>
      </w:pPr>
      <w:r>
        <w:t>U</w:t>
      </w:r>
      <w:r w:rsidR="006340E5">
        <w:t>puta o pravnom lijeku</w:t>
      </w:r>
      <w:r>
        <w:t>:</w:t>
      </w:r>
    </w:p>
    <w:p w:rsidRDefault="00ED6AB9" w:rsidP="00ED6AB9" w:rsidR="00ED6AB9">
      <w:pPr>
        <w:spacing w:after="0"/>
        <w:jc w:val="both"/>
      </w:pPr>
      <w:r>
        <w:t>Protiv ovoga rješenja posebna žalba nije dopuštena (čl. 115. st. 1. SZ-a).</w:t>
      </w:r>
    </w:p>
    <w:p w:rsidRDefault="00ED6AB9" w:rsidP="00ED6AB9" w:rsidR="00ED6AB9">
      <w:pPr>
        <w:spacing w:after="0"/>
        <w:jc w:val="both"/>
      </w:pPr>
    </w:p>
    <w:p w:rsidRDefault="00300536" w:rsidP="00ED6AB9" w:rsidR="00300536">
      <w:pPr>
        <w:spacing w:after="0"/>
        <w:jc w:val="both"/>
      </w:pPr>
    </w:p>
    <w:p w:rsidRDefault="00ED6AB9" w:rsidP="00ED6AB9" w:rsidR="00ED6AB9">
      <w:pPr>
        <w:spacing w:after="0"/>
        <w:jc w:val="both"/>
      </w:pPr>
      <w:r>
        <w:t>DNA:</w:t>
      </w:r>
    </w:p>
    <w:p w:rsidRDefault="006340E5" w:rsidP="002604E3" w:rsidR="00ED6AB9">
      <w:pPr>
        <w:pStyle w:val="Odlomakpopisa"/>
        <w:numPr>
          <w:ilvl w:val="0"/>
          <w:numId w:val="45"/>
        </w:numPr>
        <w:spacing w:after="0"/>
      </w:pPr>
      <w:r>
        <w:t xml:space="preserve">privremeni upravitelj </w:t>
      </w:r>
      <w:r w:rsidR="00300536">
        <w:t xml:space="preserve">dužnika ULTRAVOX d.o.o., Jelena </w:t>
      </w:r>
      <w:r>
        <w:t>Stankus-Tkalec, 42000 Varaždin, Zagrebačka 91</w:t>
      </w:r>
    </w:p>
    <w:p w:rsidRDefault="00300536" w:rsidP="002604E3" w:rsidR="006340E5">
      <w:pPr>
        <w:pStyle w:val="Odlomakpopisa"/>
        <w:numPr>
          <w:ilvl w:val="0"/>
          <w:numId w:val="45"/>
        </w:numPr>
        <w:spacing w:after="0"/>
      </w:pPr>
      <w:r>
        <w:t>Županijsko državno odvjetništvo u Varaždinu (broj S-DO-110/15)</w:t>
      </w:r>
    </w:p>
    <w:p w:rsidRDefault="00ED6AB9" w:rsidP="002604E3" w:rsidR="00ED6AB9">
      <w:pPr>
        <w:pStyle w:val="Odlomakpopisa"/>
        <w:numPr>
          <w:ilvl w:val="0"/>
          <w:numId w:val="45"/>
        </w:numPr>
        <w:spacing w:after="0"/>
      </w:pPr>
      <w:r>
        <w:t>stečajna e-Oglasna ploča suda</w:t>
      </w:r>
    </w:p>
    <w:sectPr w:rsidSect="00981C40" w:rsidR="00ED6AB9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4E3" w:rsidP="00537B78" w:rsidR="002604E3">
      <w:r>
        <w:separator/>
      </w:r>
    </w:p>
  </w:endnote>
  <w:endnote w:id="0" w:type="continuationSeparator">
    <w:p w:rsidRDefault="002604E3" w:rsidP="00537B78" w:rsidR="00260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4E3" w:rsidP="00537B78" w:rsidR="002604E3">
      <w:r>
        <w:separator/>
      </w:r>
    </w:p>
  </w:footnote>
  <w:footnote w:id="0" w:type="continuationSeparator">
    <w:p w:rsidRDefault="002604E3" w:rsidP="00537B78" w:rsidR="002604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180077" w:rsidR="001800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B34">
          <w:t>2</w:t>
        </w:r>
        <w:r>
          <w:fldChar w:fldCharType="end"/>
        </w:r>
      </w:p>
      <w:p w:rsidRDefault="008068AA" w:rsidP="00180077" w:rsidR="0002578D" w:rsidRPr="00180077">
        <w:pPr>
          <w:pStyle w:val="Zaglavlje"/>
          <w:rPr>
            <w:b/>
          </w:rPr>
        </w:pPr>
        <w:r>
          <w:t>Poslovni broj:</w:t>
        </w:r>
        <w:r w:rsidR="00ED6AB9">
          <w:t xml:space="preserve"> </w:t>
        </w:r>
        <w:r>
          <w:t xml:space="preserve">2 </w:t>
        </w:r>
        <w:r w:rsidR="00ED6AB9">
          <w:t>St-174/16-11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30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4E3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0536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0E5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0B34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AB9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5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skraćenog, prijedlog za otvaranje st. postupka</izvorni_sadrzaj>
    <derivirana_varijabla naziv="DomainObject.Predmet.Opis_1">obustava skraćenog, 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Privremeni upravitelj st. dužnika Jelena Stankus-Tkalec  R1-44/2016</izvorni_sadrzaj>
    <derivirana_varijabla naziv="DomainObject.Predmet.PrimjedbaSuca_1">Privremeni upravitelj st. dužnika Jelena Stankus-Tkalec  R1-44/2016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ULTRAVOX trgovačko društvo za nakladništvo, informiranje i propagandu, društvo s ograničenom odgovornošću zastupanog po punomoćniku Jelena Stankus-Tkalec</izvorni_sadrzaj>
    <derivirana_varijabla naziv="DomainObject.Predmet.ProtustrankaFormated_1">  ULTRAVOX trgovačko društvo za nakladništvo, informiranje i propagandu, društvo s ograničenom odgovornošću zastupanog po punomoćniku Jelena Stankus-Tkalec</derivirana_varijabla>
  </DomainObject.Predmet.ProtustrankaFormated>
  <DomainObject.Predmet.ProtustrankaFormatedOIB>
    <izvorni_sadrzaj>  ULTRAVOX trgovačko društvo za nakladništvo, informiranje i propagandu, društvo s ograničenom odgovornošću, OIB 85910593690 zastupanog po punomoćniku Jelena Stankus-Tkalec</izvorni_sadrzaj>
    <derivirana_varijabla naziv="DomainObject.Predmet.ProtustrankaFormatedOIB_1">  ULTRAVOX trgovačko društvo za nakladništvo, informiranje i propagandu, društvo s ograničenom odgovornošću, OIB 85910593690 zastupanog po punomoćniku Jelena Stankus-Tkalec</derivirana_varijabla>
  </DomainObject.Predmet.ProtustrankaFormatedOIB>
  <DomainObject.Predmet.ProtustrankaFormatedWithAdress>
    <izvorni_sadrzaj> ULTRAVOX trgovačko društvo za nakladništvo, informiranje i propagandu, društvo s ograničenom odgovornošću, Augusta Cesarca 22, 40000 Čakovec zastupanog po punomoćniku Jelena Stankus-Tkalec</izvorni_sadrzaj>
    <derivirana_varijabla naziv="DomainObject.Predmet.ProtustrankaFormatedWithAdress_1"> ULTRAVOX trgovačko društvo za nakladništvo, informiranje i propagandu, društvo s ograničenom odgovornošću, Augusta Cesarca 22, 40000 Čakovec zastupanog po punomoćniku Jelena Stankus-Tkalec</derivirana_varijabla>
  </DomainObject.Predmet.ProtustrankaFormatedWithAdress>
  <DomainObject.Predmet.ProtustrankaFormatedWithAdressOIB>
    <izvorni_sadrzaj> ULTRAVOX trgovačko društvo za nakladništvo, informiranje i propagandu, društvo s ograničenom odgovornošću, OIB 85910593690, Augusta Cesarca 22, 40000 Čakovec zastupanog po punomoćniku Jelena Stankus-Tkalec</izvorni_sadrzaj>
    <derivirana_varijabla naziv="DomainObject.Predmet.ProtustrankaFormatedWithAdressOIB_1"> ULTRAVOX trgovačko društvo za nakladništvo, informiranje i propagandu, društvo s ograničenom odgovornošću, OIB 85910593690, Augusta Cesarca 22, 40000 Čakovec zastupanog po punomoćniku Jelena Stankus-Tkalec</derivirana_varijabla>
  </DomainObject.Predmet.ProtustrankaFormatedWithAdressOIB>
  <DomainObject.Predmet.ProtustrankaWithAdress>
    <izvorni_sadrzaj>ULTRAVOX trgovačko društvo za nakladništvo, informiranje i propagandu, društvo s ograničenom odgovornošću Augusta Cesarca 22, 40000 Čakovec</izvorni_sadrzaj>
    <derivirana_varijabla naziv="DomainObject.Predmet.ProtustrankaWithAdress_1">ULTRAVOX trgovačko društvo za nakladništvo, informiranje i propagandu, društvo s ograničenom odgovornošću Augusta Cesarca 22, 40000 Čakovec</derivirana_varijabla>
  </DomainObject.Predmet.ProtustrankaWithAdress>
  <DomainObject.Predmet.ProtustrankaWithAdressOIB>
    <izvorni_sadrzaj>ULTRAVOX trgovačko društvo za nakladništvo, informiranje i propagandu, društvo s ograničenom odgovornošću, OIB 85910593690, Augusta Cesarca 22, 40000 Čakovec</izvorni_sadrzaj>
    <derivirana_varijabla naziv="DomainObject.Predmet.ProtustrankaWithAdressOIB_1">ULTRAVOX trgovačko društvo za nakladništvo, informiranje i propagandu, društvo s ograničenom odgovornošću, OIB 85910593690, Augusta Cesarca 22, 40000 Čakovec</derivirana_varijabla>
  </DomainObject.Predmet.ProtustrankaWithAdressOIB>
  <DomainObject.Predmet.ProtustrankaNazivFormated>
    <izvorni_sadrzaj>ULTRAVOX trgovačko društvo za nakladništvo, informiranje i propagandu, društvo s ograničenom odgovornošću</izvorni_sadrzaj>
    <derivirana_varijabla naziv="DomainObject.Predmet.ProtustrankaNazivFormated_1">ULTRAVOX trgovačko društvo za nakladništvo, informiranje i propagandu, društvo s ograničenom odgovornošću</derivirana_varijabla>
  </DomainObject.Predmet.ProtustrankaNazivFormated>
  <DomainObject.Predmet.ProtustrankaNazivFormatedOIB>
    <izvorni_sadrzaj>ULTRAVOX trgovačko društvo za nakladništvo, informiranje i propagandu, društvo s ograničenom odgovornošću, OIB 85910593690</izvorni_sadrzaj>
    <derivirana_varijabla naziv="DomainObject.Predmet.ProtustrankaNazivFormatedOIB_1">ULTRAVOX trgovačko društvo za nakladništvo, informiranje i propagandu, društvo s ograničenom odgovornošću, OIB 85910593690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139062.08</izvorni_sadrzaj>
    <derivirana_varijabla naziv="DomainObject.Predmet.TrenutnaVrijednost_1">139062.08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ULTRAVOX trgovačko društvo za nakladništvo, informiranje i propagandu, društvo s ograničenom odgovornošću zastupanog po punomoćniku Jelena Stankus-Tkalec</item>
    </izvorni_sadrzaj>
    <derivirana_varijabla naziv="DomainObject.Predmet.ProtuStrankaListFormated_1">
      <item>ULTRAVOX trgovačko društvo za nakladništvo, informiranje i propagandu, društvo s ograničenom odgovornošću zastupanog po punomoćniku Jelena Stankus-Tkalec</item>
    </derivirana_varijabla>
  </DomainObject.Predmet.ProtuStrankaListFormated>
  <DomainObject.Predmet.ProtuStrankaListFormatedOIB>
    <izvorni_sadrzaj>
      <item>ULTRAVOX trgovačko društvo za nakladništvo, informiranje i propagandu, društvo s ograničenom odgovornošću, OIB 85910593690 zastupanog po punomoćniku Jelena Stankus-Tkalec</item>
    </izvorni_sadrzaj>
    <derivirana_varijabla naziv="DomainObject.Predmet.ProtuStrankaListFormatedOIB_1">
      <item>ULTRAVOX trgovačko društvo za nakladništvo, informiranje i propagandu, društvo s ograničenom odgovornošću, OIB 85910593690 zastupanog po punomoćniku Jelena Stankus-Tkalec</item>
    </derivirana_varijabla>
  </DomainObject.Predmet.ProtuStrankaListFormatedOIB>
  <DomainObject.Predmet.ProtuStrankaListFormatedWithAdress>
    <izvorni_sadrzaj>
      <item>ULTRAVOX trgovačko društvo za nakladništvo, informiranje i propagandu, društvo s ograničenom odgovornošću, Augusta Cesarca 22, 40000 Čakovec zastupanog po punomoćniku Jelena Stankus-Tkalec</item>
    </izvorni_sadrzaj>
    <derivirana_varijabla naziv="DomainObject.Predmet.ProtuStrankaListFormatedWithAdress_1">
      <item>ULTRAVOX trgovačko društvo za nakladništvo, informiranje i propagandu, društvo s ograničenom odgovornošću, Augusta Cesarca 22, 40000 Čakovec zastupanog po punomoćniku Jelena Stankus-Tkalec</item>
    </derivirana_varijabla>
  </DomainObject.Predmet.ProtuStrankaListFormatedWithAdress>
  <DomainObject.Predmet.ProtuStrankaListFormatedWithAdressOIB>
    <izvorni_sadrzaj>
      <item>ULTRAVOX trgovačko društvo za nakladništvo, informiranje i propagandu, društvo s ograničenom odgovornošću, OIB 85910593690, Augusta Cesarca 22, 40000 Čakovec zastupanog po punomoćniku Jelena Stankus-Tkalec</item>
    </izvorni_sadrzaj>
    <derivirana_varijabla naziv="DomainObject.Predmet.ProtuStrankaListFormatedWithAdressOIB_1">
      <item>ULTRAVOX trgovačko društvo za nakladništvo, informiranje i propagandu, društvo s ograničenom odgovornošću, OIB 85910593690, Augusta Cesarca 22, 40000 Čakovec zastupanog po punomoćniku Jelena Stankus-Tkalec</item>
    </derivirana_varijabla>
  </DomainObject.Predmet.ProtuStrankaListFormatedWithAdressOIB>
  <DomainObject.Predmet.ProtuStrankaListNazivFormated>
    <izvorni_sadrzaj>
      <item>ULTRAVOX trgovačko društvo za nakladništvo, informiranje i propagandu, društvo s ograničenom odgovornošću</item>
    </izvorni_sadrzaj>
    <derivirana_varijabla naziv="DomainObject.Predmet.ProtuStrankaListNazivFormated_1">
      <item>ULTRAVOX trgovačko društvo za nakladništvo, informiranje i propagandu, društvo s ograničenom odgovornošću</item>
    </derivirana_varijabla>
  </DomainObject.Predmet.ProtuStrankaListNazivFormated>
  <DomainObject.Predmet.ProtuStrankaListNazivFormatedOIB>
    <izvorni_sadrzaj>
      <item>ULTRAVOX trgovačko društvo za nakladništvo, informiranje i propagandu, društvo s ograničenom odgovornošću, OIB 85910593690</item>
    </izvorni_sadrzaj>
    <derivirana_varijabla naziv="DomainObject.Predmet.ProtuStrankaListNazivFormatedOIB_1">
      <item>ULTRAVOX trgovačko društvo za nakladništvo, informiranje i propagandu, društvo s ograničenom odgovornošću, OIB 85910593690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Darko Belović  (umro)</item>
      <item>Jelena Stankus-Tkalec punomoćnik sudionika u postupku ULTRAVOX trgovačko društvo za nakladništvo, informiranje i propagandu, društvo s ograničenom odgovornošću</item>
    </izvorni_sadrzaj>
    <derivirana_varijabla naziv="DomainObject.Predmet.OstaliListFormated_1">
      <item>Županijsko državno odvjetništvo u Varaždinu punomoćnik sudionika u postupku Porezna uprava Područni ured sjeverna Hrvatska</item>
      <item>Darko Belović  (umro)</item>
      <item>Jelena Stankus-Tkalec punomoćnik sudionika u postupku ULTRAVOX trgovačko društvo za nakladništvo, informiranje i propagandu, društvo s ograničenom odgovornošću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Darko Belović  (umro), OIB 39202155201</item>
      <item>Jelena Stankus-Tkalec, OIB 91858660271 punomoćnik sudionika u postupku ULTRAVOX trgovačko društvo za nakladništvo, informiranje i propagandu, društvo s ograničenom odgovornošću</item>
    </izvorni_sadrzaj>
    <derivirana_varijabla naziv="DomainObject.Predmet.OstaliListFormatedOIB_1">
      <item>Županijsko državno odvjetništvo u Varaždinu punomoćnik sudionika u postupku Porezna uprava Područni ured sjeverna Hrvatska</item>
      <item>Darko Belović  (umro), OIB 39202155201</item>
      <item>Jelena Stankus-Tkalec, OIB 91858660271 punomoćnik sudionika u postupku ULTRAVOX trgovačko društvo za nakladništvo, informiranje i propagandu, društvo s ograničenom odgovornošću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Darko Belović  (umro), Augusta Cesarca 22, 40000 Čakovec</item>
      <item>Jelena Stankus-Tkalec, Braće Radića 20, 42000 Jalkovec punomoćnik sudionika u postupku ULTRAVOX trgovačko društvo za nakladništvo, informiranje i propagandu, društvo s ograničenom odgovornošću</item>
    </izvorni_sadrzaj>
    <derivirana_varijabla naziv="DomainObject.Predmet.OstaliListFormatedWithAdress_1">
      <item>Županijsko državno odvjetništvo u Varaždinu punomoćnik sudionika u postupku Porezna uprava Područni ured sjeverna Hrvatska</item>
      <item>Darko Belović  (umro), Augusta Cesarca 22, 40000 Čakovec</item>
      <item>Jelena Stankus-Tkalec, Braće Radića 20, 42000 Jalkovec punomoćnik sudionika u postupku ULTRAVOX trgovačko društvo za nakladništvo, informiranje i propagandu, društvo s ograničenom odgovornošću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Darko Belović  (umro), OIB 39202155201, Augusta Cesarca 22, 40000 Čakovec</item>
      <item>Jelena Stankus-Tkalec, OIB 91858660271, Braće Radića 20, 42000 Jalkovec punomoćnik sudionika u postupku ULTRAVOX trgovačko društvo za nakladništvo, informiranje i propagandu, društvo s ograničenom odgovornošću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Darko Belović  (umro), OIB 39202155201, Augusta Cesarca 22, 40000 Čakovec</item>
      <item>Jelena Stankus-Tkalec, OIB 91858660271, Braće Radića 20, 42000 Jalkovec punomoćnik sudionika u postupku ULTRAVOX trgovačko društvo za nakladništvo, informiranje i propagandu, društvo s ograničenom odgovornošću</item>
    </derivirana_varijabla>
  </DomainObject.Predmet.OstaliListFormatedWithAdressOIB>
  <DomainObject.Predmet.OstaliListNazivFormated>
    <izvorni_sadrzaj>
      <item>Županijsko državno odvjetništvo u Varaždinu</item>
      <item>Darko Belović  (umro)</item>
      <item>Jelena Stankus-Tkalec</item>
    </izvorni_sadrzaj>
    <derivirana_varijabla naziv="DomainObject.Predmet.OstaliListNazivFormated_1">
      <item>Županijsko državno odvjetništvo u Varaždinu</item>
      <item>Darko Belović  (umro)</item>
      <item>Jelena Stankus-Tkalec</item>
    </derivirana_varijabla>
  </DomainObject.Predmet.OstaliListNazivFormated>
  <DomainObject.Predmet.OstaliListNazivFormatedOIB>
    <izvorni_sadrzaj>
      <item>Županijsko državno odvjetništvo u Varaždinu</item>
      <item>Darko Belović  (umro), OIB 39202155201</item>
      <item>Jelena Stankus-Tkalec, OIB 91858660271</item>
    </izvorni_sadrzaj>
    <derivirana_varijabla naziv="DomainObject.Predmet.OstaliListNazivFormatedOIB_1">
      <item>Županijsko državno odvjetništvo u Varaždinu</item>
      <item>Darko Belović  (umro), OIB 39202155201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ULTRAVOX trgovačko društvo za nakladništvo, informiranje i propagandu, društvo s ograničenom odgovornošću</izvorni_sadrzaj>
    <derivirana_varijabla naziv="DomainObject.Predmet.ProtustrankaIDrugi_1">ULTRAVOX trgovačko društvo za nakladništvo, informiranje i propagandu, društvo s ograničenom odgovornošću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ULTRAVOX trgovačko društvo za nakladništvo, informiranje i propagandu, društvo s ograničenom odgovornošću, OIB 85910593690, Augusta Cesarca 22, 40000 Čakovec</izvorni_sadrzaj>
    <derivirana_varijabla naziv="DomainObject.Predmet.ProtustrankaIDrugiAdressOIB_1">ULTRAVOX trgovačko društvo za nakladništvo, informiranje i propagandu, društvo s ograničenom odgovornošću, OIB 85910593690, Augusta Cesarca 22,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ULTRAVOX trgovačko društvo za nakladništvo, informiranje i propagandu, društvo s ograničenom odgovornošću</item>
      <item>Županijsko državno odvjetništvo u Varaždinu</item>
      <item>Porezna uprava Područni ured sjeverna Hrvatska</item>
      <item>Darko Belović  (umro)</item>
      <item>Jelena Stankus-Tkalec</item>
    </izvorni_sadrzaj>
    <derivirana_varijabla naziv="DomainObject.Predmet.SudioniciListNaziv_1">
      <item>ULTRAVOX trgovačko društvo za nakladništvo, informiranje i propagandu, društvo s ograničenom odgovornošću</item>
      <item>Županijsko državno odvjetništvo u Varaždinu</item>
      <item>Porezna uprava Područni ured sjeverna Hrvatska</item>
      <item>Darko Belović  (umro)</item>
      <item>Jelena Stankus-Tkalec</item>
    </derivirana_varijabla>
  </DomainObject.Predmet.SudioniciListNaziv>
  <DomainObject.Predmet.SudioniciListAdressOIB>
    <izvorni_sadrzaj>
      <item>ULTRAVOX trgovačko društvo za nakladništvo, informiranje i propagandu, društvo s ograničenom odgovornošću, OIB 85910593690, Augusta Cesarca 22,40000 Čakovec</item>
      <item>Županijsko državno odvjetništvo u Varaždinu</item>
      <item>Porezna uprava Područni ured sjeverna Hrvatska, OIB 18683136487, Graberje 1,42000 Varaždin</item>
      <item>Darko Belović  (umro), OIB 39202155201, Augusta Cesarca 22,40000 Čakovec</item>
      <item>Jelena Stankus-Tkalec, OIB 91858660271, Braće Radića 20,42000 Jalkovec</item>
    </izvorni_sadrzaj>
    <derivirana_varijabla naziv="DomainObject.Predmet.SudioniciListAdressOIB_1">
      <item>ULTRAVOX trgovačko društvo za nakladništvo, informiranje i propagandu, društvo s ograničenom odgovornošću, OIB 85910593690, Augusta Cesarca 22,40000 Čakovec</item>
      <item>Županijsko državno odvjetništvo u Varaždinu</item>
      <item>Porezna uprava Područni ured sjeverna Hrvatska, OIB 18683136487, Graberje 1,42000 Varaždin</item>
      <item>Darko Belović  (umro), OIB 39202155201, Augusta Cesarca 22,40000 Čakovec</item>
      <item>Jelena Stankus-Tkalec, OIB 91858660271,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6D18FE-34B1-4C1F-9E0C-7787B7C28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2471</properties:Characters>
  <properties:Lines>77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2017-02-24T09:25:00Z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2017-02-24T09:23:00Z</cp:lastPrinted>
  <dcterms:modified xmlns:xsi="http://www.w3.org/2001/XMLSchema-instance" xsi:type="dcterms:W3CDTF">2017-02-24T09:27:00Z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