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30093" w14:paraId="3e30093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B3241" w:rsidP="000B3241" w:rsidR="000B3241" w:rsidRPr="000B3241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B3241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Pr="000B3241">
        <w:rPr>
          <w:rFonts w:cs="Times New Roman" w:eastAsia="Times New Roman"/>
          <w:lang w:eastAsia="hr-HR"/>
        </w:rPr>
        <w:t>Broj: 14. St-1874/2015.</w:t>
      </w:r>
    </w:p>
    <w:p w:rsidRDefault="000B3241" w:rsidP="000B3241" w:rsidR="000B3241" w:rsidRPr="000B3241">
      <w:pPr>
        <w:spacing w:after="0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0B3241" w:rsidP="000B3241" w:rsidR="000B3241" w:rsidRPr="000B3241">
      <w:pPr>
        <w:spacing w:after="0"/>
        <w:rPr>
          <w:rFonts w:cs="Times New Roman" w:eastAsia="Times New Roman"/>
          <w:b/>
          <w:lang w:eastAsia="hr-HR"/>
        </w:rPr>
      </w:pPr>
      <w:r w:rsidRPr="000B3241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B3241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0B3241" w:rsidP="000B3241" w:rsidR="000B3241" w:rsidRPr="000B324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B3241" w:rsidP="000B3241" w:rsidR="000B3241" w:rsidRPr="000B3241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0B3241">
        <w:rPr>
          <w:rFonts w:cs="Times New Roman" w:eastAsia="Times New Roman"/>
          <w:b/>
          <w:lang w:eastAsia="hr-HR"/>
        </w:rPr>
        <w:t>R J E Š E NJ E</w:t>
      </w:r>
    </w:p>
    <w:p w:rsidRDefault="000B3241" w:rsidP="000B3241" w:rsidR="000B3241" w:rsidRPr="000B3241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b/>
          <w:lang w:eastAsia="hr-HR"/>
        </w:rPr>
        <w:tab/>
      </w:r>
      <w:r w:rsidRPr="000B3241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KORNER SPORT, društvo s ograničenom odgovornošću za posredovanje u sportu, Split, Poljička cesta 19., OIB: 04538683918., MBS: 060068575.,  dana 06. srpnja 2016. godine</w:t>
      </w: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center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r i j e š i o  j e</w:t>
      </w:r>
    </w:p>
    <w:p w:rsidRDefault="000B3241" w:rsidP="000B3241" w:rsidR="000B3241" w:rsidRPr="000B32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Otvara se skraćeni stečajni postupak nad Dužnikom: KORNER SPORT, društvo s ograničenom odgovornošću za posredovanje u sportu, Split, Poljička cesta 19., OIB: 04538683918., MBS: 060068575. Skraćeni stečajni postupak je otvoren dana 06. srpnja 2016. godine u 12,30 sati, kada je ovo rješenje objavljeno na mrežnoj stranici e-Oglasna ploča sudova.</w:t>
      </w:r>
    </w:p>
    <w:p w:rsidRDefault="000B3241" w:rsidP="000B3241" w:rsidR="000B3241" w:rsidRPr="000B324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Za stečajnog upravitelja imenuje se Jelenko Lehki, Pavla Hatza 10., Zagreb, OIB: 96068307857.</w:t>
      </w:r>
    </w:p>
    <w:p w:rsidRDefault="000B3241" w:rsidP="000B3241" w:rsidR="000B3241" w:rsidRPr="000B324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Zaključuje se skraćeni stečajni postupak nad Dužnikom: KORNER SPORT, društvo s ograničenom odgovornošću za posredovanje u sportu, Split, Poljička cesta 19., OIB: 04538683918., MBS: 060068575.</w:t>
      </w:r>
    </w:p>
    <w:p w:rsidRDefault="000B3241" w:rsidP="000B3241" w:rsidR="000B3241" w:rsidRPr="000B3241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0B3241" w:rsidP="000B3241" w:rsidR="000B3241" w:rsidRPr="000B3241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center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Obrazloženje</w:t>
      </w:r>
    </w:p>
    <w:p w:rsidRDefault="000B3241" w:rsidP="000B3241" w:rsidR="000B3241" w:rsidRPr="000B3241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04. studenog 2015. godine Zahtjev za provedbu skraćenog stečajnog postupka (Zahtjev) nad Dužnikom: KORNER SPORT, društvo s ograničenom odgovornošću za posredovanje u sportu, Split, Poljička cesta 19.</w:t>
      </w: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637 dana, u ukupnom iznosu od: 7.817,27 kn, kao i da prema podacima koji su dostavljeni od Hrvatskog zavoda za mirovinskog osiguranje, Dužnik nema zaposlenih.</w:t>
      </w:r>
    </w:p>
    <w:p w:rsidRDefault="000B3241" w:rsidP="000B3241" w:rsidR="000B3241" w:rsidRPr="000B32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B3241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 </w:t>
      </w:r>
      <w:r w:rsidRPr="000B3241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0B3241">
        <w:rPr>
          <w:rFonts w:cs="Times New Roman" w:eastAsia="Times New Roman"/>
          <w:b/>
          <w:lang w:eastAsia="hr-HR" w:val="en-AU"/>
        </w:rPr>
        <w:t xml:space="preserve">Broj: 14. </w:t>
      </w:r>
      <w:r w:rsidRPr="000B3241">
        <w:rPr>
          <w:rFonts w:cs="Times New Roman" w:eastAsia="Times New Roman"/>
          <w:b/>
          <w:lang w:eastAsia="hr-HR"/>
        </w:rPr>
        <w:t>St-1874/2015.</w:t>
      </w: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0B3241">
        <w:rPr>
          <w:rFonts w:cs="Times New Roman" w:eastAsia="Times New Roman"/>
          <w:i/>
          <w:lang w:eastAsia="hr-HR"/>
        </w:rPr>
        <w:t>Narodne novine</w:t>
      </w:r>
      <w:r w:rsidRPr="000B3241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ab/>
      </w:r>
    </w:p>
    <w:p w:rsidRDefault="000B3241" w:rsidP="000B3241" w:rsidR="000B3241" w:rsidRPr="000B32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0B3241" w:rsidP="000B3241" w:rsidR="000B3241" w:rsidRPr="000B32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0B3241" w:rsidP="000B3241" w:rsidR="000B3241" w:rsidRPr="000B32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0B3241" w:rsidP="000B3241" w:rsidR="000B3241" w:rsidRPr="000B32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0B3241" w:rsidP="000B3241" w:rsidR="000B3241" w:rsidRPr="000B32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0B3241" w:rsidP="000B3241" w:rsidR="000B3241" w:rsidRPr="000B32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U Splitu, 06. srpnja 2016. godine</w:t>
      </w:r>
    </w:p>
    <w:p w:rsidRDefault="000B3241" w:rsidP="000B3241" w:rsidR="000B3241" w:rsidRPr="000B3241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S U D A C</w:t>
      </w:r>
    </w:p>
    <w:p w:rsidRDefault="000B3241" w:rsidP="000B3241" w:rsidR="000B3241" w:rsidRPr="000B324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Jozo Ćaleta</w:t>
      </w:r>
    </w:p>
    <w:p w:rsidRDefault="000B3241" w:rsidP="000B3241" w:rsidR="000B3241" w:rsidRPr="000B3241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0B3241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0B3241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0B3241">
        <w:rPr>
          <w:rFonts w:cs="Times New Roman" w:eastAsia="Times New Roman"/>
          <w:b/>
          <w:lang w:eastAsia="hr-HR" w:val="en-AU"/>
        </w:rPr>
        <w:t xml:space="preserve">Broj: 14. </w:t>
      </w:r>
      <w:r w:rsidRPr="000B3241">
        <w:rPr>
          <w:rFonts w:cs="Times New Roman" w:eastAsia="Times New Roman"/>
          <w:b/>
          <w:lang w:eastAsia="hr-HR"/>
        </w:rPr>
        <w:t>St-1874/2015.</w:t>
      </w: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POUKA O PRAVNOM LIJEKU:</w:t>
      </w: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DNA:</w:t>
      </w:r>
    </w:p>
    <w:p w:rsidRDefault="000B3241" w:rsidP="000B3241" w:rsidR="000B3241" w:rsidRPr="000B324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0B3241" w:rsidP="000B3241" w:rsidR="000B3241" w:rsidRPr="000B324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Dužniku,</w:t>
      </w:r>
    </w:p>
    <w:p w:rsidRDefault="000B3241" w:rsidP="000B3241" w:rsidR="000B3241" w:rsidRPr="000B324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 xml:space="preserve">stečajnom upravitelju Jelenko Lehki, Pavla Hatza 10.,Zagreb, </w:t>
      </w:r>
    </w:p>
    <w:p w:rsidRDefault="000B3241" w:rsidP="000B3241" w:rsidR="000B3241" w:rsidRPr="000B324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Županijsko državno odvjetništvo Split,</w:t>
      </w:r>
    </w:p>
    <w:p w:rsidRDefault="000B3241" w:rsidP="000B3241" w:rsidR="000B3241" w:rsidRPr="000B324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 xml:space="preserve">Porezna uprava Split, </w:t>
      </w:r>
    </w:p>
    <w:p w:rsidRDefault="000B3241" w:rsidP="000B3241" w:rsidR="000B3241" w:rsidRPr="000B324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e-Oglasna ploča Suda – rok 20. dana,</w:t>
      </w:r>
    </w:p>
    <w:p w:rsidRDefault="000B3241" w:rsidP="000B3241" w:rsidR="000B3241" w:rsidRPr="000B324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sudski registar – nakon pravomoćnosti</w:t>
      </w:r>
    </w:p>
    <w:p w:rsidRDefault="000B3241" w:rsidP="000B3241" w:rsidR="000B3241" w:rsidRPr="000B3241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0B3241">
        <w:rPr>
          <w:rFonts w:cs="Times New Roman" w:eastAsia="Times New Roman"/>
          <w:lang w:eastAsia="hr-HR"/>
        </w:rPr>
        <w:t>u spis.</w:t>
      </w: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0B3241" w:rsidP="000B3241" w:rsidR="000B3241" w:rsidRPr="000B3241">
      <w:pPr>
        <w:spacing w:after="0"/>
        <w:jc w:val="both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241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181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St-1874/2015-5</izvorni_sadrzaj>
    <derivirana_varijabla naziv="DomainObject.Oznaka_1">St-1874/2015-5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1874</izvorni_sadrzaj>
    <derivirana_varijabla naziv="DomainObject.Predmet.Broj_1">1874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St-1874/2015</izvorni_sadrzaj>
    <derivirana_varijabla naziv="DomainObject.Predmet.OznakaBroj_1">St-1874/2015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KORNER SPORT društvo s ograničenom odgovornošću za posredovanje u sportu</izvorni_sadrzaj>
    <derivirana_varijabla naziv="DomainObject.Predmet.ProtustrankaFormated_1">  KORNER SPORT društvo s ograničenom odgovornošću za posredovanje u sportu</derivirana_varijabla>
  </DomainObject.Predmet.ProtustrankaFormated>
  <DomainObject.Predmet.ProtustrankaFormatedOIB>
    <izvorni_sadrzaj>  KORNER SPORT društvo s ograničenom odgovornošću za posredovanje u sportu, OIB 04538683918</izvorni_sadrzaj>
    <derivirana_varijabla naziv="DomainObject.Predmet.ProtustrankaFormatedOIB_1">  KORNER SPORT društvo s ograničenom odgovornošću za posredovanje u sportu, OIB 04538683918</derivirana_varijabla>
  </DomainObject.Predmet.ProtustrankaFormatedOIB>
  <DomainObject.Predmet.ProtustrankaFormatedWithAdress>
    <izvorni_sadrzaj> KORNER SPORT društvo s ograničenom odgovornošću za posredovanje u sportu, Poljička cesta 19, 21000 Split</izvorni_sadrzaj>
    <derivirana_varijabla naziv="DomainObject.Predmet.ProtustrankaFormatedWithAdress_1"> KORNER SPORT društvo s ograničenom odgovornošću za posredovanje u sportu, Poljička cesta 19, 21000 Split</derivirana_varijabla>
  </DomainObject.Predmet.ProtustrankaFormatedWithAdress>
  <DomainObject.Predmet.ProtustrankaFormatedWithAdressOIB>
    <izvorni_sadrzaj> KORNER SPORT društvo s ograničenom odgovornošću za posredovanje u sportu, OIB 04538683918, Poljička cesta 19, 21000 Split</izvorni_sadrzaj>
    <derivirana_varijabla naziv="DomainObject.Predmet.ProtustrankaFormatedWithAdressOIB_1"> KORNER SPORT društvo s ograničenom odgovornošću za posredovanje u sportu, OIB 04538683918, Poljička cesta 19, 21000 Split</derivirana_varijabla>
  </DomainObject.Predmet.ProtustrankaFormatedWithAdressOIB>
  <DomainObject.Predmet.ProtustrankaWithAdress>
    <izvorni_sadrzaj>KORNER SPORT društvo s ograničenom odgovornošću za posredovanje u sportu Poljička cesta 19, 21000 Split</izvorni_sadrzaj>
    <derivirana_varijabla naziv="DomainObject.Predmet.ProtustrankaWithAdress_1">KORNER SPORT društvo s ograničenom odgovornošću za posredovanje u sportu Poljička cesta 19, 21000 Split</derivirana_varijabla>
  </DomainObject.Predmet.ProtustrankaWithAdress>
  <DomainObject.Predmet.ProtustrankaWithAdressOIB>
    <izvorni_sadrzaj>KORNER SPORT društvo s ograničenom odgovornošću za posredovanje u sportu, OIB 04538683918, Poljička cesta 19, 21000 Split</izvorni_sadrzaj>
    <derivirana_varijabla naziv="DomainObject.Predmet.ProtustrankaWithAdressOIB_1">KORNER SPORT društvo s ograničenom odgovornošću za posredovanje u sportu, OIB 04538683918, Poljička cesta 19, 21000 Split</derivirana_varijabla>
  </DomainObject.Predmet.ProtustrankaWithAdressOIB>
  <DomainObject.Predmet.ProtustrankaNazivFormated>
    <izvorni_sadrzaj>KORNER SPORT društvo s ograničenom odgovornošću za posredovanje u sportu</izvorni_sadrzaj>
    <derivirana_varijabla naziv="DomainObject.Predmet.ProtustrankaNazivFormated_1">KORNER SPORT društvo s ograničenom odgovornošću za posredovanje u sportu</derivirana_varijabla>
  </DomainObject.Predmet.ProtustrankaNazivFormated>
  <DomainObject.Predmet.ProtustrankaNazivFormatedOIB>
    <izvorni_sadrzaj>KORNER SPORT društvo s ograničenom odgovornošću za posredovanje u sportu, OIB 04538683918</izvorni_sadrzaj>
    <derivirana_varijabla naziv="DomainObject.Predmet.ProtustrankaNazivFormatedOIB_1">KORNER SPORT društvo s ograničenom odgovornošću za posredovanje u sportu, OIB 04538683918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7871.27</izvorni_sadrzaj>
    <derivirana_varijabla naziv="DomainObject.Predmet.TrenutnaVrijednost_1">7871.27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KORNER SPORT društvo s ograničenom odgovornošću za posredovanje u sportu</item>
    </izvorni_sadrzaj>
    <derivirana_varijabla naziv="DomainObject.Predmet.ProtuStrankaListFormated_1">
      <item>KORNER SPORT društvo s ograničenom odgovornošću za posredovanje u sportu</item>
    </derivirana_varijabla>
  </DomainObject.Predmet.ProtuStrankaListFormated>
  <DomainObject.Predmet.ProtuStrankaListFormatedOIB>
    <izvorni_sadrzaj>
      <item>KORNER SPORT društvo s ograničenom odgovornošću za posredovanje u sportu, OIB 04538683918</item>
    </izvorni_sadrzaj>
    <derivirana_varijabla naziv="DomainObject.Predmet.ProtuStrankaListFormatedOIB_1">
      <item>KORNER SPORT društvo s ograničenom odgovornošću za posredovanje u sportu, OIB 04538683918</item>
    </derivirana_varijabla>
  </DomainObject.Predmet.ProtuStrankaListFormatedOIB>
  <DomainObject.Predmet.ProtuStrankaListFormatedWithAdress>
    <izvorni_sadrzaj>
      <item>KORNER SPORT društvo s ograničenom odgovornošću za posredovanje u sportu, Poljička cesta 19, 21000 Split</item>
    </izvorni_sadrzaj>
    <derivirana_varijabla naziv="DomainObject.Predmet.ProtuStrankaListFormatedWithAdress_1">
      <item>KORNER SPORT društvo s ograničenom odgovornošću za posredovanje u sportu, Poljička cesta 19, 21000 Split</item>
    </derivirana_varijabla>
  </DomainObject.Predmet.ProtuStrankaListFormatedWithAdress>
  <DomainObject.Predmet.ProtuStrankaListFormatedWithAdressOIB>
    <izvorni_sadrzaj>
      <item>KORNER SPORT društvo s ograničenom odgovornošću za posredovanje u sportu, OIB 04538683918, Poljička cesta 19, 21000 Split</item>
    </izvorni_sadrzaj>
    <derivirana_varijabla naziv="DomainObject.Predmet.ProtuStrankaListFormatedWithAdressOIB_1">
      <item>KORNER SPORT društvo s ograničenom odgovornošću za posredovanje u sportu, OIB 04538683918, Poljička cesta 19, 21000 Split</item>
    </derivirana_varijabla>
  </DomainObject.Predmet.ProtuStrankaListFormatedWithAdressOIB>
  <DomainObject.Predmet.ProtuStrankaListNazivFormated>
    <izvorni_sadrzaj>
      <item>KORNER SPORT društvo s ograničenom odgovornošću za posredovanje u sportu</item>
    </izvorni_sadrzaj>
    <derivirana_varijabla naziv="DomainObject.Predmet.ProtuStrankaListNazivFormated_1">
      <item>KORNER SPORT društvo s ograničenom odgovornošću za posredovanje u sportu</item>
    </derivirana_varijabla>
  </DomainObject.Predmet.ProtuStrankaListNazivFormated>
  <DomainObject.Predmet.ProtuStrankaListNazivFormatedOIB>
    <izvorni_sadrzaj>
      <item>KORNER SPORT društvo s ograničenom odgovornošću za posredovanje u sportu, OIB 04538683918</item>
    </izvorni_sadrzaj>
    <derivirana_varijabla naziv="DomainObject.Predmet.ProtuStrankaListNazivFormatedOIB_1">
      <item>KORNER SPORT društvo s ograničenom odgovornošću za posredovanje u sportu, OIB 04538683918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>St-1874/2015-5</izvorni_sadrzaj>
    <derivirana_varijabla naziv="DomainObject.PoslovniBrojDokumenta_1">St-1874/2015-5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KORNER SPORT društvo s ograničenom odgovornošću za posredovanje u sportu</izvorni_sadrzaj>
    <derivirana_varijabla naziv="DomainObject.Predmet.ProtustrankaIDrugi_1">KORNER SPORT društvo s ograničenom odgovornošću za posredovanje u sportu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KORNER SPORT društvo s ograničenom odgovornošću za posredovanje u sportu, OIB 04538683918, Poljička cesta 19, 21000 Split</izvorni_sadrzaj>
    <derivirana_varijabla naziv="DomainObject.Predmet.ProtustrankaIDrugiAdressOIB_1">KORNER SPORT društvo s ograničenom odgovornošću za posredovanje u sportu, OIB 04538683918, Poljička cesta 19,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KORNER SPORT društvo s ograničenom odgovornošću za posredovanje u sportu</item>
      <item>FINANCIJSKA AGENCIJA,RC SPLIT</item>
    </izvorni_sadrzaj>
    <derivirana_varijabla naziv="DomainObject.Predmet.SudioniciListNaziv_1">
      <item>KORNER SPORT društvo s ograničenom odgovornošću za posredovanje u sportu</item>
      <item>FINANCIJSKA AGENCIJA,RC SPLIT</item>
    </derivirana_varijabla>
  </DomainObject.Predmet.SudioniciListNaziv>
  <DomainObject.Predmet.SudioniciListAdressOIB>
    <izvorni_sadrzaj>
      <item>KORNER SPORT društvo s ograničenom odgovornošću za posredovanje u sportu, OIB 04538683918, Poljička cesta 19,21000 Split</item>
      <item>FINANCIJSKA AGENCIJA,RC SPLIT, OIB 85821130368, Mažuranićevo šetalište 24b,21000 Split</item>
    </izvorni_sadrzaj>
    <derivirana_varijabla naziv="DomainObject.Predmet.SudioniciListAdressOIB_1">
      <item>KORNER SPORT društvo s ograničenom odgovornošću za posredovanje u sportu, OIB 04538683918, Poljička cesta 19,21000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CB6B3A-B420-4F9A-97FA-CB193861A8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808</properties:Words>
  <properties:Characters>4331</properties:Characters>
  <properties:Lines>133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2016-07-06T08:21:00Z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St-1874/2015-5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