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c6e7" w14:paraId="128c6e7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C7FD7">
        <w:t>839</w:t>
      </w:r>
      <w:r>
        <w:t>/1</w:t>
      </w:r>
      <w:r w:rsidR="00A2677E">
        <w:t>6</w:t>
      </w:r>
      <w:r>
        <w:t>-</w:t>
      </w:r>
      <w:r w:rsidR="00225B3B">
        <w:t>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6D5B7A">
        <w:t xml:space="preserve"> </w:t>
      </w:r>
      <w:r w:rsidR="000C7FD7">
        <w:t>STINA STRMICA</w:t>
      </w:r>
      <w:r w:rsidR="00007DE0">
        <w:t xml:space="preserve"> d.o.o, </w:t>
      </w:r>
      <w:proofErr w:type="spellStart"/>
      <w:r w:rsidR="000C7FD7">
        <w:t>Strmica</w:t>
      </w:r>
      <w:proofErr w:type="spellEnd"/>
      <w:r w:rsidR="00007DE0">
        <w:t xml:space="preserve">, </w:t>
      </w:r>
      <w:proofErr w:type="spellStart"/>
      <w:r w:rsidR="000C7FD7">
        <w:t>Strmica</w:t>
      </w:r>
      <w:proofErr w:type="spellEnd"/>
      <w:r w:rsidR="000C7FD7">
        <w:t xml:space="preserve"> </w:t>
      </w:r>
      <w:proofErr w:type="spellStart"/>
      <w:r w:rsidR="000C7FD7">
        <w:t>bb</w:t>
      </w:r>
      <w:proofErr w:type="spellEnd"/>
      <w:r w:rsidR="00007DE0">
        <w:t xml:space="preserve">, OIB: </w:t>
      </w:r>
      <w:r w:rsidR="000C7FD7">
        <w:t>92432871566</w:t>
      </w:r>
      <w:r w:rsidR="00F81A36" w:rsidRPr="001C5505">
        <w:t xml:space="preserve">,  </w:t>
      </w:r>
      <w:r w:rsidR="003A0A6A" w:rsidRPr="001C5505">
        <w:t xml:space="preserve">dana </w:t>
      </w:r>
      <w:r w:rsidR="00225B3B">
        <w:t xml:space="preserve">7. </w:t>
      </w:r>
      <w:r w:rsidR="005D7F09">
        <w:t xml:space="preserve"> listopada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6D5B7A">
        <w:t xml:space="preserve"> </w:t>
      </w:r>
      <w:r w:rsidR="000C7FD7">
        <w:t xml:space="preserve">STINA STRMICA d.o.o, </w:t>
      </w:r>
      <w:proofErr w:type="spellStart"/>
      <w:r w:rsidR="000C7FD7">
        <w:t>Strmica</w:t>
      </w:r>
      <w:proofErr w:type="spellEnd"/>
      <w:r w:rsidR="000C7FD7">
        <w:t xml:space="preserve">, </w:t>
      </w:r>
      <w:proofErr w:type="spellStart"/>
      <w:r w:rsidR="000C7FD7">
        <w:t>Strmica</w:t>
      </w:r>
      <w:proofErr w:type="spellEnd"/>
      <w:r w:rsidR="000C7FD7">
        <w:t xml:space="preserve"> </w:t>
      </w:r>
      <w:proofErr w:type="spellStart"/>
      <w:r w:rsidR="000C7FD7">
        <w:t>bb</w:t>
      </w:r>
      <w:proofErr w:type="spellEnd"/>
      <w:r w:rsidR="000C7FD7">
        <w:t>, OIB: 92432871566</w:t>
      </w:r>
      <w:r w:rsidR="005F6EE6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225B3B">
        <w:t>47</w:t>
      </w:r>
      <w:r w:rsidR="000C7FD7">
        <w:t>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C7FD7">
        <w:t>839</w:t>
      </w:r>
      <w:r w:rsidR="00420A4E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6D2508" w:rsidP="006D2508" w:rsidR="006D2508" w:rsidRPr="00FA3260">
      <w:pPr>
        <w:jc w:val="center"/>
      </w:pPr>
      <w:r w:rsidRPr="00FA3260">
        <w:t>Obrazloženje</w:t>
      </w:r>
    </w:p>
    <w:p w:rsidRDefault="006D2508" w:rsidP="006D2508" w:rsidR="006D2508" w:rsidRPr="00FA3260">
      <w:pPr>
        <w:jc w:val="center"/>
      </w:pPr>
    </w:p>
    <w:p w:rsidRDefault="00131F80" w:rsidP="006D2508" w:rsidR="006D2508" w:rsidRPr="00D019D4">
      <w:pPr>
        <w:ind w:firstLine="708"/>
        <w:jc w:val="both"/>
      </w:pPr>
      <w:r>
        <w:t>Privremena</w:t>
      </w:r>
      <w:r w:rsidR="006D2508" w:rsidRPr="00D019D4">
        <w:t xml:space="preserve"> stečajn</w:t>
      </w:r>
      <w:r>
        <w:t>a</w:t>
      </w:r>
      <w:r w:rsidR="006D2508" w:rsidRPr="00D019D4">
        <w:t xml:space="preserve"> upravitelj</w:t>
      </w:r>
      <w:r>
        <w:t>ica koja</w:t>
      </w:r>
      <w:r w:rsidR="006D2508" w:rsidRPr="00D019D4">
        <w:t xml:space="preserve"> je imenovan</w:t>
      </w:r>
      <w:r>
        <w:t>a</w:t>
      </w:r>
      <w:r w:rsidR="006D2508" w:rsidRPr="00D019D4">
        <w:t xml:space="preserve"> u ovom postupku utvrdi</w:t>
      </w:r>
      <w:r>
        <w:t>la</w:t>
      </w:r>
      <w:r w:rsidR="006D2508" w:rsidRPr="00D019D4">
        <w:t xml:space="preserve"> je da je    stečajni dužnik prezadužen i nesposoban za plaćanje</w:t>
      </w:r>
      <w:r w:rsidR="006D2508">
        <w:t xml:space="preserve">, a da nema unovčive materijalne niti financijske imovine, da dugova ima u iznosu od </w:t>
      </w:r>
      <w:r w:rsidR="00225B3B" w:rsidRPr="00225B3B">
        <w:t>11.178.029,92</w:t>
      </w:r>
      <w:r w:rsidR="00F85804">
        <w:t xml:space="preserve"> </w:t>
      </w:r>
      <w:r>
        <w:t>kuna. Privremena stečajna</w:t>
      </w:r>
      <w:r w:rsidR="006D2508">
        <w:t xml:space="preserve"> upravitelj</w:t>
      </w:r>
      <w:r>
        <w:t>ica je zaključila</w:t>
      </w:r>
      <w:r w:rsidR="006D2508">
        <w:t xml:space="preserve"> da nema imovine</w:t>
      </w:r>
      <w:r w:rsidR="00225B3B">
        <w:t xml:space="preserve"> osim dva vozila na kojima postoji založno pravo i zabrana otuđenja te potraživanja u odnosu na koje treba pokrenuti sudske postupke, pa je predložila</w:t>
      </w:r>
      <w:r w:rsidR="006D2508">
        <w:t xml:space="preserve"> da sud pozove osobe koje imaju pravni interes za provedbom stečajnog postupka na predujmljivanje potrebnog iznosa novca. </w:t>
      </w:r>
    </w:p>
    <w:p w:rsidRDefault="006D2508" w:rsidP="006D2508" w:rsidR="006D2508" w:rsidRPr="00D11E4F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</w:t>
      </w:r>
      <w:r w:rsidR="00225B3B">
        <w:t>47</w:t>
      </w:r>
      <w:r w:rsidR="00B94654" w:rsidRPr="00D11E4F">
        <w:t>.000,00</w:t>
      </w:r>
      <w:r w:rsidRPr="00D11E4F">
        <w:t xml:space="preserve">  kuna, a koji se sastoji od </w:t>
      </w:r>
      <w:r w:rsidR="00D11E4F">
        <w:t xml:space="preserve">nagrade  privremenoj stečajnoj upraviteljici </w:t>
      </w:r>
      <w:r w:rsidR="00225B3B">
        <w:t>3</w:t>
      </w:r>
      <w:r w:rsidR="00D11E4F">
        <w:t xml:space="preserve">.000,00 kuna, nagrade stečajnoj upraviteljici 18.000,00 kuna, knjigovodstveni servis 1.250,00 kn x 6 mjeseci 7.500,00 kuna, troškovi stečajnog upravitelja 500,00 kuna, bankarskih troškova vođenja i otvaranja računa 500,00 </w:t>
      </w:r>
      <w:r w:rsidR="00D11E4F">
        <w:lastRenderedPageBreak/>
        <w:t>kuna, troškova mogućih troškova sudskih postupaka 15.000,00 kuna, troškova uredskog materijala 300,00 kuna, izrade pečata 200,00 kuna, ostalih troškova ( troškovi arhiviranja, procjene pokretnina i ostalih troškova ) 2.000,00 kuna.</w:t>
      </w:r>
    </w:p>
    <w:p w:rsidRDefault="006D2508" w:rsidP="006D2508" w:rsidR="006D2508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</w:t>
      </w:r>
      <w:r>
        <w:t xml:space="preserve">osobe koje imaju pravni interes za provedbom stečajnog postupka </w:t>
      </w:r>
      <w:r w:rsidRPr="00D019D4">
        <w:t xml:space="preserve">na uplatu navedenog iznosa u svrhu predujmljivanja troškova za vođenje stečajnog postupka. </w:t>
      </w:r>
    </w:p>
    <w:p w:rsidRDefault="006D2508" w:rsidP="006D2508" w:rsidR="006D2508" w:rsidRPr="00D019D4">
      <w:pPr>
        <w:jc w:val="center"/>
      </w:pPr>
    </w:p>
    <w:p w:rsidRDefault="006D2508" w:rsidP="006D2508" w:rsidR="006D2508" w:rsidRPr="00D019D4">
      <w:pPr>
        <w:jc w:val="center"/>
      </w:pPr>
      <w:r w:rsidRPr="00D019D4">
        <w:t>U Zadru</w:t>
      </w:r>
      <w:r w:rsidR="00B94654">
        <w:t xml:space="preserve">, </w:t>
      </w:r>
      <w:r w:rsidR="00225B3B">
        <w:t xml:space="preserve">7. </w:t>
      </w:r>
      <w:r w:rsidR="005D7F09">
        <w:t xml:space="preserve"> listopada</w:t>
      </w:r>
      <w:r>
        <w:t xml:space="preserve"> 2016.</w:t>
      </w:r>
    </w:p>
    <w:p w:rsidRDefault="006D2508" w:rsidP="006D2508" w:rsidR="006D2508"/>
    <w:p w:rsidRDefault="001B4280" w:rsidP="005D7F09" w:rsidR="001B4280">
      <w:pPr>
        <w:jc w:val="right"/>
      </w:pPr>
      <w:r>
        <w:t>Sudac</w:t>
      </w:r>
    </w:p>
    <w:p w:rsidRDefault="001B4280" w:rsidP="005D7F09" w:rsidR="001B428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1B4280" w:rsidP="001B4280" w:rsidR="001B4280"/>
    <w:p w:rsidRDefault="006D2508" w:rsidP="006D2508" w:rsidR="006D2508"/>
    <w:p w:rsidRDefault="006D2508" w:rsidP="006D2508" w:rsidR="006D2508" w:rsidRPr="001E7360"/>
    <w:p w:rsidRDefault="006D2508" w:rsidP="006D2508" w:rsidR="006D2508" w:rsidRPr="00890D3B"/>
    <w:p w:rsidRDefault="006D2508" w:rsidP="006D2508" w:rsidR="006D2508">
      <w:pPr>
        <w:jc w:val="right"/>
      </w:pPr>
    </w:p>
    <w:p w:rsidRDefault="006D2508" w:rsidP="006D2508" w:rsidR="006D2508" w:rsidRPr="00D019D4">
      <w:pPr>
        <w:jc w:val="right"/>
      </w:pPr>
    </w:p>
    <w:p w:rsidRDefault="006D2508" w:rsidP="006D2508" w:rsidR="006D2508" w:rsidRPr="00D019D4">
      <w:pPr>
        <w:jc w:val="right"/>
      </w:pPr>
    </w:p>
    <w:p w:rsidRDefault="006D2508" w:rsidP="006D2508" w:rsidR="006D2508" w:rsidRPr="00B32CC5">
      <w:r w:rsidRPr="00B32CC5">
        <w:t xml:space="preserve">Pouka o pravnom lijeku: </w:t>
      </w:r>
    </w:p>
    <w:p w:rsidRDefault="006D2508" w:rsidP="006D2508" w:rsidR="006D2508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6D2508" w:rsidP="006D2508" w:rsidR="006D2508" w:rsidRPr="00D019D4"/>
    <w:p w:rsidRDefault="006D2508" w:rsidP="006D2508" w:rsidR="006D2508" w:rsidRPr="00D019D4">
      <w:r w:rsidRPr="00D019D4">
        <w:t xml:space="preserve">Dostaviti: 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stečajnom upravitelju</w:t>
      </w:r>
      <w:r>
        <w:t xml:space="preserve"> –e-</w:t>
      </w:r>
      <w:proofErr w:type="spellStart"/>
      <w:r>
        <w:t>mailom</w:t>
      </w:r>
      <w:proofErr w:type="spellEnd"/>
    </w:p>
    <w:p w:rsidRDefault="006D2508" w:rsidP="006D2508" w:rsidR="006D2508" w:rsidRPr="00D019D4">
      <w:r w:rsidRPr="00D019D4">
        <w:t>-</w:t>
      </w:r>
      <w:r>
        <w:t xml:space="preserve"> e-</w:t>
      </w:r>
      <w:r w:rsidRPr="00D019D4">
        <w:t>oglasna ploča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6D2508" w:rsidP="006D2508" w:rsidR="006D2508" w:rsidRPr="00D019D4">
      <w:r w:rsidRPr="00D019D4">
        <w:t>-</w:t>
      </w:r>
      <w:r>
        <w:t xml:space="preserve"> </w:t>
      </w:r>
      <w:r w:rsidRPr="00D019D4">
        <w:t>u spis</w:t>
      </w:r>
    </w:p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D019D4"/>
    <w:p w:rsidRDefault="006D2508" w:rsidP="006D2508" w:rsidR="006D2508" w:rsidRPr="00FA3260">
      <w:pPr>
        <w:jc w:val="both"/>
      </w:pPr>
    </w:p>
    <w:p w:rsidRDefault="006D2508" w:rsidP="006D2508" w:rsidR="006D2508" w:rsidRPr="00FA3260">
      <w:pPr>
        <w:ind w:firstLine="708"/>
        <w:jc w:val="both"/>
      </w:pPr>
    </w:p>
    <w:p w:rsidRDefault="006D2508" w:rsidP="006D2508" w:rsidR="006D2508" w:rsidRPr="00FA3260"/>
    <w:p w:rsidRDefault="006D2508" w:rsidP="006D2508" w:rsidR="006D2508" w:rsidRPr="00FA3260"/>
    <w:p w:rsidRDefault="006D2508" w:rsidP="006D2508" w:rsidR="006D2508" w:rsidRPr="00FA3260"/>
    <w:p w:rsidRDefault="008C2399" w:rsidP="006D2508" w:rsidR="008C2399" w:rsidRPr="00FA3260">
      <w:pPr>
        <w:jc w:val="center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FD7" w:rsidP="00FC3541" w:rsidR="000C7FD7">
      <w:r>
        <w:separator/>
      </w:r>
    </w:p>
  </w:endnote>
  <w:endnote w:id="0" w:type="continuationSeparator">
    <w:p w:rsidRDefault="000C7FD7" w:rsidP="00FC3541" w:rsidR="000C7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FD7" w:rsidP="00FC3541" w:rsidR="000C7FD7">
      <w:r>
        <w:separator/>
      </w:r>
    </w:p>
  </w:footnote>
  <w:footnote w:id="0" w:type="continuationSeparator">
    <w:p w:rsidRDefault="000C7FD7" w:rsidP="00FC3541" w:rsidR="000C7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FD7" w:rsidP="00FC3541" w:rsidR="000C7FD7">
    <w:pPr>
      <w:pStyle w:val="Zaglavlje"/>
      <w:jc w:val="right"/>
    </w:pPr>
    <w:r>
      <w:t>1 St-</w:t>
    </w:r>
    <w:r w:rsidR="00225B3B">
      <w:t>839/16-15</w:t>
    </w:r>
  </w:p>
  <w:p w:rsidRDefault="000C7FD7" w:rsidR="000C7FD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07DE0"/>
    <w:rsid w:val="00024F2B"/>
    <w:rsid w:val="00037CBA"/>
    <w:rsid w:val="00085275"/>
    <w:rsid w:val="000A7106"/>
    <w:rsid w:val="000A7A8A"/>
    <w:rsid w:val="000C7FD7"/>
    <w:rsid w:val="000E69CA"/>
    <w:rsid w:val="00105345"/>
    <w:rsid w:val="00131F80"/>
    <w:rsid w:val="00146A4A"/>
    <w:rsid w:val="0017620F"/>
    <w:rsid w:val="0017733B"/>
    <w:rsid w:val="001B4280"/>
    <w:rsid w:val="001C5505"/>
    <w:rsid w:val="00225B3B"/>
    <w:rsid w:val="00242BE7"/>
    <w:rsid w:val="00247B37"/>
    <w:rsid w:val="00260A3F"/>
    <w:rsid w:val="002659F4"/>
    <w:rsid w:val="0031036A"/>
    <w:rsid w:val="003202BD"/>
    <w:rsid w:val="0033015E"/>
    <w:rsid w:val="003628BB"/>
    <w:rsid w:val="00371287"/>
    <w:rsid w:val="003733F1"/>
    <w:rsid w:val="00387347"/>
    <w:rsid w:val="003A0A6A"/>
    <w:rsid w:val="00400C16"/>
    <w:rsid w:val="00420A4E"/>
    <w:rsid w:val="00433962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5D7F09"/>
    <w:rsid w:val="005F6EE6"/>
    <w:rsid w:val="00604C29"/>
    <w:rsid w:val="00607124"/>
    <w:rsid w:val="0066349B"/>
    <w:rsid w:val="00682E82"/>
    <w:rsid w:val="00695F0B"/>
    <w:rsid w:val="006B01BE"/>
    <w:rsid w:val="006D2508"/>
    <w:rsid w:val="006D5987"/>
    <w:rsid w:val="006D5B7A"/>
    <w:rsid w:val="006E1CA5"/>
    <w:rsid w:val="006F0213"/>
    <w:rsid w:val="006F2F31"/>
    <w:rsid w:val="006F5BDE"/>
    <w:rsid w:val="006F75A9"/>
    <w:rsid w:val="00752BB4"/>
    <w:rsid w:val="00774D7C"/>
    <w:rsid w:val="00792A28"/>
    <w:rsid w:val="00797902"/>
    <w:rsid w:val="007B312D"/>
    <w:rsid w:val="007C5ABC"/>
    <w:rsid w:val="00816F81"/>
    <w:rsid w:val="00850AAF"/>
    <w:rsid w:val="008B2D83"/>
    <w:rsid w:val="008C2399"/>
    <w:rsid w:val="008E1367"/>
    <w:rsid w:val="00905179"/>
    <w:rsid w:val="00914580"/>
    <w:rsid w:val="00933E53"/>
    <w:rsid w:val="009965B7"/>
    <w:rsid w:val="009A76BE"/>
    <w:rsid w:val="009B7DAC"/>
    <w:rsid w:val="00A2677E"/>
    <w:rsid w:val="00A448CA"/>
    <w:rsid w:val="00A60008"/>
    <w:rsid w:val="00A81D61"/>
    <w:rsid w:val="00A94666"/>
    <w:rsid w:val="00A96B54"/>
    <w:rsid w:val="00AE41C1"/>
    <w:rsid w:val="00B225CC"/>
    <w:rsid w:val="00B32CC5"/>
    <w:rsid w:val="00B711FC"/>
    <w:rsid w:val="00B72E7D"/>
    <w:rsid w:val="00B92800"/>
    <w:rsid w:val="00B94654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11E4F"/>
    <w:rsid w:val="00D75D38"/>
    <w:rsid w:val="00DA5DD4"/>
    <w:rsid w:val="00DD61E8"/>
    <w:rsid w:val="00DE6466"/>
    <w:rsid w:val="00E24AC3"/>
    <w:rsid w:val="00E70963"/>
    <w:rsid w:val="00EB1AEF"/>
    <w:rsid w:val="00F711C7"/>
    <w:rsid w:val="00F81A36"/>
    <w:rsid w:val="00F85804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A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A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F6C62-397C-4ADE-BB8A-E2A4D602D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469</properties:Words>
  <properties:Characters>2529</properties:Characters>
  <properties:Lines>87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2016-10-04T08:58:00Z</dcterms:created>
  <dc:creator>Ardena Bajlo</dc:creator>
  <cp:lastModifiedBy>wsadmin</cp:lastModifiedBy>
  <cp:lastPrinted>2016-07-22T08:00:00Z</cp:lastPrinted>
  <dcterms:modified xmlns:xsi="http://www.w3.org/2001/XMLSchema-instance" xsi:type="dcterms:W3CDTF">2016-10-13T11:54:00Z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