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cf1e" w14:paraId="29ecf1e" w:rsidRDefault="00F961B4" w:rsidP="009E2A93" w:rsidR="00F961B4">
      <w:pPr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11835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F961B4" w:rsidP="009E2A93" w:rsidR="00F961B4">
      <w:pPr>
        <w:spacing w:after="0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EC0907" w:rsidP="00EC0907" w:rsidR="00EC0907">
      <w:pPr>
        <w:pStyle w:val="Bezproreda"/>
        <w:ind w:firstLine="708"/>
        <w:jc w:val="both"/>
      </w:pPr>
      <w:r>
        <w:t xml:space="preserve">Trgovački sud u Varaždinu po sutkinji toga suda Meliti Poljanec Bubaš, kao stečajnoj sutkinji, u stečajnom predmetu nad stečajnim dužnikom SUPERBIKE TRGOVINA d.o.o. u stečaju, OIB: 20731743466, Varaždin, Masarykova 11, dana 18. rujna 2017. 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</w:t>
      </w:r>
      <w:r w:rsidR="009E2A93">
        <w:t xml:space="preserve">stečajnim dužnikom </w:t>
      </w:r>
      <w:r w:rsidR="00EC0907">
        <w:t>SUPERBIKE TRGOVINA d.o.o. u stečaju, OIB: 20731743466, Varaždin, Masarykova 11</w:t>
      </w:r>
      <w:r w:rsidR="009E2A93">
        <w:rPr>
          <w:rFonts w:cs="Times New Roman"/>
        </w:rPr>
        <w:t>, za dan:</w:t>
      </w:r>
      <w:r>
        <w:rPr>
          <w:rFonts w:cs="Times New Roman"/>
        </w:rPr>
        <w:t xml:space="preserve"> </w:t>
      </w:r>
    </w:p>
    <w:p w:rsidRDefault="00EC0907" w:rsidP="009E2A93" w:rsidR="00F961B4" w:rsidRPr="009E2A93">
      <w:pPr>
        <w:spacing w:after="0"/>
        <w:jc w:val="center"/>
        <w:rPr>
          <w:rFonts w:cs="Times New Roman"/>
        </w:rPr>
      </w:pPr>
      <w:r>
        <w:rPr>
          <w:rFonts w:cs="Times New Roman"/>
        </w:rPr>
        <w:t>19. prosinca 2017. u 09,30 sati</w:t>
      </w:r>
    </w:p>
    <w:p w:rsidRDefault="00F961B4" w:rsidP="009E2A93" w:rsidR="00F961B4">
      <w:pPr>
        <w:spacing w:after="0"/>
        <w:jc w:val="center"/>
        <w:rPr>
          <w:rFonts w:cs="Times New Roman"/>
          <w:b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223</w:t>
      </w:r>
      <w:r>
        <w:rPr>
          <w:rFonts w:cs="Times New Roman"/>
        </w:rPr>
        <w:t>/II sa sljedećim dnevnim redom:</w:t>
      </w:r>
    </w:p>
    <w:p w:rsidRDefault="00F961B4" w:rsidP="009E2A93" w:rsidR="00F961B4">
      <w:pPr>
        <w:pStyle w:val="Odlomakpopisa"/>
        <w:spacing w:after="0"/>
        <w:ind w:left="840"/>
        <w:rPr>
          <w:rFonts w:cs="Times New Roman"/>
        </w:rPr>
      </w:pPr>
    </w:p>
    <w:p w:rsidRDefault="009E2A93" w:rsidP="009E2A93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Rasprava o </w:t>
      </w:r>
      <w:r w:rsidR="00EC0907">
        <w:rPr>
          <w:rFonts w:cs="Times New Roman"/>
        </w:rPr>
        <w:t>završnom računu stečajnog upravitelja</w:t>
      </w:r>
    </w:p>
    <w:p w:rsidRDefault="00EC0907" w:rsidP="009E2A93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Donošenje odluke o zaključenju stečajnog postupka </w:t>
      </w:r>
    </w:p>
    <w:p w:rsidRDefault="00AF52DB" w:rsidP="009E2A93" w:rsidR="00AF52DB" w:rsidRPr="00AF52DB">
      <w:pPr>
        <w:pStyle w:val="ListaeSPIS"/>
        <w:numPr>
          <w:ilvl w:val="0"/>
          <w:numId w:val="0"/>
        </w:numPr>
        <w:ind w:left="624"/>
      </w:pPr>
    </w:p>
    <w:p w:rsidRDefault="00F961B4" w:rsidP="009E2A93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9E2A93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9E2A93" w:rsidR="00F961B4">
      <w:pPr>
        <w:spacing w:after="0"/>
        <w:jc w:val="center"/>
        <w:rPr>
          <w:rFonts w:cs="Times New Roman"/>
        </w:rPr>
      </w:pP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9E2A93" w:rsidR="00F961B4">
      <w:pPr>
        <w:spacing w:after="0"/>
        <w:jc w:val="both"/>
        <w:rPr>
          <w:rFonts w:cs="Times New Roman"/>
        </w:rPr>
      </w:pPr>
    </w:p>
    <w:p w:rsidRDefault="004769DB" w:rsidP="009E2A93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18</w:t>
      </w:r>
      <w:r w:rsidR="00F961B4">
        <w:rPr>
          <w:rFonts w:cs="Times New Roman"/>
        </w:rPr>
        <w:t xml:space="preserve">. </w:t>
      </w:r>
      <w:r w:rsidR="009E2A93">
        <w:rPr>
          <w:rFonts w:cs="Times New Roman"/>
        </w:rPr>
        <w:t>rujna</w:t>
      </w:r>
      <w:r w:rsidR="00F961B4">
        <w:rPr>
          <w:rFonts w:cs="Times New Roman"/>
        </w:rPr>
        <w:t xml:space="preserve"> 2017.</w:t>
      </w:r>
    </w:p>
    <w:p w:rsidRDefault="00F961B4" w:rsidP="009E2A93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9E2A93" w:rsidR="00F961B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SUTKINJA:</w:t>
      </w:r>
    </w:p>
    <w:p w:rsidRDefault="00AF52DB" w:rsidP="009E2A93" w:rsidR="009E2A93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9E2A93">
        <w:rPr>
          <w:rFonts w:cs="Times New Roman"/>
        </w:rPr>
        <w:t xml:space="preserve">  Melita Poljanec Bubaš</w:t>
      </w:r>
      <w:r w:rsidR="004769DB">
        <w:rPr>
          <w:rFonts w:cs="Times New Roman"/>
        </w:rPr>
        <w:t>,v.r.</w:t>
      </w:r>
    </w:p>
    <w:p w:rsidRDefault="009E2A93" w:rsidP="009E2A93" w:rsidR="009E2A93">
      <w:pPr>
        <w:spacing w:after="0"/>
        <w:ind w:firstLine="720" w:left="4944"/>
        <w:jc w:val="both"/>
        <w:rPr>
          <w:rFonts w:cs="Times New Roman"/>
        </w:rPr>
      </w:pPr>
    </w:p>
    <w:p w:rsidRDefault="00F86B90" w:rsidP="009E2A93" w:rsidR="00F86B90">
      <w:pPr>
        <w:spacing w:after="0"/>
        <w:ind w:firstLine="720" w:left="4944"/>
        <w:jc w:val="both"/>
        <w:rPr>
          <w:rFonts w:cs="Times New Roman"/>
        </w:rPr>
      </w:pPr>
    </w:p>
    <w:p w:rsidRDefault="00AF52DB" w:rsidP="009E2A93" w:rsidR="00AF52DB">
      <w:pPr>
        <w:spacing w:after="0"/>
        <w:ind w:firstLine="720" w:left="4248"/>
        <w:jc w:val="both"/>
        <w:rPr>
          <w:rFonts w:cs="Times New Roman"/>
        </w:rPr>
      </w:pP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>UPUTA O PRAVNOM LIJEKU:</w:t>
      </w:r>
    </w:p>
    <w:p w:rsidRDefault="00F961B4" w:rsidP="009E2A93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9E2A93" w:rsidR="00F961B4">
      <w:pPr>
        <w:spacing w:after="0"/>
        <w:rPr>
          <w:rFonts w:cs="Times New Roman"/>
        </w:rPr>
      </w:pPr>
    </w:p>
    <w:p w:rsidRDefault="00F961B4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9E2A93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9E2A93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9E2A93" w:rsidR="00AE649C" w:rsidRPr="00B76F3C">
      <w:pPr>
        <w:pStyle w:val="Naslov3"/>
        <w:spacing w:after="0"/>
      </w:pPr>
    </w:p>
    <w:p w:rsidRDefault="00937FF9" w:rsidP="009E2A9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9E2A93" w:rsidR="00AE649C" w:rsidRPr="00B76F3C">
      <w:pPr>
        <w:pStyle w:val="SudSjedite"/>
      </w:pPr>
      <w:r>
        <w:tab/>
      </w:r>
    </w:p>
    <w:p w:rsidRDefault="00CB0EA4" w:rsidP="009E2A93" w:rsidR="00CB0EA4">
      <w:pPr>
        <w:pStyle w:val="Naslovdokumenta"/>
        <w:spacing w:after="0"/>
      </w:pPr>
    </w:p>
    <w:p w:rsidRDefault="0071688E" w:rsidP="009E2A93" w:rsidR="0071688E">
      <w:pPr>
        <w:pStyle w:val="Poetniodjeljak"/>
        <w:spacing w:after="0"/>
      </w:pPr>
    </w:p>
    <w:p w:rsidRDefault="00A21F0D" w:rsidP="009E2A93" w:rsidR="00A21F0D">
      <w:pPr>
        <w:pStyle w:val="NormaleSPIS"/>
        <w:spacing w:after="0"/>
        <w:rPr>
          <w:noProof/>
        </w:rPr>
      </w:pPr>
    </w:p>
    <w:p w:rsidRDefault="00DA0242" w:rsidP="009E2A93" w:rsidR="00DA0242">
      <w:pPr>
        <w:pStyle w:val="ZapisniarPotpis"/>
        <w:spacing w:after="0"/>
      </w:pPr>
    </w:p>
    <w:sectPr w:rsidSect="009E2A93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B6A" w:rsidP="00537B78" w:rsidR="00F64B6A">
      <w:r>
        <w:separator/>
      </w:r>
    </w:p>
  </w:endnote>
  <w:endnote w:id="0" w:type="continuationSeparator">
    <w:p w:rsidRDefault="00F64B6A" w:rsidP="00537B78" w:rsidR="00F6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B6A" w:rsidP="00537B78" w:rsidR="00F64B6A">
      <w:r>
        <w:separator/>
      </w:r>
    </w:p>
  </w:footnote>
  <w:footnote w:id="0" w:type="continuationSeparator">
    <w:p w:rsidRDefault="00F64B6A" w:rsidP="00537B78" w:rsidR="00F64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1080098388"/>
      <w:docPartObj>
        <w:docPartGallery w:val="Page Numbers (Top of Page)"/>
        <w:docPartUnique/>
      </w:docPartObj>
    </w:sdtPr>
    <w:sdtEndPr/>
    <w:sdtContent>
      <w:p w:rsidRDefault="009E2A93" w:rsidP="009E2A93" w:rsidR="009E2A9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B90">
          <w:t>2</w:t>
        </w:r>
        <w:r>
          <w:fldChar w:fldCharType="end"/>
        </w:r>
      </w:p>
    </w:sdtContent>
  </w:sdt>
  <w:p w:rsidRDefault="004769DB" w:rsidP="004769DB" w:rsidR="009E2A93" w:rsidRPr="009E2A93">
    <w:pPr>
      <w:jc w:val="right"/>
      <w:rPr>
        <w:rFonts w:cs="Times New Roman"/>
      </w:rPr>
    </w:pPr>
    <w:r>
      <w:rPr>
        <w:rFonts w:cs="Times New Roman"/>
      </w:rPr>
      <w:t>Poslovni broj: 2 St-48/15-35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A93" w:rsidP="009E2A93" w:rsidR="009E2A93" w:rsidRPr="009E2A93">
    <w:pPr>
      <w:jc w:val="right"/>
      <w:rPr>
        <w:rFonts w:cs="Times New Roman"/>
      </w:rPr>
    </w:pPr>
    <w:r>
      <w:rPr>
        <w:rFonts w:cs="Times New Roman"/>
      </w:rPr>
      <w:t>Poslovni broj: 2 St-</w:t>
    </w:r>
    <w:r w:rsidR="004769DB">
      <w:rPr>
        <w:rFonts w:cs="Times New Roman"/>
      </w:rPr>
      <w:t>48/15-35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34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9DB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A93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907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B6A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B90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87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80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St-48/2015</izvorni_sadrzaj>
    <derivirana_varijabla naziv="DomainObject.Predmet.OznakaBroj_1">St-48/2015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SUPERBIKE TRGOVINA društvo s ograničenom odgovornošću za trgovinu, uvoz-izvoz</izvorni_sadrzaj>
    <derivirana_varijabla naziv="DomainObject.Predmet.ProtustrankaFormated_1">  SUPERBIKE TRGOVINA društvo s ograničenom odgovornošću za trgovinu, uvoz-izvoz</derivirana_varijabla>
  </DomainObject.Predmet.ProtustrankaFormated>
  <DomainObject.Predmet.ProtustrankaFormatedOIB>
    <izvorni_sadrzaj>  SUPERBIKE TRGOVINA društvo s ograničenom odgovornošću za trgovinu, uvoz-izvoz, OIB 20731743466</izvorni_sadrzaj>
    <derivirana_varijabla naziv="DomainObject.Predmet.ProtustrankaFormatedOIB_1">  SUPERBIKE TRGOVINA društvo s ograničenom odgovornošću za trgovinu, uvoz-izvoz, OIB 20731743466</derivirana_varijabla>
  </DomainObject.Predmet.ProtustrankaFormatedOIB>
  <DomainObject.Predmet.ProtustrankaFormatedWithAdress>
    <izvorni_sadrzaj> SUPERBIKE TRGOVINA društvo s ograničenom odgovornošću za trgovinu, uvoz-izvoz, Masarikova 11, 42000 Varaždin</izvorni_sadrzaj>
    <derivirana_varijabla naziv="DomainObject.Predmet.ProtustrankaFormatedWithAdress_1"> SUPERBIKE TRGOVINA društvo s ograničenom odgovornošću za trgovinu, uvoz-izvoz, Masarikova 11, 42000 Varaždin</derivirana_varijabla>
  </DomainObject.Predmet.ProtustrankaFormatedWithAdress>
  <DomainObject.Predmet.ProtustrankaFormatedWithAdressOIB>
    <izvorni_sadrzaj> SUPERBIKE TRGOVINA društvo s ograničenom odgovornošću za trgovinu, uvoz-izvoz, OIB 20731743466, Masarikova 11, 42000 Varaždin</izvorni_sadrzaj>
    <derivirana_varijabla naziv="DomainObject.Predmet.ProtustrankaFormatedWithAdressOIB_1"> SUPERBIKE TRGOVINA društvo s ograničenom odgovornošću za trgovinu, uvoz-izvoz, OIB 20731743466, Masarikova 11, 42000 Varaždin</derivirana_varijabla>
  </DomainObject.Predmet.ProtustrankaFormatedWithAdressOIB>
  <DomainObject.Predmet.ProtustrankaWithAdress>
    <izvorni_sadrzaj>SUPERBIKE TRGOVINA društvo s ograničenom odgovornošću za trgovinu, uvoz-izvoz Masarikova 11, 42000 Varaždin</izvorni_sadrzaj>
    <derivirana_varijabla naziv="DomainObject.Predmet.ProtustrankaWithAdress_1">SUPERBIKE TRGOVINA društvo s ograničenom odgovornošću za trgovinu, uvoz-izvoz Masarikova 11, 42000 Varaždin</derivirana_varijabla>
  </DomainObject.Predmet.ProtustrankaWithAdress>
  <DomainObject.Predmet.ProtustrankaWithAdressOIB>
    <izvorni_sadrzaj>SUPERBIKE TRGOVINA društvo s ograničenom odgovornošću za trgovinu, uvoz-izvoz, OIB 20731743466, Masarikova 11, 42000 Varaždin</izvorni_sadrzaj>
    <derivirana_varijabla naziv="DomainObject.Predmet.ProtustrankaWithAdressOIB_1">SUPERBIKE TRGOVINA društvo s ograničenom odgovornošću za trgovinu, uvoz-izvoz, OIB 20731743466, Masarikova 11, 42000 Varaždin</derivirana_varijabla>
  </DomainObject.Predmet.ProtustrankaWithAdressOIB>
  <DomainObject.Predmet.ProtustrankaNazivFormated>
    <izvorni_sadrzaj>SUPERBIKE TRGOVINA društvo s ograničenom odgovornošću za trgovinu, uvoz-izvoz</izvorni_sadrzaj>
    <derivirana_varijabla naziv="DomainObject.Predmet.ProtustrankaNazivFormated_1">SUPERBIKE TRGOVINA društvo s ograničenom odgovornošću za trgovinu, uvoz-izvoz</derivirana_varijabla>
  </DomainObject.Predmet.ProtustrankaNazivFormated>
  <DomainObject.Predmet.ProtustrankaNazivFormatedOIB>
    <izvorni_sadrzaj>SUPERBIKE TRGOVINA društvo s ograničenom odgovornošću za trgovinu, uvoz-izvoz, OIB 20731743466</izvorni_sadrzaj>
    <derivirana_varijabla naziv="DomainObject.Predmet.ProtustrankaNazivFormatedOIB_1">SUPERBIKE TRGOVINA društvo s ograničenom odgovornošću za trgovinu, uvoz-izvoz, OIB 20731743466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906074.00</izvorni_sadrzaj>
    <derivirana_varijabla naziv="DomainObject.Predmet.TrenutnaVrijednost_1">906074.00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SUPERBIKE TRGOVINA društvo s ograničenom odgovornošću za trgovinu, uvoz-izvoz</item>
    </izvorni_sadrzaj>
    <derivirana_varijabla naziv="DomainObject.Predmet.ProtuStrankaListFormated_1">
      <item>SUPERBIKE TRGOVINA društvo s ograničenom odgovornošću za trgovinu, uvoz-izvoz</item>
    </derivirana_varijabla>
  </DomainObject.Predmet.ProtuStrankaListFormated>
  <DomainObject.Predmet.ProtuStrankaListFormatedOIB>
    <izvorni_sadrzaj>
      <item>SUPERBIKE TRGOVINA društvo s ograničenom odgovornošću za trgovinu, uvoz-izvoz, OIB 20731743466</item>
    </izvorni_sadrzaj>
    <derivirana_varijabla naziv="DomainObject.Predmet.ProtuStrankaListFormatedOIB_1">
      <item>SUPERBIKE TRGOVINA društvo s ograničenom odgovornošću za trgovinu, uvoz-izvoz, OIB 20731743466</item>
    </derivirana_varijabla>
  </DomainObject.Predmet.ProtuStrankaListFormatedOIB>
  <DomainObject.Predmet.ProtuStrankaListFormatedWithAdress>
    <izvorni_sadrzaj>
      <item>SUPERBIKE TRGOVINA društvo s ograničenom odgovornošću za trgovinu, uvoz-izvoz, Masarikova 11, 42000 Varaždin</item>
    </izvorni_sadrzaj>
    <derivirana_varijabla naziv="DomainObject.Predmet.ProtuStrankaListFormatedWithAdress_1">
      <item>SUPERBIKE TRGOVINA društvo s ograničenom odgovornošću za trgovinu, uvoz-izvoz, Masarikova 11, 42000 Varaždin</item>
    </derivirana_varijabla>
  </DomainObject.Predmet.ProtuStrankaListFormatedWithAdress>
  <DomainObject.Predmet.ProtuStrankaListFormatedWithAdressOIB>
    <izvorni_sadrzaj>
      <item>SUPERBIKE TRGOVINA društvo s ograničenom odgovornošću za trgovinu, uvoz-izvoz, OIB 20731743466, Masarikova 11, 42000 Varaždin</item>
    </izvorni_sadrzaj>
    <derivirana_varijabla naziv="DomainObject.Predmet.ProtuStrankaListFormatedWithAdressOIB_1">
      <item>SUPERBIKE TRGOVINA društvo s ograničenom odgovornošću za trgovinu, uvoz-izvoz, OIB 20731743466, Masarikova 11, 42000 Varaždin</item>
    </derivirana_varijabla>
  </DomainObject.Predmet.ProtuStrankaListFormatedWithAdressOIB>
  <DomainObject.Predmet.ProtuStrankaListNazivFormated>
    <izvorni_sadrzaj>
      <item>SUPERBIKE TRGOVINA društvo s ograničenom odgovornošću za trgovinu, uvoz-izvoz</item>
    </izvorni_sadrzaj>
    <derivirana_varijabla naziv="DomainObject.Predmet.ProtuStrankaListNazivFormated_1">
      <item>SUPERBIKE TRGOVINA društvo s ograničenom odgovornošću za trgovinu, uvoz-izvoz</item>
    </derivirana_varijabla>
  </DomainObject.Predmet.ProtuStrankaListNazivFormated>
  <DomainObject.Predmet.ProtuStrankaListNazivFormatedOIB>
    <izvorni_sadrzaj>
      <item>SUPERBIKE TRGOVINA društvo s ograničenom odgovornošću za trgovinu, uvoz-izvoz, OIB 20731743466</item>
    </izvorni_sadrzaj>
    <derivirana_varijabla naziv="DomainObject.Predmet.ProtuStrankaListNazivFormatedOIB_1">
      <item>SUPERBIKE TRGOVINA društvo s ograničenom odgovornošću za trgovinu, uvoz-izvoz, OIB 20731743466</item>
    </derivirana_varijabla>
  </DomainObject.Predmet.ProtuStrankaListNazivFormatedOIB>
  <DomainObject.Predmet.OstaliListFormated>
    <izvorni_sadrzaj>
      <item>Sudski registar</item>
      <item>SLAVICA OREHOVEC</item>
      <item>PIAGGIO HRVATSKA društvo s ograničenom odgovornošću za trgovinu motornim vozilima</item>
      <item>Josip Martinić</item>
    </izvorni_sadrzaj>
    <derivirana_varijabla naziv="DomainObject.Predmet.OstaliListFormated_1">
      <item>Sudski registar</item>
      <item>SLAVICA OREHOVEC</item>
      <item>PIAGGIO HRVATSKA društvo s ograničenom odgovornošću za trgovinu motornim vozilima</item>
      <item>Josip Martinić</item>
    </derivirana_varijabla>
  </DomainObject.Predmet.OstaliListFormated>
  <DomainObject.Predmet.OstaliListFormatedOIB>
    <izvorni_sadrzaj>
      <item>Sudski registar</item>
      <item>SLAVICA OREHOVEC, OIB 69855771162</item>
      <item>PIAGGIO HRVATSKA društvo s ograničenom odgovornošću za trgovinu motornim vozilima, OIB 94509256847</item>
      <item>Josip Martinić</item>
    </izvorni_sadrzaj>
    <derivirana_varijabla naziv="DomainObject.Predmet.OstaliListFormatedOIB_1">
      <item>Sudski registar</item>
      <item>SLAVICA OREHOVEC, OIB 69855771162</item>
      <item>PIAGGIO HRVATSKA društvo s ograničenom odgovornošću za trgovinu motornim vozilima, OIB 94509256847</item>
      <item>Josip Martinić</item>
    </derivirana_varijabla>
  </DomainObject.Predmet.OstaliListFormatedOIB>
  <DomainObject.Predmet.OstaliListFormatedWithAdress>
    <izvorni_sadrzaj>
      <item>Sudski registar</item>
      <item>SLAVICA OREHOVEC, F.PREŠERNA 11b, 40000 Čakovec</item>
      <item>PIAGGIO HRVATSKA društvo s ograničenom odgovornošću za trgovinu motornim vozilima, Kralja Stjepana Držislava 7, 21000 Split</item>
      <item>Josip Martinić, Ivana Lučića 2a, 10000 Zagreb</item>
    </izvorni_sadrzaj>
    <derivirana_varijabla naziv="DomainObject.Predmet.OstaliListFormatedWithAdress_1">
      <item>Sudski registar</item>
      <item>SLAVICA OREHOVEC, F.PREŠERNA 11b, 40000 Čakovec</item>
      <item>PIAGGIO HRVATSKA društvo s ograničenom odgovornošću za trgovinu motornim vozilima, Kralja Stjepana Držislava 7, 21000 Split</item>
      <item>Josip Martinić, Ivana Lučića 2a, 10000 Zagreb</item>
    </derivirana_varijabla>
  </DomainObject.Predmet.OstaliListFormatedWithAdress>
  <DomainObject.Predmet.OstaliListFormatedWithAdressOIB>
    <izvorni_sadrzaj>
      <item>Sudski registar</item>
      <item>SLAVICA OREHOVEC, OIB 69855771162, F.PREŠERNA 11b, 40000 Čakovec</item>
      <item>PIAGGIO HRVATSKA društvo s ograničenom odgovornošću za trgovinu motornim vozilima, OIB 94509256847, Kralja Stjepana Držislava 7, 21000 Split</item>
      <item>Josip Martinić, Ivana Lučića 2a, 10000 Zagreb</item>
    </izvorni_sadrzaj>
    <derivirana_varijabla naziv="DomainObject.Predmet.OstaliListFormatedWithAdressOIB_1">
      <item>Sudski registar</item>
      <item>SLAVICA OREHOVEC, OIB 69855771162, F.PREŠERNA 11b, 40000 Čakovec</item>
      <item>PIAGGIO HRVATSKA društvo s ograničenom odgovornošću za trgovinu motornim vozilima, OIB 94509256847, Kralja Stjepana Držislava 7, 21000 Split</item>
      <item>Josip Martinić, Ivana Lučića 2a, 10000 Zagreb</item>
    </derivirana_varijabla>
  </DomainObject.Predmet.OstaliListFormatedWithAdressOIB>
  <DomainObject.Predmet.OstaliListNazivFormated>
    <izvorni_sadrzaj>
      <item>Sudski registar</item>
      <item>SLAVICA OREHOVEC</item>
      <item>PIAGGIO HRVATSKA društvo s ograničenom odgovornošću za trgovinu motornim vozilima</item>
      <item>Josip Martinić</item>
    </izvorni_sadrzaj>
    <derivirana_varijabla naziv="DomainObject.Predmet.OstaliListNazivFormated_1">
      <item>Sudski registar</item>
      <item>SLAVICA OREHOVEC</item>
      <item>PIAGGIO HRVATSKA društvo s ograničenom odgovornošću za trgovinu motornim vozilima</item>
      <item>Josip Martinić</item>
    </derivirana_varijabla>
  </DomainObject.Predmet.OstaliListNazivFormated>
  <DomainObject.Predmet.OstaliListNazivFormatedOIB>
    <izvorni_sadrzaj>
      <item>Sudski registar</item>
      <item>SLAVICA OREHOVEC, OIB 69855771162</item>
      <item>PIAGGIO HRVATSKA društvo s ograničenom odgovornošću za trgovinu motornim vozilima, OIB 94509256847</item>
      <item>Josip Martinić</item>
    </izvorni_sadrzaj>
    <derivirana_varijabla naziv="DomainObject.Predmet.OstaliListNazivFormatedOIB_1">
      <item>Sudski registar</item>
      <item>SLAVICA OREHOVEC, OIB 69855771162</item>
      <item>PIAGGIO HRVATSKA društvo s ograničenom odgovornošću za trgovinu motornim vozilima, OIB 94509256847</item>
      <item>Josip Martinić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SUPERBIKE TRGOVINA društvo s ograničenom odgovornošću za trgovinu, uvoz-izvoz</izvorni_sadrzaj>
    <derivirana_varijabla naziv="DomainObject.Predmet.ProtustrankaIDrugi_1">SUPERBIKE TRGOVINA društvo s ograničenom odgovornošću za trgovinu,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SUPERBIKE TRGOVINA društvo s ograničenom odgovornošću za trgovinu, uvoz-izvoz, OIB 20731743466, Masarikova 11, 42000 Varaždin</izvorni_sadrzaj>
    <derivirana_varijabla naziv="DomainObject.Predmet.ProtustrankaIDrugiAdressOIB_1">SUPERBIKE TRGOVINA društvo s ograničenom odgovornošću za trgovinu, uvoz-izvoz, OIB 20731743466, Masarikova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SUPERBIKE TRGOVINA društvo s ograničenom odgovornošću za trgovinu, uvoz-izvoz</item>
      <item>Sudski registar</item>
      <item>SLAVICA OREHOVEC</item>
      <item>PIAGGIO HRVATSKA društvo s ograničenom odgovornošću za trgovinu motornim vozilima</item>
      <item>Josip Martinić</item>
    </izvorni_sadrzaj>
    <derivirana_varijabla naziv="DomainObject.Predmet.SudioniciListNaziv_1">
      <item>Financijska agencija</item>
      <item>SUPERBIKE TRGOVINA društvo s ograničenom odgovornošću za trgovinu, uvoz-izvoz</item>
      <item>Sudski registar</item>
      <item>SLAVICA OREHOVEC</item>
      <item>PIAGGIO HRVATSKA društvo s ograničenom odgovornošću za trgovinu motornim vozilima</item>
      <item>Josip Martinić</item>
    </derivirana_varijabla>
  </DomainObject.Predmet.SudioniciListNaziv>
  <DomainObject.Predmet.SudioniciListAdressOIB>
    <izvorni_sadrzaj>
      <item>Financijska agencija, OIB 85821130368, Ulica grada Vukovara 70,10000 Zagreb</item>
      <item>SUPERBIKE TRGOVINA društvo s ograničenom odgovornošću za trgovinu, uvoz-izvoz, OIB 20731743466, Masarikova 11,42000 Varaždin</item>
      <item>Sudski registar</item>
      <item>SLAVICA OREHOVEC, OIB 69855771162, F.PREŠERNA 11b,40000 Čakovec</item>
      <item>PIAGGIO HRVATSKA društvo s ograničenom odgovornošću za trgovinu motornim vozilima, OIB 94509256847, Kralja Stjepana Držislava 7,21000 Split</item>
      <item>Josip Martinić, Ivana Lučića 2a,10000 Zagreb</item>
    </izvorni_sadrzaj>
    <derivirana_varijabla naziv="DomainObject.Predmet.SudioniciListAdressOIB_1">
      <item>Financijska agencija, OIB 85821130368, Ulica grada Vukovara 70,10000 Zagreb</item>
      <item>SUPERBIKE TRGOVINA društvo s ograničenom odgovornošću za trgovinu, uvoz-izvoz, OIB 20731743466, Masarikova 11,42000 Varaždin</item>
      <item>Sudski registar</item>
      <item>SLAVICA OREHOVEC, OIB 69855771162, F.PREŠERNA 11b,40000 Čakovec</item>
      <item>PIAGGIO HRVATSKA društvo s ograničenom odgovornošću za trgovinu motornim vozilima, OIB 94509256847, Kralja Stjepana Držislava 7,21000 Split</item>
      <item>Josip Martinić,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05C16-92A9-480E-91E1-431519E07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1010</properties:Characters>
  <properties:Lines>55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2017-09-18T07:21:00Z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2017-09-18T07:21:00Z</cp:lastPrinted>
  <dcterms:modified xmlns:xsi="http://www.w3.org/2001/XMLSchema-instance" xsi:type="dcterms:W3CDTF">2017-09-18T07:25:00Z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