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9cc1" w14:paraId="e579cc1" w:rsidRDefault="00213F7E" w:rsidP="00F673C0" w:rsidR="0033574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 xml:space="preserve">REPUBLIKA HRVATSKA                                                              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TRGOVAČKI SUD U OSIJEKU</w:t>
      </w:r>
    </w:p>
    <w:p w:rsidRDefault="00F673C0" w:rsidP="00F673C0" w:rsidR="003C1C93">
      <w:pPr>
        <w:rPr>
          <w:b/>
        </w:rPr>
      </w:pPr>
      <w:r w:rsidRPr="00335746">
        <w:rPr>
          <w:b/>
        </w:rPr>
        <w:t xml:space="preserve">STALNA SLUŽBA </w:t>
      </w:r>
      <w:r w:rsidR="003C1C93">
        <w:rPr>
          <w:b/>
        </w:rPr>
        <w:t>TRGOVAČKOG</w:t>
      </w:r>
    </w:p>
    <w:p w:rsidRDefault="003C1C93" w:rsidP="00F673C0" w:rsidR="00F673C0" w:rsidRPr="00335746">
      <w:pPr>
        <w:rPr>
          <w:b/>
        </w:rPr>
      </w:pPr>
      <w:r>
        <w:rPr>
          <w:b/>
        </w:rPr>
        <w:t xml:space="preserve">SUDA U </w:t>
      </w:r>
      <w:r w:rsidR="00B06CA8">
        <w:rPr>
          <w:b/>
        </w:rPr>
        <w:t>SLAVONSKOM BRODU</w:t>
      </w:r>
      <w:r>
        <w:rPr>
          <w:b/>
        </w:rPr>
        <w:t xml:space="preserve">                                    </w:t>
      </w:r>
      <w:r w:rsidR="00F673C0" w:rsidRPr="00335746">
        <w:rPr>
          <w:b/>
        </w:rPr>
        <w:t xml:space="preserve">     </w:t>
      </w:r>
      <w:r w:rsidR="00B06CA8">
        <w:rPr>
          <w:b/>
        </w:rPr>
        <w:t xml:space="preserve"> </w:t>
      </w:r>
      <w:r w:rsidR="00335746">
        <w:rPr>
          <w:b/>
        </w:rPr>
        <w:t xml:space="preserve"> </w:t>
      </w:r>
      <w:r w:rsidR="00F13B8F">
        <w:rPr>
          <w:b/>
        </w:rPr>
        <w:t xml:space="preserve">     </w:t>
      </w:r>
      <w:r w:rsidR="00210766">
        <w:rPr>
          <w:b/>
        </w:rPr>
        <w:t>Broj:7/ St-</w:t>
      </w:r>
      <w:r w:rsidR="00B06CA8">
        <w:rPr>
          <w:b/>
        </w:rPr>
        <w:t>1074</w:t>
      </w:r>
      <w:r w:rsidR="00210766">
        <w:rPr>
          <w:b/>
        </w:rPr>
        <w:t>/201</w:t>
      </w:r>
      <w:r w:rsidR="00B06CA8">
        <w:rPr>
          <w:b/>
        </w:rPr>
        <w:t>3</w:t>
      </w:r>
      <w:r w:rsidR="00210766">
        <w:rPr>
          <w:b/>
        </w:rPr>
        <w:t>-</w:t>
      </w:r>
      <w:r w:rsidR="00B06CA8">
        <w:rPr>
          <w:b/>
        </w:rPr>
        <w:t>273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 pobjede 13</w:t>
      </w:r>
    </w:p>
    <w:p w:rsidRDefault="00F673C0" w:rsidP="00F673C0" w:rsidR="00614799">
      <w:pPr>
        <w:rPr>
          <w:b/>
        </w:rPr>
      </w:pPr>
      <w:r w:rsidRPr="00335746">
        <w:rPr>
          <w:b/>
        </w:rPr>
        <w:t>SLAVONSKI BROD</w:t>
      </w:r>
    </w:p>
    <w:p w:rsidRDefault="00614799" w:rsidP="00F673C0" w:rsidR="00614799" w:rsidRPr="00335746">
      <w:pPr>
        <w:rPr>
          <w:b/>
        </w:rPr>
      </w:pPr>
    </w:p>
    <w:p w:rsidRDefault="00F673C0" w:rsidP="00335746" w:rsidR="00F673C0" w:rsidRPr="00335746">
      <w:pPr>
        <w:jc w:val="center"/>
        <w:rPr>
          <w:b/>
        </w:rPr>
      </w:pPr>
      <w:r w:rsidRPr="00335746">
        <w:rPr>
          <w:b/>
        </w:rPr>
        <w:t>ZAKLJUČAK</w:t>
      </w:r>
    </w:p>
    <w:p w:rsidRDefault="00F673C0" w:rsidP="00F673C0" w:rsidR="00F673C0"/>
    <w:p w:rsidRDefault="00F673C0" w:rsidP="00CF098D" w:rsidR="00F673C0">
      <w:pPr>
        <w:jc w:val="both"/>
      </w:pPr>
      <w:r>
        <w:t xml:space="preserve">                  </w:t>
      </w:r>
      <w:r w:rsidR="002E20AF">
        <w:tab/>
      </w:r>
      <w:r w:rsidRPr="00CF499C">
        <w:rPr>
          <w:b/>
        </w:rPr>
        <w:t>TRGOVAČKI SUD U OSIJEKU, STALNA SLUŽBA</w:t>
      </w:r>
      <w:r w:rsidR="003C1C93">
        <w:rPr>
          <w:b/>
        </w:rPr>
        <w:t xml:space="preserve"> TRGOVAČKOG SUDA U </w:t>
      </w:r>
      <w:r w:rsidR="00B06CA8">
        <w:rPr>
          <w:b/>
        </w:rPr>
        <w:t>SLAVONSKOM BRODU</w:t>
      </w:r>
      <w:r>
        <w:t>, po stečajnoj sutkinji Mirni Vujčić, u stečajnom postupku nad stečajnim dužnikom</w:t>
      </w:r>
      <w:r w:rsidR="00210766" w:rsidRPr="00210766">
        <w:t xml:space="preserve"> </w:t>
      </w:r>
      <w:r w:rsidR="00B06CA8" w:rsidRPr="00B06CA8">
        <w:t>CESTE d. d. za održavanje, zaštitu, rekonstrukciju i izgradnju cesta "u stečaju", skraćena tvrtka: CESTE d.d. „u stečaju“, Slavonski Brod, I. G. Kovačića 58, OIB: 58799999864</w:t>
      </w:r>
      <w:r w:rsidR="00210766">
        <w:t xml:space="preserve">, dana </w:t>
      </w:r>
      <w:r w:rsidR="00B06CA8">
        <w:t>24</w:t>
      </w:r>
      <w:r w:rsidR="00907E65">
        <w:t xml:space="preserve">. </w:t>
      </w:r>
      <w:r w:rsidR="00B06CA8">
        <w:t>svibnja</w:t>
      </w:r>
      <w:r w:rsidR="00210766">
        <w:t xml:space="preserve"> </w:t>
      </w:r>
      <w:r w:rsidR="003C1C93">
        <w:t>201</w:t>
      </w:r>
      <w:r w:rsidR="00B06CA8">
        <w:t>7</w:t>
      </w:r>
      <w:r>
        <w:t>. godine</w:t>
      </w:r>
    </w:p>
    <w:p w:rsidRDefault="00614799" w:rsidP="00F673C0" w:rsidR="00614799"/>
    <w:p w:rsidRDefault="00F673C0" w:rsidP="00335746" w:rsidR="00F673C0">
      <w:pPr>
        <w:jc w:val="center"/>
      </w:pPr>
      <w:r>
        <w:t>z a k l j u č i o    j e</w:t>
      </w:r>
    </w:p>
    <w:p w:rsidRDefault="00335746" w:rsidP="00F673C0" w:rsidR="00335746"/>
    <w:p w:rsidRDefault="00F673C0" w:rsidP="00B06CA8" w:rsidR="00B06CA8" w:rsidRPr="00B06CA8">
      <w:pPr>
        <w:ind w:firstLine="1440"/>
        <w:jc w:val="both"/>
      </w:pPr>
      <w:r>
        <w:t xml:space="preserve">I </w:t>
      </w:r>
      <w:r w:rsidR="008B7220">
        <w:t>Novo r</w:t>
      </w:r>
      <w:r>
        <w:t>očište za diobu kupovnine</w:t>
      </w:r>
      <w:r w:rsidR="008B7220">
        <w:t xml:space="preserve"> ostvarene prodajom</w:t>
      </w:r>
      <w:r w:rsidR="008E6152" w:rsidRPr="008E6152">
        <w:t xml:space="preserve"> suvlasničk</w:t>
      </w:r>
      <w:r w:rsidR="008E6152">
        <w:t>og</w:t>
      </w:r>
      <w:r w:rsidR="008E6152" w:rsidRPr="008E6152">
        <w:t xml:space="preserve"> di</w:t>
      </w:r>
      <w:r w:rsidR="008E6152">
        <w:t>jela</w:t>
      </w:r>
      <w:r w:rsidR="008E6152" w:rsidRPr="008E6152">
        <w:t xml:space="preserve"> od 3/4 dijela nekretnina upisanih u  zk.ul. 12180 k.o. Slavonski Brod</w:t>
      </w:r>
      <w:r w:rsidR="00B06CA8" w:rsidRPr="00B06CA8">
        <w:t xml:space="preserve">  zakazuje se za </w:t>
      </w:r>
    </w:p>
    <w:p w:rsidRDefault="00B06CA8" w:rsidP="00B06CA8" w:rsidR="00F673C0">
      <w:pPr>
        <w:ind w:firstLine="1440"/>
        <w:jc w:val="both"/>
      </w:pPr>
      <w:r w:rsidRPr="00B06CA8">
        <w:t xml:space="preserve">     </w:t>
      </w:r>
    </w:p>
    <w:p w:rsidRDefault="00CF499C" w:rsidP="0046670C" w:rsidR="00F673C0">
      <w:pPr>
        <w:jc w:val="both"/>
        <w:rPr>
          <w:b/>
        </w:rPr>
      </w:pPr>
      <w:r>
        <w:rPr>
          <w:b/>
        </w:rPr>
        <w:t xml:space="preserve">           </w:t>
      </w:r>
      <w:r w:rsidR="0046670C">
        <w:rPr>
          <w:b/>
        </w:rPr>
        <w:t xml:space="preserve">            </w:t>
      </w:r>
      <w:r w:rsidR="00B77CA8">
        <w:rPr>
          <w:b/>
        </w:rPr>
        <w:t xml:space="preserve">dan </w:t>
      </w:r>
      <w:r w:rsidR="00B06CA8">
        <w:rPr>
          <w:b/>
        </w:rPr>
        <w:t>06</w:t>
      </w:r>
      <w:r w:rsidR="00907E65">
        <w:rPr>
          <w:b/>
        </w:rPr>
        <w:t xml:space="preserve">. </w:t>
      </w:r>
      <w:r w:rsidR="00B06CA8">
        <w:rPr>
          <w:b/>
        </w:rPr>
        <w:t>lipnja</w:t>
      </w:r>
      <w:r w:rsidR="00F13B8F">
        <w:rPr>
          <w:b/>
        </w:rPr>
        <w:t xml:space="preserve"> 201</w:t>
      </w:r>
      <w:r w:rsidR="00B06CA8">
        <w:rPr>
          <w:b/>
        </w:rPr>
        <w:t>7</w:t>
      </w:r>
      <w:r w:rsidR="0062558C">
        <w:rPr>
          <w:b/>
        </w:rPr>
        <w:t xml:space="preserve">. godine u </w:t>
      </w:r>
      <w:r w:rsidR="00753B58">
        <w:rPr>
          <w:b/>
        </w:rPr>
        <w:t>0</w:t>
      </w:r>
      <w:r w:rsidR="00B06CA8">
        <w:rPr>
          <w:b/>
        </w:rPr>
        <w:t>8</w:t>
      </w:r>
      <w:r w:rsidR="00753B58">
        <w:rPr>
          <w:b/>
        </w:rPr>
        <w:t>,</w:t>
      </w:r>
      <w:r w:rsidR="00B06CA8">
        <w:rPr>
          <w:b/>
        </w:rPr>
        <w:t>3</w:t>
      </w:r>
      <w:r w:rsidR="00753B58">
        <w:rPr>
          <w:b/>
        </w:rPr>
        <w:t>0</w:t>
      </w:r>
      <w:r w:rsidR="00F673C0" w:rsidRPr="00CF499C">
        <w:rPr>
          <w:b/>
        </w:rPr>
        <w:t xml:space="preserve"> sati u  sudnici 78</w:t>
      </w:r>
      <w:r w:rsidR="0062558C">
        <w:rPr>
          <w:b/>
        </w:rPr>
        <w:t>/III</w:t>
      </w:r>
      <w:r w:rsidR="00F673C0" w:rsidRPr="00CF499C">
        <w:rPr>
          <w:b/>
        </w:rPr>
        <w:t xml:space="preserve"> ovoga suda</w:t>
      </w:r>
      <w:r w:rsidR="003C1C93">
        <w:rPr>
          <w:b/>
        </w:rPr>
        <w:t>,</w:t>
      </w:r>
    </w:p>
    <w:p w:rsidRDefault="003C1C93" w:rsidP="003C1C93" w:rsidR="003C1C93" w:rsidRPr="00CF499C">
      <w:pPr>
        <w:jc w:val="center"/>
        <w:rPr>
          <w:b/>
        </w:rPr>
      </w:pPr>
      <w:r>
        <w:rPr>
          <w:b/>
        </w:rPr>
        <w:t>Trg pobjede 13</w:t>
      </w:r>
      <w:r w:rsidR="003E675F">
        <w:rPr>
          <w:b/>
        </w:rPr>
        <w:t>,</w:t>
      </w:r>
      <w:r>
        <w:rPr>
          <w:b/>
        </w:rPr>
        <w:t xml:space="preserve"> Slavonski Brod</w:t>
      </w:r>
    </w:p>
    <w:p w:rsidRDefault="00F673C0" w:rsidP="0046670C" w:rsidR="00F673C0" w:rsidRPr="00CF499C">
      <w:pPr>
        <w:jc w:val="both"/>
        <w:rPr>
          <w:b/>
        </w:rPr>
      </w:pPr>
    </w:p>
    <w:p w:rsidRDefault="00F673C0" w:rsidP="0046670C" w:rsidR="00F673C0">
      <w:pPr>
        <w:ind w:firstLine="1440"/>
        <w:jc w:val="both"/>
      </w:pPr>
      <w:r>
        <w:t>II Na ročište se pozivaju stečajni upravitelj, razlučni vjerovnici i stečajni</w:t>
      </w:r>
    </w:p>
    <w:p w:rsidRDefault="00F673C0" w:rsidP="0046670C" w:rsidR="00F673C0">
      <w:pPr>
        <w:jc w:val="both"/>
      </w:pPr>
      <w:r>
        <w:t>vjerovni</w:t>
      </w:r>
      <w:r w:rsidR="007946E2">
        <w:t>ci</w:t>
      </w:r>
      <w:r>
        <w:t>.</w:t>
      </w:r>
    </w:p>
    <w:p w:rsidRDefault="00F673C0" w:rsidP="00F673C0" w:rsidR="00F673C0"/>
    <w:p w:rsidRDefault="00F673C0" w:rsidP="007946E2" w:rsidR="00F673C0">
      <w:pPr>
        <w:ind w:firstLine="1440"/>
        <w:jc w:val="both"/>
      </w:pPr>
      <w:r>
        <w:t>III Osnovu, visinu i isplatni red tražbine vjerovnici mogu prijaviti</w:t>
      </w:r>
      <w:r w:rsidR="007946E2">
        <w:t xml:space="preserve"> </w:t>
      </w:r>
      <w:r>
        <w:t xml:space="preserve">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F673C0" w:rsidP="00B06CA8" w:rsidR="00F673C0">
      <w:pPr>
        <w:jc w:val="center"/>
      </w:pPr>
      <w:r>
        <w:t>Obrazloženje</w:t>
      </w:r>
    </w:p>
    <w:p w:rsidRDefault="00335746" w:rsidP="00F673C0" w:rsidR="00335746"/>
    <w:p w:rsidRDefault="00614799" w:rsidP="008A6438" w:rsidR="00F673C0" w:rsidRPr="008A6438">
      <w:pPr>
        <w:jc w:val="both"/>
      </w:pPr>
      <w:r>
        <w:t xml:space="preserve"> </w:t>
      </w:r>
      <w:r>
        <w:tab/>
        <w:t xml:space="preserve"> </w:t>
      </w:r>
      <w:r>
        <w:tab/>
      </w:r>
      <w:r w:rsidR="008B7220">
        <w:t>Ročište za diobu kupovnine ostvarene prodajom nekretnin</w:t>
      </w:r>
      <w:r w:rsidR="007946E2">
        <w:t>a upisanih</w:t>
      </w:r>
      <w:r w:rsidR="008B7220">
        <w:t xml:space="preserve"> u </w:t>
      </w:r>
      <w:r w:rsidR="00907E65" w:rsidRPr="00907E65">
        <w:t xml:space="preserve">zk.ul. </w:t>
      </w:r>
      <w:r w:rsidR="00B06CA8">
        <w:t>12180 k.o. Slavonski Brod</w:t>
      </w:r>
      <w:r w:rsidR="008B7220">
        <w:t xml:space="preserve"> zakazano za dan </w:t>
      </w:r>
      <w:r w:rsidR="00B06CA8">
        <w:t>24</w:t>
      </w:r>
      <w:r w:rsidR="00907E65">
        <w:t xml:space="preserve">. </w:t>
      </w:r>
      <w:r w:rsidR="00B06CA8">
        <w:t>svibnja</w:t>
      </w:r>
      <w:r w:rsidR="008B7220">
        <w:t xml:space="preserve"> 201</w:t>
      </w:r>
      <w:r w:rsidR="00B06CA8">
        <w:t>7. godine je odgođeno na temelju suglasnog prijedloga stečajnog upravitelja i predstavnice razlučnog vjerovnika,</w:t>
      </w:r>
      <w:r w:rsidR="008B7220">
        <w:t xml:space="preserve"> pa je valjalo zakazati novo ročište za diobu kupovnine uz primjenu odredb</w:t>
      </w:r>
      <w:r w:rsidR="00F673C0" w:rsidRPr="00362D71">
        <w:t xml:space="preserve">e </w:t>
      </w:r>
      <w:r w:rsidR="008A6438" w:rsidRPr="008A6438">
        <w:t>čl. 111.  Ovršnog zako</w:t>
      </w:r>
      <w:r w:rsidR="008A6438">
        <w:t>na ( NN 112/12, 25/13 i 93/14 )</w:t>
      </w:r>
      <w:r w:rsidR="008A6438" w:rsidRPr="008A6438">
        <w:t>.</w:t>
      </w:r>
    </w:p>
    <w:p w:rsidRDefault="00CB3FC4" w:rsidP="00CB3FC4" w:rsidR="00CB3FC4"/>
    <w:p w:rsidRDefault="005374F3" w:rsidP="005333DF" w:rsidR="00907E65">
      <w:pPr>
        <w:jc w:val="center"/>
      </w:pPr>
      <w:r>
        <w:t xml:space="preserve">U Slavonskom Brodu, </w:t>
      </w:r>
      <w:r w:rsidR="00B06CA8">
        <w:t>24</w:t>
      </w:r>
      <w:r w:rsidR="00907E65">
        <w:t xml:space="preserve">. </w:t>
      </w:r>
      <w:r w:rsidR="00B06CA8">
        <w:t>svibnja</w:t>
      </w:r>
      <w:r w:rsidR="00CB3FC4">
        <w:t xml:space="preserve"> 201</w:t>
      </w:r>
      <w:r w:rsidR="00B06CA8">
        <w:t>7</w:t>
      </w:r>
      <w:r w:rsidR="00F673C0">
        <w:t>. godine</w:t>
      </w:r>
      <w:r w:rsidR="00907E65">
        <w:t xml:space="preserve"> </w:t>
      </w:r>
    </w:p>
    <w:p w:rsidRDefault="006350BE" w:rsidP="005333DF" w:rsidR="006350BE">
      <w:pPr>
        <w:jc w:val="center"/>
      </w:pPr>
    </w:p>
    <w:p w:rsidRDefault="00D302D4" w:rsidP="00335746" w:rsidR="00F673C0">
      <w:pPr>
        <w:ind w:firstLine="708" w:left="4956"/>
      </w:pPr>
      <w:r>
        <w:t xml:space="preserve">  </w:t>
      </w:r>
      <w:r w:rsidR="0056558F">
        <w:t xml:space="preserve">      </w:t>
      </w:r>
      <w:r w:rsidR="005333DF">
        <w:t xml:space="preserve">   </w:t>
      </w:r>
      <w:r w:rsidR="00F673C0">
        <w:t>Stečajna sutkinj</w:t>
      </w:r>
      <w:r w:rsidR="00B06CA8">
        <w:t>a</w:t>
      </w:r>
    </w:p>
    <w:p w:rsidRDefault="00335746" w:rsidP="008B7220" w:rsidR="005333DF">
      <w:pPr>
        <w:ind w:firstLine="708" w:left="2124"/>
      </w:pPr>
      <w:r>
        <w:t xml:space="preserve">                                               </w:t>
      </w:r>
      <w:r w:rsidR="0056558F">
        <w:t xml:space="preserve">   </w:t>
      </w:r>
      <w:r>
        <w:t xml:space="preserve"> </w:t>
      </w:r>
      <w:r w:rsidR="007C4818">
        <w:t xml:space="preserve">   </w:t>
      </w:r>
      <w:r>
        <w:t xml:space="preserve">  </w:t>
      </w:r>
      <w:r w:rsidR="006350BE">
        <w:t xml:space="preserve">   </w:t>
      </w:r>
      <w:r w:rsidR="00E5189E">
        <w:t xml:space="preserve"> </w:t>
      </w:r>
      <w:r w:rsidR="00907E65">
        <w:t xml:space="preserve">  </w:t>
      </w:r>
      <w:r w:rsidR="00F673C0">
        <w:t>Mirna Vujčić</w:t>
      </w:r>
    </w:p>
    <w:p w:rsidRDefault="006350BE" w:rsidP="006350BE" w:rsidR="006350BE">
      <w:pPr>
        <w:ind w:firstLine="708" w:left="2124"/>
      </w:pPr>
      <w:r>
        <w:t xml:space="preserve"> </w:t>
      </w:r>
      <w:r>
        <w:tab/>
      </w:r>
      <w:r>
        <w:tab/>
      </w:r>
      <w:r>
        <w:tab/>
      </w:r>
    </w:p>
    <w:p w:rsidRDefault="00B06CA8" w:rsidP="008B7220" w:rsidR="00B06CA8">
      <w:pPr>
        <w:ind w:firstLine="708" w:left="2124"/>
      </w:pPr>
    </w:p>
    <w:p w:rsidRDefault="00F673C0" w:rsidP="00F673C0" w:rsidR="00F673C0" w:rsidRPr="00614799">
      <w:pPr>
        <w:rPr>
          <w:b/>
          <w:sz w:val="20"/>
          <w:szCs w:val="20"/>
        </w:rPr>
      </w:pPr>
      <w:r w:rsidRPr="00614799">
        <w:rPr>
          <w:b/>
          <w:sz w:val="20"/>
          <w:szCs w:val="20"/>
        </w:rPr>
        <w:t>Naputak o pravnom lijeku:</w:t>
      </w:r>
    </w:p>
    <w:p w:rsidRDefault="00F673C0" w:rsidP="00F673C0" w:rsidR="00F673C0" w:rsidRPr="00614799">
      <w:pPr>
        <w:rPr>
          <w:sz w:val="20"/>
          <w:szCs w:val="20"/>
        </w:rPr>
      </w:pPr>
      <w:r w:rsidRPr="00614799">
        <w:rPr>
          <w:sz w:val="20"/>
          <w:szCs w:val="20"/>
        </w:rPr>
        <w:t>Protiv ovog zaključka žalba nije dopuštena.</w:t>
      </w:r>
    </w:p>
    <w:p w:rsidRDefault="00F673C0" w:rsidP="00F673C0" w:rsidR="00F673C0"/>
    <w:p w:rsidRDefault="00614799" w:rsidP="00F673C0" w:rsidR="00614799"/>
    <w:p w:rsidRDefault="004C13B6" w:rsidP="00F673C0" w:rsidR="004C13B6"/>
    <w:p w:rsidRDefault="007C4818" w:rsidP="00F673C0" w:rsidR="007C4818"/>
    <w:p w:rsidRDefault="00283F00" w:rsidP="00061F01" w:rsidR="00061F01">
      <w:r>
        <w:t>DNA:</w:t>
      </w:r>
    </w:p>
    <w:p w:rsidRDefault="008A6438" w:rsidP="00283F00" w:rsidR="008A6438">
      <w:r>
        <w:t>Objaviti na mrežnoj stranici e-Oglasna ploča sudova</w:t>
      </w:r>
    </w:p>
    <w:p w:rsidRDefault="0086757A" w:rsidP="0086757A" w:rsidR="0086757A">
      <w:pPr>
        <w:pStyle w:val="Odlomakpopisa"/>
        <w:numPr>
          <w:ilvl w:val="0"/>
          <w:numId w:val="2"/>
        </w:numPr>
      </w:pPr>
      <w:r>
        <w:t>Dostaviti stečajnom upravitelju</w:t>
      </w:r>
    </w:p>
    <w:p w:rsidRDefault="00A26DEE" w:rsidP="0086757A" w:rsidR="00A26DEE">
      <w:pPr>
        <w:pStyle w:val="Odlomakpopisa"/>
        <w:numPr>
          <w:ilvl w:val="0"/>
          <w:numId w:val="2"/>
        </w:numPr>
      </w:pPr>
      <w:r>
        <w:t>ŽDO-građansko upravni odjel</w:t>
      </w:r>
    </w:p>
    <w:p w:rsidRDefault="00283F00" w:rsidP="00061F01" w:rsidR="00283F00"/>
    <w:p w:rsidRDefault="00283F00" w:rsidP="00061F01" w:rsidR="00283F00"/>
    <w:p w:rsidRDefault="00283F00" w:rsidP="00061F01" w:rsidR="00283F00"/>
    <w:p w:rsidRDefault="00283F00" w:rsidP="00061F01" w:rsidR="00283F00" w:rsidRPr="00061F01">
      <w:pPr>
        <w:rPr>
          <w:b/>
        </w:rPr>
      </w:pPr>
    </w:p>
    <w:p w:rsidRDefault="00061F01" w:rsidP="00061F01" w:rsidR="00061F01">
      <w:r>
        <w:t xml:space="preserve">  </w:t>
      </w:r>
    </w:p>
    <w:p w:rsidRDefault="00F673C0" w:rsidP="00061F01" w:rsidR="00F673C0"/>
    <w:p w:rsidRDefault="00F673C0" w:rsidP="00F673C0" w:rsidR="00F673C0"/>
    <w:sectPr w:rsidSect="00874C72" w:rsidR="00F673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E22" w:rsidR="00352E22">
      <w:r>
        <w:separator/>
      </w:r>
    </w:p>
  </w:endnote>
  <w:endnote w:id="0" w:type="continuationSeparator">
    <w:p w:rsidRDefault="00352E22" w:rsidR="00352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E22" w:rsidR="00352E22">
      <w:r>
        <w:separator/>
      </w:r>
    </w:p>
  </w:footnote>
  <w:footnote w:id="0" w:type="continuationSeparator">
    <w:p w:rsidRDefault="00352E22" w:rsidR="00352E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3DF" w:rsidP="004E7FC7" w:rsidR="005333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33DF" w:rsidR="005333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3DF" w:rsidP="004E7FC7" w:rsidR="005333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05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33DF" w:rsidR="005333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D63CF5"/>
    <w:multiLevelType w:val="hybridMultilevel"/>
    <w:tmpl w:val="67B28E82"/>
    <w:lvl w:tplc="0876DF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CE4E2A"/>
    <w:multiLevelType w:val="hybridMultilevel"/>
    <w:tmpl w:val="1F22D22A"/>
    <w:lvl w:tplc="6136D76E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3C0"/>
    <w:rsid w:val="00061F01"/>
    <w:rsid w:val="000F26E4"/>
    <w:rsid w:val="0012053E"/>
    <w:rsid w:val="00173EBF"/>
    <w:rsid w:val="00210766"/>
    <w:rsid w:val="00213F7E"/>
    <w:rsid w:val="002660CA"/>
    <w:rsid w:val="00283F00"/>
    <w:rsid w:val="002A6E3A"/>
    <w:rsid w:val="002E20AF"/>
    <w:rsid w:val="00335746"/>
    <w:rsid w:val="00352E22"/>
    <w:rsid w:val="00355EEA"/>
    <w:rsid w:val="00362D71"/>
    <w:rsid w:val="003C1C93"/>
    <w:rsid w:val="003E675F"/>
    <w:rsid w:val="0046670C"/>
    <w:rsid w:val="00481B80"/>
    <w:rsid w:val="004B41B2"/>
    <w:rsid w:val="004C13B6"/>
    <w:rsid w:val="004E7FC7"/>
    <w:rsid w:val="005116CF"/>
    <w:rsid w:val="005333DF"/>
    <w:rsid w:val="00536B55"/>
    <w:rsid w:val="005374F3"/>
    <w:rsid w:val="005478D5"/>
    <w:rsid w:val="0056558F"/>
    <w:rsid w:val="005B5603"/>
    <w:rsid w:val="005C4320"/>
    <w:rsid w:val="005E01B5"/>
    <w:rsid w:val="005F585C"/>
    <w:rsid w:val="00614799"/>
    <w:rsid w:val="0062558C"/>
    <w:rsid w:val="006350BE"/>
    <w:rsid w:val="006E3772"/>
    <w:rsid w:val="00753B58"/>
    <w:rsid w:val="007946E2"/>
    <w:rsid w:val="007B7BDF"/>
    <w:rsid w:val="007C4818"/>
    <w:rsid w:val="0081491B"/>
    <w:rsid w:val="0086757A"/>
    <w:rsid w:val="00874C72"/>
    <w:rsid w:val="008A4CEC"/>
    <w:rsid w:val="008A6438"/>
    <w:rsid w:val="008B67BB"/>
    <w:rsid w:val="008B7220"/>
    <w:rsid w:val="008E6152"/>
    <w:rsid w:val="00907E65"/>
    <w:rsid w:val="00955B2D"/>
    <w:rsid w:val="00A26DEE"/>
    <w:rsid w:val="00A32FBA"/>
    <w:rsid w:val="00A77003"/>
    <w:rsid w:val="00A95928"/>
    <w:rsid w:val="00AC3318"/>
    <w:rsid w:val="00B06CA8"/>
    <w:rsid w:val="00B1283E"/>
    <w:rsid w:val="00B355C3"/>
    <w:rsid w:val="00B625E0"/>
    <w:rsid w:val="00B7158B"/>
    <w:rsid w:val="00B77CA8"/>
    <w:rsid w:val="00B91EE3"/>
    <w:rsid w:val="00C1244F"/>
    <w:rsid w:val="00C858FE"/>
    <w:rsid w:val="00CB3FC4"/>
    <w:rsid w:val="00CB7E98"/>
    <w:rsid w:val="00CD0033"/>
    <w:rsid w:val="00CD2E71"/>
    <w:rsid w:val="00CE5879"/>
    <w:rsid w:val="00CF098D"/>
    <w:rsid w:val="00CF499C"/>
    <w:rsid w:val="00D302D4"/>
    <w:rsid w:val="00D832C6"/>
    <w:rsid w:val="00D854EE"/>
    <w:rsid w:val="00DE52AB"/>
    <w:rsid w:val="00E22401"/>
    <w:rsid w:val="00E5189E"/>
    <w:rsid w:val="00E65A3F"/>
    <w:rsid w:val="00EB2015"/>
    <w:rsid w:val="00ED5A29"/>
    <w:rsid w:val="00EE4ACC"/>
    <w:rsid w:val="00EF43BF"/>
    <w:rsid w:val="00F13B8F"/>
    <w:rsid w:val="00F673C0"/>
    <w:rsid w:val="00FE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21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3F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675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5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5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5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5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21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3F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675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5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5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5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5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St-1074/2013-273</izvorni_sadrzaj>
    <derivirana_varijabla naziv="DomainObject.Oznaka_1">St-1074/2013-273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2013.</izvorni_sadrzaj>
    <derivirana_varijabla naziv="DomainObject.Predmet.DatumOsnivanja_1">3.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St-1074/2013</izvorni_sadrzaj>
    <derivirana_varijabla naziv="DomainObject.Predmet.OznakaBroj_1">St-1074/2013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 dio kod  Dubi,   VI, VII- VIII.</izvorni_sadrzaj>
    <derivirana_varijabla naziv="DomainObject.Predmet.PrimjedbaSuca_1">I,II,III,IV,V, dio kod  Dubi,   VI, VII- VIII.</derivirana_varijabla>
  </DomainObject.Predmet.PrimjedbaSuca>
  <DomainObject.Predmet.ProtustrankaFormated>
    <izvorni_sadrzaj>  CESTE d. d. za održavanje, zaštitu, rekonstrukciju i izgradnju cesta u stečaju</izvorni_sadrzaj>
    <derivirana_varijabla naziv="DomainObject.Predmet.ProtustrankaFormated_1">  CESTE d. d. za održavanje, zaštitu, rekonstrukciju i izgradnju cesta u stečaju</derivirana_varijabla>
  </DomainObject.Predmet.ProtustrankaFormated>
  <DomainObject.Predmet.ProtustrankaFormatedOIB>
    <izvorni_sadrzaj>  CESTE d. d. za održavanje, zaštitu, rekonstrukciju i izgradnju cesta u stečaju, OIB 58799999864</izvorni_sadrzaj>
    <derivirana_varijabla naziv="DomainObject.Predmet.ProtustrankaFormatedOIB_1">  CESTE d. d. za održavanje, zaštitu, rekonstrukciju i izgradnju cesta u stečaju, OIB 58799999864</derivirana_varijabla>
  </DomainObject.Predmet.ProtustrankaFormatedOIB>
  <DomainObject.Predmet.ProtustrankaFormatedWithAdress>
    <izvorni_sadrzaj> CESTE d. d. za održavanje, zaštitu, rekonstrukciju i izgradnju cesta u stečaju, Ivana Gorana Kovačića 58, 35000 Slavonski Brod</izvorni_sadrzaj>
    <derivirana_varijabla naziv="DomainObject.Predmet.ProtustrankaFormatedWithAdress_1"> CESTE d. d. za održavanje, zaštitu, rekonstrukciju i izgradnju cesta u stečaju, Ivana Gorana Kovačića 58, 35000 Slavonski Brod</derivirana_varijabla>
  </DomainObject.Predmet.ProtustrankaFormatedWithAdress>
  <DomainObject.Predmet.ProtustrankaFormatedWithAdressOIB>
    <izvorni_sadrzaj> CESTE d. d. za održavanje, zaštitu, rekonstrukciju i izgradnju cesta u stečaju, OIB 58799999864, Ivana Gorana Kovačića 58, 35000 Slavonski Brod</izvorni_sadrzaj>
    <derivirana_varijabla naziv="DomainObject.Predmet.ProtustrankaFormatedWithAdressOIB_1"> CESTE d. d. za održavanje, zaštitu, rekonstrukciju i izgradnju cesta u stečaju, OIB 58799999864, Ivana Gorana Kovačića 58, 35000 Slavonski Brod</derivirana_varijabla>
  </DomainObject.Predmet.ProtustrankaFormatedWithAdressOIB>
  <DomainObject.Predmet.ProtustrankaWithAdress>
    <izvorni_sadrzaj>CESTE d. d. za održavanje, zaštitu, rekonstrukciju i izgradnju cesta u stečaju Ivana Gorana Kovačića 58, 35000 Slavonski Brod</izvorni_sadrzaj>
    <derivirana_varijabla naziv="DomainObject.Predmet.ProtustrankaWithAdress_1">CESTE d. d. za održavanje, zaštitu, rekonstrukciju i izgradnju cesta u stečaju Ivana Gorana Kovačića 58, 35000 Slavonski Brod</derivirana_varijabla>
  </DomainObject.Predmet.ProtustrankaWithAdress>
  <DomainObject.Predmet.ProtustrankaWithAdressOIB>
    <izvorni_sadrzaj>CESTE d. d. za održavanje, zaštitu, rekonstrukciju i izgradnju cesta u stečaju, OIB 58799999864, Ivana Gorana Kovačića 58, 35000 Slavonski Brod</izvorni_sadrzaj>
    <derivirana_varijabla naziv="DomainObject.Predmet.ProtustrankaWithAdressOIB_1">CESTE d. d. za održavanje, zaštitu, rekonstrukciju i izgradnju cesta u stečaju, OIB 58799999864, Ivana Gorana Kovačića 58, 35000 Slavonski Brod</derivirana_varijabla>
  </DomainObject.Predmet.ProtustrankaWithAdressOIB>
  <DomainObject.Predmet.ProtustrankaNazivFormated>
    <izvorni_sadrzaj>CESTE d. d. za održavanje, zaštitu, rekonstrukciju i izgradnju cesta u stečaju</izvorni_sadrzaj>
    <derivirana_varijabla naziv="DomainObject.Predmet.ProtustrankaNazivFormated_1">CESTE d. d. za održavanje, zaštitu, rekonstrukciju i izgradnju cesta u stečaju</derivirana_varijabla>
  </DomainObject.Predmet.ProtustrankaNazivFormated>
  <DomainObject.Predmet.ProtustrankaNazivFormatedOIB>
    <izvorni_sadrzaj>CESTE d. d. za održavanje, zaštitu, rekonstrukciju i izgradnju cesta u stečaju, OIB 58799999864</izvorni_sadrzaj>
    <derivirana_varijabla naziv="DomainObject.Predmet.ProtustrankaNazivFormatedOIB_1">CESTE d. d. za održavanje, zaštitu, rekonstrukciju i izgradnju cesta u stečaju, OIB 58799999864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MIMIĆ vl.USLUGE I UGOSTITELJSTVO " MIMA" NOVSKA</izvorni_sadrzaj>
    <derivirana_varijabla naziv="DomainObject.Predmet.StrankaFormated_1">  MARKO MIMIĆ vl.USLUGE I UGOSTITELJSTVO " MIMA" NOVSKA</derivirana_varijabla>
  </DomainObject.Predmet.StrankaFormated>
  <DomainObject.Predmet.StrankaFormatedOIB>
    <izvorni_sadrzaj>  MARKO MIMIĆ vl.USLUGE I UGOSTITELJSTVO " MIMA" NOVSKA, OIB 90221982549</izvorni_sadrzaj>
    <derivirana_varijabla naziv="DomainObject.Predmet.StrankaFormatedOIB_1">  MARKO MIMIĆ vl.USLUGE I UGOSTITELJSTVO " MIMA" NOVSKA, OIB 90221982549</derivirana_varijabla>
  </DomainObject.Predmet.StrankaFormatedOIB>
  <DomainObject.Predmet.StrankaFormatedWithAdress>
    <izvorni_sadrzaj> MARKO MIMIĆ vl.USLUGE I UGOSTITELJSTVO " MIMA" NOVSKA, Trg Đure Szabe 6, Novska</izvorni_sadrzaj>
    <derivirana_varijabla naziv="DomainObject.Predmet.StrankaFormatedWithAdress_1"> MARKO MIMIĆ vl.USLUGE I UGOSTITELJSTVO " MIMA" NOVSKA, Trg Đure Szabe 6, Novska</derivirana_varijabla>
  </DomainObject.Predmet.StrankaFormatedWithAdress>
  <DomainObject.Predmet.StrankaFormatedWithAdressOIB>
    <izvorni_sadrzaj> MARKO MIMIĆ vl.USLUGE I UGOSTITELJSTVO " MIMA" NOVSKA, OIB 90221982549, Trg Đure Szabe 6, Novska</izvorni_sadrzaj>
    <derivirana_varijabla naziv="DomainObject.Predmet.StrankaFormatedWithAdressOIB_1"> MARKO MIMIĆ vl.USLUGE I UGOSTITELJSTVO " MIMA" NOVSKA, OIB 90221982549, Trg Đure Szabe 6, Novska</derivirana_varijabla>
  </DomainObject.Predmet.StrankaFormatedWithAdressOIB>
  <DomainObject.Predmet.StrankaWithAdress>
    <izvorni_sadrzaj>MARKO MIMIĆ vl.USLUGE I UGOSTITELJSTVO " MIMA" NOVSKA Trg Đure Szabe 6,Novska</izvorni_sadrzaj>
    <derivirana_varijabla naziv="DomainObject.Predmet.StrankaWithAdress_1">MARKO MIMIĆ vl.USLUGE I UGOSTITELJSTVO " MIMA" NOVSKA Trg Đure Szabe 6,Novska</derivirana_varijabla>
  </DomainObject.Predmet.StrankaWithAdress>
  <DomainObject.Predmet.StrankaWithAdressOIB>
    <izvorni_sadrzaj>MARKO MIMIĆ vl.USLUGE I UGOSTITELJSTVO " MIMA" NOVSKA, OIB 90221982549, Trg Đure Szabe 6,Novska</izvorni_sadrzaj>
    <derivirana_varijabla naziv="DomainObject.Predmet.StrankaWithAdressOIB_1">MARKO MIMIĆ vl.USLUGE I UGOSTITELJSTVO " MIMA" NOVSKA, OIB 90221982549, Trg Đure Szabe 6,Novska</derivirana_varijabla>
  </DomainObject.Predmet.StrankaWithAdressOIB>
  <DomainObject.Predmet.StrankaNazivFormated>
    <izvorni_sadrzaj>MARKO MIMIĆ vl.USLUGE I UGOSTITELJSTVO " MIMA" NOVSKA</izvorni_sadrzaj>
    <derivirana_varijabla naziv="DomainObject.Predmet.StrankaNazivFormated_1">MARKO MIMIĆ vl.USLUGE I UGOSTITELJSTVO " MIMA" NOVSKA</derivirana_varijabla>
  </DomainObject.Predmet.StrankaNazivFormated>
  <DomainObject.Predmet.StrankaNazivFormatedOIB>
    <izvorni_sadrzaj>MARKO MIMIĆ vl.USLUGE I UGOSTITELJSTVO " MIMA" NOVSKA, OIB 90221982549</izvorni_sadrzaj>
    <derivirana_varijabla naziv="DomainObject.Predmet.StrankaNazivFormatedOIB_1">MARKO MIMIĆ vl.USLUGE I UGOSTITELJSTVO " MIMA" NOVSKA, OIB 90221982549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MARKO MIMIĆ vl.USLUGE I UGOSTITELJSTVO " MIMA" NOVSKA</item>
    </izvorni_sadrzaj>
    <derivirana_varijabla naziv="DomainObject.Predmet.StrankaListFormated_1">
      <item>MARKO MIMIĆ vl.USLUGE I UGOSTITELJSTVO " MIMA" NOVSKA</item>
    </derivirana_varijabla>
  </DomainObject.Predmet.StrankaListFormated>
  <DomainObject.Predmet.StrankaListFormatedOIB>
    <izvorni_sadrzaj>
      <item>MARKO MIMIĆ vl.USLUGE I UGOSTITELJSTVO " MIMA" NOVSKA, OIB 90221982549</item>
    </izvorni_sadrzaj>
    <derivirana_varijabla naziv="DomainObject.Predmet.StrankaListFormatedOIB_1">
      <item>MARKO MIMIĆ vl.USLUGE I UGOSTITELJSTVO " MIMA" NOVSKA, OIB 90221982549</item>
    </derivirana_varijabla>
  </DomainObject.Predmet.StrankaListFormatedOIB>
  <DomainObject.Predmet.StrankaListFormatedWithAdress>
    <izvorni_sadrzaj>
      <item>MARKO MIMIĆ vl.USLUGE I UGOSTITELJSTVO " MIMA" NOVSKA, Trg Đure Szabe 6, Novska</item>
    </izvorni_sadrzaj>
    <derivirana_varijabla naziv="DomainObject.Predmet.StrankaListFormatedWithAdress_1">
      <item>MARKO MIMIĆ vl.USLUGE I UGOSTITELJSTVO " MIMA" NOVSKA, Trg Đure Szabe 6, Novska</item>
    </derivirana_varijabla>
  </DomainObject.Predmet.StrankaListFormatedWithAdress>
  <DomainObject.Predmet.StrankaListFormatedWithAdressOIB>
    <izvorni_sadrzaj>
      <item>MARKO MIMIĆ vl.USLUGE I UGOSTITELJSTVO " MIMA" NOVSKA, OIB 90221982549, Trg Đure Szabe 6, Novska</item>
    </izvorni_sadrzaj>
    <derivirana_varijabla naziv="DomainObject.Predmet.StrankaListFormatedWithAdressOIB_1">
      <item>MARKO MIMIĆ vl.USLUGE I UGOSTITELJSTVO " MIMA" NOVSKA, OIB 90221982549, Trg Đure Szabe 6, Novska</item>
    </derivirana_varijabla>
  </DomainObject.Predmet.StrankaListFormatedWithAdressOIB>
  <DomainObject.Predmet.StrankaListNazivFormated>
    <izvorni_sadrzaj>
      <item>MARKO MIMIĆ vl.USLUGE I UGOSTITELJSTVO " MIMA" NOVSKA</item>
    </izvorni_sadrzaj>
    <derivirana_varijabla naziv="DomainObject.Predmet.StrankaListNazivFormated_1">
      <item>MARKO MIMIĆ vl.USLUGE I UGOSTITELJSTVO " MIMA" NOVSKA</item>
    </derivirana_varijabla>
  </DomainObject.Predmet.StrankaListNazivFormated>
  <DomainObject.Predmet.StrankaListNazivFormatedOIB>
    <izvorni_sadrzaj>
      <item>MARKO MIMIĆ vl.USLUGE I UGOSTITELJSTVO " MIMA" NOVSKA, OIB 90221982549</item>
    </izvorni_sadrzaj>
    <derivirana_varijabla naziv="DomainObject.Predmet.StrankaListNazivFormatedOIB_1">
      <item>MARKO MIMIĆ vl.USLUGE I UGOSTITELJSTVO " MIMA" NOVSKA, OIB 90221982549</item>
    </derivirana_varijabla>
  </DomainObject.Predmet.StrankaListNazivFormatedOIB>
  <DomainObject.Predmet.ProtuStrankaListFormated>
    <izvorni_sadrzaj>
      <item>CESTE d. d. za održavanje, zaštitu, rekonstrukciju i izgradnju cesta u stečaju</item>
    </izvorni_sadrzaj>
    <derivirana_varijabla naziv="DomainObject.Predmet.ProtuStrankaListFormated_1">
      <item>CESTE d. d. za održavanje, zaštitu, rekonstrukciju i izgradnju cesta u stečaju</item>
    </derivirana_varijabla>
  </DomainObject.Predmet.ProtuStrankaListFormated>
  <DomainObject.Predmet.ProtuStrankaListFormatedOIB>
    <izvorni_sadrzaj>
      <item>CESTE d. d. za održavanje, zaštitu, rekonstrukciju i izgradnju cesta u stečaju, OIB 58799999864</item>
    </izvorni_sadrzaj>
    <derivirana_varijabla naziv="DomainObject.Predmet.ProtuStrankaListFormatedOIB_1">
      <item>CESTE d. d. za održavanje, zaštitu, rekonstrukciju i izgradnju cesta u stečaju, OIB 58799999864</item>
    </derivirana_varijabla>
  </DomainObject.Predmet.ProtuStrankaListFormatedOIB>
  <DomainObject.Predmet.ProtuStrankaListFormatedWithAdress>
    <izvorni_sadrzaj>
      <item>CESTE d. d. za održavanje, zaštitu, rekonstrukciju i izgradnju cesta u stečaju, Ivana Gorana Kovačića 58, 35000 Slavonski Brod</item>
    </izvorni_sadrzaj>
    <derivirana_varijabla naziv="DomainObject.Predmet.ProtuStrankaListFormatedWithAdress_1">
      <item>CESTE d. d. za održavanje, zaštitu, rekonstrukciju i izgradnju cesta u stečaju, Ivana Gorana Kovačića 58, 35000 Slavonski Brod</item>
    </derivirana_varijabla>
  </DomainObject.Predmet.ProtuStrankaListFormatedWithAdress>
  <DomainObject.Predmet.ProtuStrankaListFormatedWithAdressOIB>
    <izvorni_sadrzaj>
      <item>CESTE d. d. za održavanje, zaštitu, rekonstrukciju i izgradnju cesta u stečaju, OIB 58799999864, Ivana Gorana Kovačića 58, 35000 Slavonski Brod</item>
    </izvorni_sadrzaj>
    <derivirana_varijabla naziv="DomainObject.Predmet.ProtuStrankaListFormatedWithAdressOIB_1">
      <item>CESTE d. d. za održavanje, zaštitu, rekonstrukciju i izgradnju cesta u stečaju, OIB 58799999864, Ivana Gorana Kovačića 58, 35000 Slavonski Brod</item>
    </derivirana_varijabla>
  </DomainObject.Predmet.ProtuStrankaListFormatedWithAdressOIB>
  <DomainObject.Predmet.ProtuStrankaListNazivFormated>
    <izvorni_sadrzaj>
      <item>CESTE d. d. za održavanje, zaštitu, rekonstrukciju i izgradnju cesta u stečaju</item>
    </izvorni_sadrzaj>
    <derivirana_varijabla naziv="DomainObject.Predmet.ProtuStrankaListNazivFormated_1">
      <item>CESTE d. d. za održavanje, zaštitu, rekonstrukciju i izgradnju cesta u stečaju</item>
    </derivirana_varijabla>
  </DomainObject.Predmet.ProtuStrankaListNazivFormated>
  <DomainObject.Predmet.ProtuStrankaListNazivFormatedOIB>
    <izvorni_sadrzaj>
      <item>CESTE d. d. za održavanje, zaštitu, rekonstrukciju i izgradnju cesta u stečaju, OIB 58799999864</item>
    </izvorni_sadrzaj>
    <derivirana_varijabla naziv="DomainObject.Predmet.ProtuStrankaListNazivFormatedOIB_1">
      <item>CESTE d. d. za održavanje, zaštitu, rekonstrukciju i izgradnju cesta u stečaju, OIB 58799999864</item>
    </derivirana_varijabla>
  </DomainObject.Predmet.ProtuStrankaListNazivFormatedOIB>
  <DomainObject.Predmet.OstaliList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izvorni_sadrzaj>
    <derivirana_varijabla naziv="DomainObject.Predmet.OstaliList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derivirana_varijabla>
  </DomainObject.Predmet.OstaliListFormated>
  <DomainObject.Predmet.OstaliList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</izvorni_sadrzaj>
    <derivirana_varijabla naziv="DomainObject.Predmet.OstaliList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</derivirana_varijabla>
  </DomainObject.Predmet.OstaliListFormatedOIB>
  <DomainObject.Predmet.OstaliListFormatedWithAdress>
    <izvorni_sadrzaj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</izvorni_sadrzaj>
    <derivirana_varijabla naziv="DomainObject.Predmet.OstaliListFormatedWithAdress_1">
      <item>Zdravko Grubeša dipl.ecc.,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</item>
      <item>PROMET GRAĐENJE d.o.o. za gradnju, prijevoz i trgovinu, Industrijska 28, 34000 Požega</item>
      <item>Tanja Sljepčević</item>
      <item>Danijela Kovačević</item>
      <item>Ružica Zmajić</item>
    </derivirana_varijabla>
  </DomainObject.Predmet.OstaliListFormatedWithAdress>
  <DomainObject.Predmet.OstaliListFormatedWithAdressOIB>
    <izvorni_sadrzaj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</izvorni_sadrzaj>
    <derivirana_varijabla naziv="DomainObject.Predmet.OstaliListFormatedWithAdressOIB_1">
      <item>Zdravko Grubeša dipl.ecc., OIB 38584131681, Zagrebačka 8 a, 31417 Piškorevci</item>
      <item>Zlatko Haramustek, 35000 Slavonski Brod</item>
      <item>Tomislav Opačak, 35000 Slavonski Brod</item>
      <item>Alma Opačak, odvjetnica, A. Cesarca 12, 35000 Slavonski Brod</item>
      <item>Dražen Ivančić, odvjetnik, Ivančićeva 28, 35000 Slavonski Brod</item>
      <item>Ana Čulo, I.G. Kovačića 58, 35400 Nova Gradiška</item>
      <item>Krešimir Blagović, I.G.Kovačića 29, 35000 Slavonski Brod</item>
      <item>Sanja Conjar, odvjetnica, Pilareva 18, 35000 Slavonski Brod</item>
      <item>Krešimir Kmet, odvjetnik, A. Cesarca 16, 35000 Slavonski Brod</item>
      <item>Mato Stanković, Trg pobjede 13, 35000 Slavonski Brod</item>
      <item>Mijo Opačak, Zelinska 2/1, 35000 Slavonski Brod</item>
      <item>Josip Opačak, I.G:Kovačića 58, 35000 Slavonski Brod</item>
      <item>Olivera Hud, Huđova 10, 44330 Novska</item>
      <item>Mira Jelčić, I.G.Kovačića, 35000 Slavonski Brod</item>
      <item>Tihomir Grašar, Petra Svačića, 35000 Slavonski Brod</item>
      <item>Mirjana Dujmović, Vodovodna, 10000 Zagreb</item>
      <item>Olivera Baričević, odvjetnica, Sv. Florijana, 34000 Požega</item>
      <item>Marko Mimić, I.G:Kovačića, 35000 Slavonski Brod</item>
      <item>Katarina Digula Radaković, V. Holjevca, 10000 Zagreb</item>
      <item>Josip Jelić, odvjetnik, A. Cesarca 28, 35000 Slavonski Brod</item>
      <item>Antonio Krajina, I.G. Kovačića, 35000 Slavonski Brod</item>
      <item>Vjekoslav Bošnjak, I.G.Kovačića, 35000 Slavonski Brod</item>
      <item>Željka Kovačević, OIB 06496098688, Osječka Ulica 419, 35000 Slavonski Brod</item>
      <item>Ante Mamić, Petra Svačića 1, 35000 Slavonski Brod</item>
      <item>Krunoslav Ziterbat</item>
      <item>Božidar Šafran</item>
      <item>Dalibor Gradinščak</item>
      <item>ŽUPANIJSKO DRŽAVNO ODVJETNIŠTVO, Tome Skalice 22, 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 34000 Požega</item>
      <item>Tanja Sljepčević</item>
      <item>Danijela Kovačević</item>
      <item>Ružica Zmajić</item>
    </derivirana_varijabla>
  </DomainObject.Predmet.OstaliListFormatedWithAdressOIB>
  <DomainObject.Predmet.OstaliListNazivFormated>
    <izvorni_sadrzaj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izvorni_sadrzaj>
    <derivirana_varijabla naziv="DomainObject.Predmet.OstaliListNazivFormated_1"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derivirana_varijabla>
  </DomainObject.Predmet.OstaliListNazivFormated>
  <DomainObject.Predmet.OstaliListNazivFormatedOIB>
    <izvorni_sadrzaj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</izvorni_sadrzaj>
    <derivirana_varijabla naziv="DomainObject.Predmet.OstaliListNazivFormatedOIB_1">
      <item>Zdravko Grubeša dipl.ecc., OIB 38584131681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Kovačević, OIB 06496098688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Šutalo, OIB 57207577276</item>
      <item>PROMET GRAĐENJE d.o.o. za gradnju, prijevoz i trgovinu, OIB 37123159229</item>
      <item>Tanja Sljepčević</item>
      <item>Danijela Kovačević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St-1074/2013-273</izvorni_sadrzaj>
    <derivirana_varijabla naziv="DomainObject.PoslovniBrojDokumenta_1">St-1074/2013-273</derivirana_varijabla>
  </DomainObject.PoslovniBrojDokumenta>
  <DomainObject.Predmet.StrankaIDrugi>
    <izvorni_sadrzaj>MARKO MIMIĆ vl.USLUGE I UGOSTITELJSTVO " MIMA" NOVSKA</izvorni_sadrzaj>
    <derivirana_varijabla naziv="DomainObject.Predmet.StrankaIDrugi_1">MARKO MIMIĆ vl.USLUGE I UGOSTITELJSTVO " MIMA" NOVSKA</derivirana_varijabla>
  </DomainObject.Predmet.StrankaIDrugi>
  <DomainObject.Predmet.ProtustrankaIDrugi>
    <izvorni_sadrzaj>CESTE d. d. za održavanje, zaštitu, rekonstrukciju i izgradnju cesta u stečaju</izvorni_sadrzaj>
    <derivirana_varijabla naziv="DomainObject.Predmet.ProtustrankaIDrugi_1">CESTE d. d. za održavanje, zaštitu, rekonstrukciju i izgradnju cesta u stečaju</derivirana_varijabla>
  </DomainObject.Predmet.ProtustrankaIDrugi>
  <DomainObject.Predmet.StrankaIDrugiAdressOIB>
    <izvorni_sadrzaj>MARKO MIMIĆ vl.USLUGE I UGOSTITELJSTVO " MIMA" NOVSKA, OIB 90221982549, Trg Đure Szabe 6, Novska</izvorni_sadrzaj>
    <derivirana_varijabla naziv="DomainObject.Predmet.StrankaIDrugiAdressOIB_1">MARKO MIMIĆ vl.USLUGE I UGOSTITELJSTVO " MIMA" NOVSKA, OIB 90221982549, Trg Đure Szabe 6, Novska</derivirana_varijabla>
  </DomainObject.Predmet.StrankaIDrugiAdressOIB>
  <DomainObject.Predmet.ProtustrankaIDrugiAdressOIB>
    <izvorni_sadrzaj>CESTE d. d. za održavanje, zaštitu, rekonstrukciju i izgradnju cesta u stečaju, OIB 58799999864, Ivana Gorana Kovačića 58, 35000 Slavonski Brod</izvorni_sadrzaj>
    <derivirana_varijabla naziv="DomainObject.Predmet.ProtustrankaIDrugiAdressOIB_1">CESTE d. d. za održavanje, zaštitu, rekonstrukciju i izgradnju cesta u stečaju, OIB 58799999864, Ivana Gorana Kovačića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izvorni_sadrzaj>
    <derivirana_varijabla naziv="DomainObject.Predmet.SudioniciListNaziv_1">
      <item>MARKO MIMIĆ vl.USLUGE I UGOSTITELJSTVO " MIMA" NOVSKA</item>
      <item>CESTE d. d. za održavanje, zaštitu, rekonstrukciju i izgradnju cesta u stečaju</item>
      <item>Zdravko Grubeša dipl.ecc.</item>
      <item>Zlatko Haramustek</item>
      <item>Tomislav Opačak</item>
      <item>Alma Opačak, odvjetnica</item>
      <item>Dražen Ivančić, odvjetnik</item>
      <item>Ana Čulo</item>
      <item>Krešimir Blagović</item>
      <item>Sanja Conjar, odvjetnica</item>
      <item>Krešimir Kmet, odvjetnik</item>
      <item>Mato Stanković</item>
      <item>Mijo Opačak</item>
      <item>Josip Opačak</item>
      <item>Olivera Hud</item>
      <item>Mira Jelčić</item>
      <item>Tihomir Grašar</item>
      <item>Mirjana Dujmović</item>
      <item>Olivera Baričević, odvjetnica</item>
      <item>Marko Mimić</item>
      <item>Katarina Digula Radaković</item>
      <item>Josip Jelić, odvjetnik</item>
      <item>Antonio Krajina</item>
      <item>Vjekoslav Bošnjak</item>
      <item>Željka Kovačević</item>
      <item>Ante Mamić</item>
      <item>Krunoslav Ziterbat</item>
      <item>Božidar Šafran</item>
      <item>Dalibor Gradinščak</item>
      <item>ŽUPANIJSKO DRŽAVNO ODVJETNIŠTVO</item>
      <item>Gorana Klepač</item>
      <item>Vesna Lazarić</item>
      <item>Gabriel Zovak</item>
      <item>Milan Šutalo</item>
      <item>PROMET GRAĐENJE d.o.o. za gradnju, prijevoz i trgovinu</item>
      <item>Tanja Sljepčević</item>
      <item>Danijela Kovačević</item>
      <item>Ružica Zmajić</item>
    </derivirana_varijabla>
  </DomainObject.Predmet.SudioniciListNaziv>
  <DomainObject.Predmet.SudioniciListAdressOIB>
    <izvorni_sadrzaj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</izvorni_sadrzaj>
    <derivirana_varijabla naziv="DomainObject.Predmet.SudioniciListAdressOIB_1">
      <item>MARKO MIMIĆ vl.USLUGE I UGOSTITELJSTVO " MIMA" NOVSKA, OIB 90221982549, Trg Đure Szabe 6,Novska</item>
      <item>CESTE d. d. za održavanje, zaštitu, rekonstrukciju i izgradnju cesta u stečaju, OIB 58799999864, Ivana Gorana Kovačića 58,35000 Slavonski Brod</item>
      <item>Zdravko Grubeša dipl.ecc., OIB 38584131681, Zagrebačka 8 a,31417 Piškorevci</item>
      <item>Zlatko Haramustek, 35000 Slavonski Brod</item>
      <item>Tomislav Opačak, 35000 Slavonski Brod</item>
      <item>Alma Opačak, odvjetnica, A. Cesarca 12,35000 Slavonski Brod</item>
      <item>Dražen Ivančić, odvjetnik, Ivančićeva 28,35000 Slavonski Brod</item>
      <item>Ana Čulo, I.G. Kovačića 58,35400 Nova Gradiška</item>
      <item>Krešimir Blagović, I.G.Kovačića 29,35000 Slavonski Brod</item>
      <item>Sanja Conjar, odvjetnica, Pilareva 18,35000 Slavonski Brod</item>
      <item>Krešimir Kmet, odvjetnik, A. Cesarca 16,35000 Slavonski Brod</item>
      <item>Mato Stanković, Trg pobjede 13,35000 Slavonski Brod</item>
      <item>Mijo Opačak, Zelinska 2/1,35000 Slavonski Brod</item>
      <item>Josip Opačak, I.G:Kovačića 58,35000 Slavonski Brod</item>
      <item>Olivera Hud, Huđova 10,44330 Novska</item>
      <item>Mira Jelčić, I.G.Kovačića,35000 Slavonski Brod</item>
      <item>Tihomir Grašar, Petra Svačića,35000 Slavonski Brod</item>
      <item>Mirjana Dujmović, Vodovodna,10000 Zagreb</item>
      <item>Olivera Baričević, odvjetnica, Sv. Florijana,34000 Požega</item>
      <item>Marko Mimić, I.G:Kovačića,35000 Slavonski Brod</item>
      <item>Katarina Digula Radaković, V. Holjevca,10000 Zagreb</item>
      <item>Josip Jelić, odvjetnik, A. Cesarca 28,35000 Slavonski Brod</item>
      <item>Antonio Krajina, I.G. Kovačića,35000 Slavonski Brod</item>
      <item>Vjekoslav Bošnjak, I.G.Kovačića,35000 Slavonski Brod</item>
      <item>Željka Kovačević, OIB 06496098688, Osječka Ulica 419,35000 Slavonski Brod</item>
      <item>Ante Mamić, Petra Svačića 1,35000 Slavonski Brod</item>
      <item>Krunoslav Ziterbat</item>
      <item>Božidar Šafran</item>
      <item>Dalibor Gradinščak</item>
      <item>ŽUPANIJSKO DRŽAVNO ODVJETNIŠTVO, Tome Skalice 22,35000 Slavonski Brod</item>
      <item>Gorana Klepač</item>
      <item>Vesna Lazarić</item>
      <item>Gabriel Zovak</item>
      <item>Milan Šutalo, OIB 57207577276</item>
      <item>PROMET GRAĐENJE d.o.o. za gradnju, prijevoz i trgovinu, OIB 37123159229, Industrijska 28,34000 Požega</item>
      <item>Tanja Sljepčević</item>
      <item>Danijela Kovačević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</izvorni_sadrzaj>
    <derivirana_varijabla naziv="DomainObject.Predmet.SudioniciListNazivOIB_1">
      <item>, OIB 90221982549</item>
      <item>, OIB 58799999864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06496098688</item>
      <item>, OIB null</item>
      <item>, OIB null</item>
      <item>, OIB null</item>
      <item>, OIB null</item>
      <item>, OIB null</item>
      <item>, OIB null</item>
      <item>, OIB null</item>
      <item>, OIB null</item>
      <item>, OIB 57207577276</item>
      <item>, OIB 37123159229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296</properties:Words>
  <properties:Characters>1638</properties:Characters>
  <properties:Lines>62</properties:Lines>
  <properties:Paragraphs>26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2017-05-24T08:31:00Z</dcterms:created>
  <dc:creator>alet</dc:creator>
  <cp:lastModifiedBy>wsadmin</cp:lastModifiedBy>
  <cp:lastPrinted>2017-05-24T09:04:00Z</cp:lastPrinted>
  <dcterms:modified xmlns:xsi="http://www.w3.org/2001/XMLSchema-instance" xsi:type="dcterms:W3CDTF">2017-05-24T09:05:00Z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St-1074/2013-273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