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dac5b" w14:paraId="b1dac5b" w:rsidRDefault="00DF14A8" w:rsidP="008C5F4C" w:rsidR="00DF14A8" w:rsidRPr="00A336AC">
      <w:pPr>
        <w:jc w:val="both"/>
        <w15:collapsed w:val="false"/>
      </w:pPr>
      <w:bookmarkStart w:name="_GoBack" w:id="0"/>
      <w:bookmarkEnd w:id="0"/>
      <w:r w:rsidRPr="00A336AC">
        <w:t xml:space="preserve">                 </w:t>
      </w:r>
      <w:r w:rsidR="00126ABA">
        <w:rPr>
          <w:noProof/>
        </w:rPr>
        <w:drawing>
          <wp:inline distR="0" distL="0" distB="0" distT="0">
            <wp:extent cy="857250" cx="698500"/>
            <wp:effectExtent b="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7250" cx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36AC">
        <w:t xml:space="preserve">                                                         </w:t>
      </w:r>
    </w:p>
    <w:p w:rsidRDefault="00DF14A8" w:rsidP="00DF14A8" w:rsidR="00DF14A8" w:rsidRPr="00A336AC">
      <w:r w:rsidRPr="00A336AC">
        <w:t xml:space="preserve"> </w:t>
      </w:r>
      <w:r w:rsidR="00AC62C4">
        <w:t xml:space="preserve">  </w:t>
      </w:r>
      <w:r w:rsidRPr="00A336AC">
        <w:t>REPUBLIKA HRVATSKA</w:t>
      </w:r>
    </w:p>
    <w:p w:rsidRDefault="00DF14A8" w:rsidP="00DF14A8" w:rsidR="00DF14A8" w:rsidRPr="00A336AC">
      <w:r w:rsidRPr="00A336AC">
        <w:t xml:space="preserve"> TRGOVAČKI SUD U PAZINU</w:t>
      </w:r>
    </w:p>
    <w:p w:rsidRDefault="00DF14A8" w:rsidP="00DF14A8" w:rsidR="00DF14A8" w:rsidRPr="00A336AC">
      <w:r w:rsidRPr="00A336AC">
        <w:t xml:space="preserve"> </w:t>
      </w:r>
      <w:r w:rsidR="00AC62C4">
        <w:tab/>
      </w:r>
      <w:r w:rsidRPr="00A336AC">
        <w:t>Pazin, Dršćevka 1</w:t>
      </w:r>
    </w:p>
    <w:p w:rsidRDefault="00DF14A8" w:rsidP="00DF14A8" w:rsidR="00DF14A8" w:rsidRPr="00A336AC">
      <w:pPr>
        <w:jc w:val="center"/>
      </w:pPr>
    </w:p>
    <w:p w:rsidRDefault="00517A02" w:rsidP="000515A0" w:rsidR="00517A02">
      <w:pPr>
        <w:ind w:firstLine="708"/>
        <w:jc w:val="both"/>
      </w:pPr>
      <w:r w:rsidRPr="00517A02">
        <w:t xml:space="preserve">Trgovački sud u Pazinu, po stečajnom sucu Ivanu Dujiću, </w:t>
      </w:r>
      <w:r w:rsidR="00C36A0E">
        <w:t>radi nastavka postupka nad S</w:t>
      </w:r>
      <w:r w:rsidR="0018432B">
        <w:t xml:space="preserve">tečajnom masom </w:t>
      </w:r>
      <w:r w:rsidR="00C36A0E">
        <w:t>iza</w:t>
      </w:r>
      <w:r w:rsidRPr="00517A02">
        <w:t xml:space="preserve"> </w:t>
      </w:r>
      <w:r w:rsidR="00F56D84" w:rsidRPr="00F56D84">
        <w:t xml:space="preserve">VINZ d.o.o. </w:t>
      </w:r>
      <w:r w:rsidR="00F56D84">
        <w:t xml:space="preserve">u stečaju </w:t>
      </w:r>
      <w:r w:rsidR="00F56D84" w:rsidRPr="00F56D84">
        <w:t xml:space="preserve">Poreč, Cancini 29, OIB 29809026976, </w:t>
      </w:r>
      <w:r w:rsidR="00F56D84">
        <w:t>0</w:t>
      </w:r>
      <w:r w:rsidR="00DA54DC">
        <w:t>2</w:t>
      </w:r>
      <w:r w:rsidRPr="00517A02">
        <w:t xml:space="preserve">. </w:t>
      </w:r>
      <w:r w:rsidR="00F56D84">
        <w:t>prosinca</w:t>
      </w:r>
      <w:r w:rsidRPr="00517A02">
        <w:t xml:space="preserve"> 2016.</w:t>
      </w:r>
      <w:r>
        <w:t xml:space="preserve">, donio je sljedeći </w:t>
      </w:r>
    </w:p>
    <w:p w:rsidRDefault="000515A0" w:rsidP="000515A0" w:rsidR="000515A0" w:rsidRPr="00A336AC">
      <w:pPr>
        <w:ind w:firstLine="708"/>
        <w:jc w:val="both"/>
      </w:pPr>
      <w:r w:rsidRPr="00A336AC">
        <w:t xml:space="preserve"> </w:t>
      </w:r>
    </w:p>
    <w:p w:rsidRDefault="00517A02" w:rsidP="00517A02" w:rsidR="000515A0">
      <w:pPr>
        <w:jc w:val="center"/>
      </w:pPr>
      <w:r w:rsidRPr="00517A02">
        <w:t>Z A K L J U Č A K</w:t>
      </w:r>
    </w:p>
    <w:p w:rsidRDefault="00517A02" w:rsidP="00517A02" w:rsidR="00517A02" w:rsidRPr="00A336AC">
      <w:pPr>
        <w:jc w:val="center"/>
      </w:pPr>
    </w:p>
    <w:p w:rsidRDefault="00517A02" w:rsidP="00F56D84" w:rsidR="00DA54DC">
      <w:pPr>
        <w:jc w:val="both"/>
      </w:pPr>
      <w:r>
        <w:tab/>
      </w:r>
      <w:r w:rsidR="00DA54DC">
        <w:t>I.</w:t>
      </w:r>
      <w:r w:rsidR="00DA54DC">
        <w:tab/>
        <w:t xml:space="preserve">Poziva se </w:t>
      </w:r>
      <w:r w:rsidR="00F56D84">
        <w:t>Volksbank Kärnten eG,</w:t>
      </w:r>
      <w:r w:rsidR="00F56D84" w:rsidRPr="00F56D84">
        <w:t xml:space="preserve"> </w:t>
      </w:r>
      <w:r w:rsidR="00F56D84">
        <w:t xml:space="preserve">A-9020 Klagenfurt am Wörthersee, </w:t>
      </w:r>
      <w:r w:rsidR="00F56D84" w:rsidRPr="00F56D84">
        <w:t>Pernhartgasse 7,</w:t>
      </w:r>
      <w:r w:rsidR="00F56D84">
        <w:t xml:space="preserve"> Austrija, </w:t>
      </w:r>
      <w:r w:rsidR="00DA54DC" w:rsidRPr="00DA54DC">
        <w:t xml:space="preserve">OIB </w:t>
      </w:r>
      <w:r w:rsidR="00F56D84">
        <w:t>15269320773</w:t>
      </w:r>
      <w:r w:rsidR="00DA54DC">
        <w:t xml:space="preserve">, da u roku od </w:t>
      </w:r>
      <w:r w:rsidR="00C36A0E">
        <w:t>15</w:t>
      </w:r>
      <w:r w:rsidR="00DA54DC">
        <w:t xml:space="preserve"> dana od </w:t>
      </w:r>
      <w:r w:rsidR="00DA54DC" w:rsidRPr="00DA54DC">
        <w:t>dana dostave</w:t>
      </w:r>
      <w:r w:rsidR="00DA54DC">
        <w:t xml:space="preserve"> ovog zaključka (</w:t>
      </w:r>
      <w:r w:rsidR="00DA54DC" w:rsidRPr="00DA54DC">
        <w:t>a dostava se smatra obavljenom istekom osmoga dana od dana objave pismena na mrežnoj strani</w:t>
      </w:r>
      <w:r w:rsidR="00DA54DC">
        <w:t>ci e-o</w:t>
      </w:r>
      <w:r w:rsidR="00DA54DC" w:rsidRPr="00DA54DC">
        <w:t xml:space="preserve">glasna ploča sudova </w:t>
      </w:r>
      <w:r w:rsidR="00DA54DC">
        <w:t xml:space="preserve">- </w:t>
      </w:r>
      <w:r w:rsidR="00DA54DC" w:rsidRPr="00DA54DC">
        <w:t>čl. 12. S</w:t>
      </w:r>
      <w:r w:rsidR="00DA54DC">
        <w:t>tečajnog zakona</w:t>
      </w:r>
      <w:r w:rsidR="00DA54DC" w:rsidRPr="00DA54DC">
        <w:t>)</w:t>
      </w:r>
      <w:r w:rsidR="00DA54DC">
        <w:t xml:space="preserve"> uplati na depozit ovog suda broj: HR43 2390001 1300029763, poziv na broj 020-10</w:t>
      </w:r>
      <w:r w:rsidR="00F56D84">
        <w:t>99</w:t>
      </w:r>
      <w:r w:rsidR="00DA54DC">
        <w:t>-16</w:t>
      </w:r>
      <w:r w:rsidR="00C36A0E">
        <w:t xml:space="preserve"> predujam u iznosu od 14</w:t>
      </w:r>
      <w:r w:rsidR="00DA54DC">
        <w:t xml:space="preserve">.000,00 kuna (slovima: </w:t>
      </w:r>
      <w:r w:rsidR="00C36A0E">
        <w:t>četrnaest</w:t>
      </w:r>
      <w:r w:rsidR="00DA54DC">
        <w:t xml:space="preserve"> tisuća kuna) za namirenje troškova nastavljanja postupka radi naknadne diobe</w:t>
      </w:r>
      <w:r w:rsidR="00DA54DC" w:rsidRPr="00DA54DC">
        <w:t xml:space="preserve"> te </w:t>
      </w:r>
      <w:r w:rsidR="00DA54DC">
        <w:t xml:space="preserve">da </w:t>
      </w:r>
      <w:r w:rsidR="00DA54DC" w:rsidRPr="00DA54DC">
        <w:t>dokaz o uplati dostave su</w:t>
      </w:r>
      <w:r w:rsidR="00DA54DC">
        <w:t>du.</w:t>
      </w:r>
    </w:p>
    <w:p w:rsidRDefault="00DA54DC" w:rsidP="00DA54DC" w:rsidR="00DA54DC">
      <w:pPr>
        <w:jc w:val="both"/>
      </w:pPr>
    </w:p>
    <w:p w:rsidRDefault="00DA54DC" w:rsidP="00DA54DC" w:rsidR="002C6D33" w:rsidRPr="002C6D33">
      <w:pPr>
        <w:jc w:val="both"/>
      </w:pPr>
      <w:r>
        <w:tab/>
        <w:t>II.</w:t>
      </w:r>
      <w:r>
        <w:tab/>
        <w:t xml:space="preserve">Ako predlagatelj u roku od </w:t>
      </w:r>
      <w:r w:rsidR="00C36A0E">
        <w:t>15</w:t>
      </w:r>
      <w:r>
        <w:t xml:space="preserve"> dana ne uplati predujam u iznosu označenom u točki I. izreke ovog zaključka, te ne dostavi dokaz o uplati, sud će prijedlog za nastavljanje postupka odbaciti.</w:t>
      </w:r>
    </w:p>
    <w:p w:rsidRDefault="000515A0" w:rsidP="000515A0" w:rsidR="000515A0" w:rsidRPr="00A336AC">
      <w:pPr>
        <w:jc w:val="center"/>
      </w:pPr>
      <w:r w:rsidRPr="00A336AC">
        <w:t>Obrazloženje</w:t>
      </w:r>
    </w:p>
    <w:p w:rsidRDefault="000515A0" w:rsidP="000515A0" w:rsidR="000515A0" w:rsidRPr="00A336AC"/>
    <w:p w:rsidRDefault="000515A0" w:rsidP="00DA54DC" w:rsidR="00F56D84">
      <w:pPr>
        <w:jc w:val="both"/>
      </w:pPr>
      <w:r w:rsidRPr="00A336AC">
        <w:tab/>
      </w:r>
      <w:r w:rsidR="00DA54DC">
        <w:t xml:space="preserve">Predlagatelj </w:t>
      </w:r>
      <w:r w:rsidR="00F56D84" w:rsidRPr="00F56D84">
        <w:t>Volksbank Kärnten eG, A-9020 Klagenfurt am Wörthersee, Pernhartgasse 7, Austrija, OIB 15269320773</w:t>
      </w:r>
      <w:r w:rsidR="002C6D33" w:rsidRPr="002C6D33">
        <w:t xml:space="preserve">, </w:t>
      </w:r>
      <w:r w:rsidR="00DA54DC">
        <w:t>zastupan po punomoćnici</w:t>
      </w:r>
      <w:r w:rsidR="00F56D84">
        <w:t xml:space="preserve"> Sandri Ivić </w:t>
      </w:r>
      <w:r w:rsidR="00DA54DC">
        <w:t xml:space="preserve">odvjetnici iz </w:t>
      </w:r>
      <w:r w:rsidR="00F56D84">
        <w:t>Rijeke</w:t>
      </w:r>
      <w:r w:rsidR="00DA54DC">
        <w:t xml:space="preserve">, je </w:t>
      </w:r>
    </w:p>
    <w:p w:rsidRDefault="00C2716A" w:rsidP="00DA54DC" w:rsidR="00DA54DC">
      <w:pPr>
        <w:jc w:val="both"/>
      </w:pPr>
      <w:r>
        <w:t>18</w:t>
      </w:r>
      <w:r w:rsidR="00DA54DC">
        <w:t xml:space="preserve">. </w:t>
      </w:r>
      <w:r>
        <w:t>studenog</w:t>
      </w:r>
      <w:r w:rsidR="00DA54DC">
        <w:t xml:space="preserve"> 2016. </w:t>
      </w:r>
      <w:r w:rsidR="002C6D33">
        <w:t>predl</w:t>
      </w:r>
      <w:r w:rsidR="00DA54DC">
        <w:t>o</w:t>
      </w:r>
      <w:r w:rsidR="002C6D33">
        <w:t>ž</w:t>
      </w:r>
      <w:r w:rsidR="00DA54DC">
        <w:t>io</w:t>
      </w:r>
      <w:r w:rsidR="002C6D33">
        <w:t xml:space="preserve"> </w:t>
      </w:r>
      <w:r w:rsidR="002C6D33" w:rsidRPr="002C6D33">
        <w:t>nastavak postupka u odnosu na stečajnu masu</w:t>
      </w:r>
      <w:r w:rsidR="002C6D33">
        <w:t xml:space="preserve"> </w:t>
      </w:r>
      <w:r w:rsidR="002C6D33" w:rsidRPr="00517A02">
        <w:t>dužnik</w:t>
      </w:r>
      <w:r w:rsidR="002C6D33">
        <w:t>a</w:t>
      </w:r>
      <w:r w:rsidR="002C6D33" w:rsidRPr="00517A02">
        <w:t xml:space="preserve"> </w:t>
      </w:r>
      <w:r w:rsidRPr="00C2716A">
        <w:t>VINZ d.o.o. u stečaju Poreč, Cancini 29, OIB 29809026976</w:t>
      </w:r>
      <w:r w:rsidR="00DA54DC">
        <w:t xml:space="preserve">, </w:t>
      </w:r>
      <w:r w:rsidR="00DA54DC" w:rsidRPr="00DA54DC">
        <w:t>nad kojim je stečajni postupak otvoren i zaključen, jer da društvo ima u vlasništvu</w:t>
      </w:r>
      <w:r w:rsidR="00DA54DC">
        <w:t xml:space="preserve"> nekretnine.</w:t>
      </w:r>
    </w:p>
    <w:p w:rsidRDefault="00DA54DC" w:rsidP="00DA54DC" w:rsidR="00DA54DC">
      <w:pPr>
        <w:jc w:val="both"/>
      </w:pPr>
      <w:r>
        <w:tab/>
        <w:t>U situaciji kada je otvoren i zaključen stečajni postupak nad dužnikom, te kada je utvrđeno da isti ima imovinu, primjenjuje se odredba čl. 289. Stečajnog zakona (NN 71/15, dalje: SZ), o nastavljanju postupka radi naknadne diobe. Po st. 3. navedene odredbe, određivanje nastavljanja postupka sud može uvjetovati uplatom predujma kojim će se namiriti troškovi nastavljanja postupka radi naknadne diobe.</w:t>
      </w:r>
    </w:p>
    <w:p w:rsidRDefault="00DA54DC" w:rsidP="00DA54DC" w:rsidR="00DA54DC">
      <w:pPr>
        <w:jc w:val="both"/>
      </w:pPr>
      <w:r>
        <w:tab/>
        <w:t>S obzirom da po odredbi čl. 112. st. 5. SZ-a nisu zaplijenjena sredstva na računu dužnika za namirenje troškova stečajnog postupka, a da je za nastavljanje postupka potrebno otvoriti račun stečajne mase, izraditi pečat, isplatiti trošak i nagradu stečajnom upravitelju, izvršiti procjenu nekretnina, naknaditi trošak FINA-i za prodaju nekretnina, prema ocjeni suda za pokriće tih troškova potreban je iznos od barem 1</w:t>
      </w:r>
      <w:r w:rsidR="00C36A0E">
        <w:t>4</w:t>
      </w:r>
      <w:r>
        <w:t xml:space="preserve">.000,00 kuna, pa je temeljem odredbe čl. 289. st. 3. SZ-a donesena odluka kao u izreci.  </w:t>
      </w:r>
    </w:p>
    <w:p w:rsidRDefault="00AB3722" w:rsidP="00DA54DC" w:rsidR="00AB3722">
      <w:pPr>
        <w:jc w:val="both"/>
      </w:pPr>
    </w:p>
    <w:p w:rsidRDefault="000515A0" w:rsidP="00C2716A" w:rsidR="000515A0" w:rsidRPr="00A336AC">
      <w:pPr>
        <w:jc w:val="center"/>
      </w:pPr>
      <w:r w:rsidRPr="00A336AC">
        <w:t xml:space="preserve">U Pazinu, </w:t>
      </w:r>
      <w:r w:rsidR="00C2716A" w:rsidRPr="00C2716A">
        <w:t>02. prosinca 2016.</w:t>
      </w:r>
    </w:p>
    <w:p w:rsidRDefault="000515A0" w:rsidP="000515A0" w:rsidR="000515A0" w:rsidRPr="00A336AC">
      <w:r w:rsidRPr="00A336AC">
        <w:t xml:space="preserve">                                                                                        </w:t>
      </w:r>
      <w:r w:rsidR="008C5F4C" w:rsidRPr="00A336AC">
        <w:tab/>
      </w:r>
      <w:r w:rsidRPr="00A336AC">
        <w:t xml:space="preserve"> </w:t>
      </w:r>
      <w:r w:rsidR="008C5F4C" w:rsidRPr="00A336AC">
        <w:t xml:space="preserve">     </w:t>
      </w:r>
      <w:r w:rsidR="00517A02">
        <w:t xml:space="preserve">   </w:t>
      </w:r>
      <w:r w:rsidR="00AB3722">
        <w:tab/>
      </w:r>
      <w:r w:rsidRPr="00A336AC">
        <w:t>Stečajni sudac</w:t>
      </w:r>
    </w:p>
    <w:p w:rsidRDefault="000515A0" w:rsidP="000515A0" w:rsidR="008C5F4C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           </w:t>
      </w:r>
    </w:p>
    <w:p w:rsidRDefault="008C5F4C" w:rsidP="000515A0" w:rsidR="000515A0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</w:t>
      </w:r>
      <w:r w:rsidR="000515A0" w:rsidRPr="00A336AC">
        <w:t xml:space="preserve">   </w:t>
      </w:r>
      <w:r w:rsidRPr="00A336AC">
        <w:tab/>
        <w:t xml:space="preserve">         </w:t>
      </w:r>
      <w:r w:rsidR="00517A02">
        <w:t xml:space="preserve">   </w:t>
      </w:r>
      <w:r w:rsidR="00AB3722">
        <w:t xml:space="preserve">   </w:t>
      </w:r>
      <w:r w:rsidR="000515A0" w:rsidRPr="00A336AC">
        <w:t>Ivan Dujić</w:t>
      </w:r>
      <w:r w:rsidR="00B947D1">
        <w:t>, v.r.</w:t>
      </w:r>
    </w:p>
    <w:p w:rsidRDefault="000515A0" w:rsidP="000515A0" w:rsidR="000515A0"/>
    <w:p w:rsidRDefault="00A336AC" w:rsidP="000515A0" w:rsidR="00A336AC"/>
    <w:p w:rsidRDefault="00517A02" w:rsidP="000515A0" w:rsidR="00517A02" w:rsidRPr="00A336AC"/>
    <w:p w:rsidRDefault="000515A0" w:rsidP="000515A0" w:rsidR="000515A0" w:rsidRPr="00A336AC">
      <w:r w:rsidRPr="00A336AC">
        <w:t>UPUTA O PRAVNOM LIJEKU</w:t>
      </w:r>
    </w:p>
    <w:p w:rsidRDefault="00517A02" w:rsidP="000515A0" w:rsidR="000515A0">
      <w:r w:rsidRPr="00517A02">
        <w:t xml:space="preserve">Protiv ovog zaključka žalba nije dopuštena (čl. 19. st. 7. Stečajnog zakona).  </w:t>
      </w:r>
    </w:p>
    <w:p w:rsidRDefault="00517A02" w:rsidP="000515A0" w:rsidR="00517A02" w:rsidRPr="00A336AC"/>
    <w:p w:rsidRDefault="00517A02" w:rsidP="00517A02" w:rsidR="00517A02" w:rsidRPr="00A336AC">
      <w:r w:rsidRPr="00A336AC">
        <w:t>DNA:</w:t>
      </w:r>
    </w:p>
    <w:p w:rsidRDefault="00517A02" w:rsidP="00517A02" w:rsidR="00517A02">
      <w:r>
        <w:t xml:space="preserve">- e </w:t>
      </w:r>
      <w:r w:rsidR="0043662D">
        <w:t>-</w:t>
      </w:r>
      <w:r>
        <w:t xml:space="preserve"> oglasna ploča 8 dana</w:t>
      </w:r>
    </w:p>
    <w:p w:rsidRDefault="00517A02" w:rsidP="00517A02" w:rsidR="00C36A0E">
      <w:r w:rsidRPr="00A336AC">
        <w:t>-</w:t>
      </w:r>
      <w:r w:rsidR="00C36A0E">
        <w:t xml:space="preserve">  p</w:t>
      </w:r>
      <w:r w:rsidR="00C36A0E" w:rsidRPr="00C36A0E">
        <w:t xml:space="preserve">redlagatelj </w:t>
      </w:r>
      <w:r w:rsidR="00C2716A" w:rsidRPr="00C2716A">
        <w:t>Volksbank Kärnten eG, A-9020 Klagenfurt am Wörthersee, Pernhartgasse 7, Austrija, po punomoćnici Sandri Ivić odvjetnici iz Rijeke</w:t>
      </w:r>
    </w:p>
    <w:p w:rsidRDefault="00C2716A" w:rsidP="00517A02" w:rsidR="00C2716A"/>
    <w:p w:rsidRDefault="00C36A0E" w:rsidP="00517A02" w:rsidR="00C36A0E">
      <w:r>
        <w:t>R.</w:t>
      </w:r>
    </w:p>
    <w:p w:rsidRDefault="00C36A0E" w:rsidP="00517A02" w:rsidR="00C36A0E" w:rsidRPr="00A336AC">
      <w:r>
        <w:t>Kal. 25 dana</w:t>
      </w:r>
    </w:p>
    <w:sectPr w:rsidSect="00AC62C4" w:rsidR="00C36A0E" w:rsidRPr="00A336AC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2146" w:rsidP="0060566F" w:rsidR="00472146">
      <w:r>
        <w:separator/>
      </w:r>
    </w:p>
  </w:endnote>
  <w:endnote w:id="0" w:type="continuationSeparator">
    <w:p w:rsidRDefault="00472146" w:rsidP="0060566F" w:rsidR="00472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2146" w:rsidP="0060566F" w:rsidR="00472146">
      <w:r>
        <w:separator/>
      </w:r>
    </w:p>
  </w:footnote>
  <w:footnote w:id="0" w:type="continuationSeparator">
    <w:p w:rsidRDefault="00472146" w:rsidP="0060566F" w:rsidR="004721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66F" w:rsidR="0060566F">
    <w:pPr>
      <w:pStyle w:val="Zaglavlje"/>
    </w:pPr>
    <w:r>
      <w:tab/>
    </w:r>
    <w:r>
      <w:tab/>
    </w:r>
    <w:r w:rsidRPr="0060566F">
      <w:t>Poslovni broj: 10 St-</w:t>
    </w:r>
    <w:r w:rsidR="002C6D33">
      <w:t>10</w:t>
    </w:r>
    <w:r w:rsidR="00F56D84">
      <w:t>99</w:t>
    </w:r>
    <w:r w:rsidR="00A336AC">
      <w:t>/</w:t>
    </w:r>
    <w:r w:rsidRPr="0060566F">
      <w:t>1</w:t>
    </w:r>
    <w:r w:rsidR="002C6D33">
      <w:t>6</w:t>
    </w:r>
    <w:r w:rsidRPr="0060566F">
      <w:t>-</w:t>
    </w:r>
    <w:r w:rsidR="00F56D84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F605D"/>
    <w:multiLevelType w:val="hybridMultilevel"/>
    <w:tmpl w:val="C1CA08F4"/>
    <w:lvl w:tplc="20BE7AA0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010990"/>
    <w:multiLevelType w:val="hybridMultilevel"/>
    <w:tmpl w:val="07E0875C"/>
    <w:lvl w:tplc="5BFEBC5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C8B0E6E"/>
    <w:multiLevelType w:val="hybridMultilevel"/>
    <w:tmpl w:val="1CAAF4F0"/>
    <w:lvl w:tplc="951AA540" w:ilvl="0">
      <w:start w:val="1"/>
      <w:numFmt w:val="lowerLetter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15A0"/>
    <w:rsid w:val="0004215F"/>
    <w:rsid w:val="000515A0"/>
    <w:rsid w:val="000954F1"/>
    <w:rsid w:val="00126ABA"/>
    <w:rsid w:val="00157E13"/>
    <w:rsid w:val="00176D45"/>
    <w:rsid w:val="0018432B"/>
    <w:rsid w:val="002002EE"/>
    <w:rsid w:val="00263894"/>
    <w:rsid w:val="00263BAD"/>
    <w:rsid w:val="002B6C11"/>
    <w:rsid w:val="002C6D33"/>
    <w:rsid w:val="003B058E"/>
    <w:rsid w:val="003E7565"/>
    <w:rsid w:val="004100AC"/>
    <w:rsid w:val="00417287"/>
    <w:rsid w:val="00422A5D"/>
    <w:rsid w:val="0043662D"/>
    <w:rsid w:val="00472146"/>
    <w:rsid w:val="00477CC8"/>
    <w:rsid w:val="00491DBD"/>
    <w:rsid w:val="00517A02"/>
    <w:rsid w:val="005F67A8"/>
    <w:rsid w:val="0060566F"/>
    <w:rsid w:val="00614EAB"/>
    <w:rsid w:val="00653688"/>
    <w:rsid w:val="00696D98"/>
    <w:rsid w:val="006F36D8"/>
    <w:rsid w:val="007204DF"/>
    <w:rsid w:val="00771037"/>
    <w:rsid w:val="0078525E"/>
    <w:rsid w:val="00797B00"/>
    <w:rsid w:val="007E59B9"/>
    <w:rsid w:val="008A7739"/>
    <w:rsid w:val="008C5F4C"/>
    <w:rsid w:val="00964CD2"/>
    <w:rsid w:val="00986750"/>
    <w:rsid w:val="009C5995"/>
    <w:rsid w:val="009D57A5"/>
    <w:rsid w:val="009F593D"/>
    <w:rsid w:val="00A02C0B"/>
    <w:rsid w:val="00A336AC"/>
    <w:rsid w:val="00AB3722"/>
    <w:rsid w:val="00AC62C4"/>
    <w:rsid w:val="00AD7F99"/>
    <w:rsid w:val="00B80E74"/>
    <w:rsid w:val="00B8682D"/>
    <w:rsid w:val="00B947D1"/>
    <w:rsid w:val="00C2716A"/>
    <w:rsid w:val="00C36A0E"/>
    <w:rsid w:val="00CB2AB2"/>
    <w:rsid w:val="00CC7A3F"/>
    <w:rsid w:val="00D3072D"/>
    <w:rsid w:val="00DA54DC"/>
    <w:rsid w:val="00DF14A8"/>
    <w:rsid w:val="00E11B82"/>
    <w:rsid w:val="00F505D1"/>
    <w:rsid w:val="00F50EC8"/>
    <w:rsid w:val="00F56D84"/>
    <w:rsid w:val="00F6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15A0"/>
    <w:rPr>
      <w:rFonts w:eastAsia="Times New Roman" w:hAnsi="Times New Roman" w:ascii="Times New Roman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customStyle="true" w:styleId="f01" w:type="character">
    <w:name w:val="f01"/>
    <w:rsid w:val="00A336AC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6A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6ABA"/>
    <w:rPr>
      <w:rFonts w:cs="Tahoma" w:eastAsia="Times New Roman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75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5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5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5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5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15A0"/>
    <w:rPr>
      <w:rFonts w:ascii="Times New Roman" w:eastAsia="Times New Roman" w:hAnsi="Times New Roman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0566F"/>
    <w:rPr>
      <w:rFonts w:ascii="Times New Roman" w:eastAsia="Times New Roman" w:hAns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60566F"/>
    <w:rPr>
      <w:rFonts w:ascii="Times New Roman" w:eastAsia="Times New Roman" w:hAnsi="Times New Roman"/>
      <w:bCs/>
      <w:sz w:val="24"/>
      <w:szCs w:val="24"/>
    </w:rPr>
  </w:style>
  <w:style w:customStyle="1" w:styleId="f01" w:type="character">
    <w:name w:val="f01"/>
    <w:rsid w:val="00A336AC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6A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6ABA"/>
    <w:rPr>
      <w:rFonts w:ascii="Tahoma" w:cs="Tahoma" w:eastAsia="Times New Roman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75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5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5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5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5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94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7226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91437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9432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49352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546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53889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54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8466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0050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756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8676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05040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9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St-1099/2016</izvorni_sadrzaj>
    <derivirana_varijabla naziv="DomainObject.Predmet.OznakaBroj_1">St-1099/2016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VINZ d.o.o. POREČ</izvorni_sadrzaj>
    <derivirana_varijabla naziv="DomainObject.Predmet.ProtustrankaFormated_1">  stečajna masa iza VINZ d.o.o. POREČ</derivirana_varijabla>
  </DomainObject.Predmet.ProtustrankaFormated>
  <DomainObject.Predmet.ProtustrankaFormatedOIB>
    <izvorni_sadrzaj>  stečajna masa iza VINZ d.o.o. POREČ, OIB 29809026976</izvorni_sadrzaj>
    <derivirana_varijabla naziv="DomainObject.Predmet.ProtustrankaFormatedOIB_1">  stečajna masa iza VINZ d.o.o. POREČ, OIB 29809026976</derivirana_varijabla>
  </DomainObject.Predmet.ProtustrankaFormatedOIB>
  <DomainObject.Predmet.ProtustrankaFormatedWithAdress>
    <izvorni_sadrzaj> stečajna masa iza VINZ d.o.o. POREČ</izvorni_sadrzaj>
    <derivirana_varijabla naziv="DomainObject.Predmet.ProtustrankaFormatedWithAdress_1"> stečajna masa iza VINZ d.o.o. POREČ</derivirana_varijabla>
  </DomainObject.Predmet.ProtustrankaFormatedWithAdress>
  <DomainObject.Predmet.ProtustrankaFormatedWithAdressOIB>
    <izvorni_sadrzaj> stečajna masa iza VINZ d.o.o. POREČ, OIB 29809026976</izvorni_sadrzaj>
    <derivirana_varijabla naziv="DomainObject.Predmet.ProtustrankaFormatedWithAdressOIB_1"> stečajna masa iza VINZ d.o.o. POREČ, OIB 29809026976</derivirana_varijabla>
  </DomainObject.Predmet.ProtustrankaFormatedWithAdressOIB>
  <DomainObject.Predmet.ProtustrankaWithAdress>
    <izvorni_sadrzaj>stečajna masa iza VINZ d.o.o. POREČ </izvorni_sadrzaj>
    <derivirana_varijabla naziv="DomainObject.Predmet.ProtustrankaWithAdress_1">stečajna masa iza VINZ d.o.o. POREČ </derivirana_varijabla>
  </DomainObject.Predmet.ProtustrankaWithAdress>
  <DomainObject.Predmet.ProtustrankaWithAdressOIB>
    <izvorni_sadrzaj>stečajna masa iza VINZ d.o.o. POREČ, OIB 29809026976</izvorni_sadrzaj>
    <derivirana_varijabla naziv="DomainObject.Predmet.ProtustrankaWithAdressOIB_1">stečajna masa iza VINZ d.o.o. POREČ, OIB 29809026976</derivirana_varijabla>
  </DomainObject.Predmet.ProtustrankaWithAdressOIB>
  <DomainObject.Predmet.ProtustrankaNazivFormated>
    <izvorni_sadrzaj>stečajna masa iza VINZ d.o.o. POREČ</izvorni_sadrzaj>
    <derivirana_varijabla naziv="DomainObject.Predmet.ProtustrankaNazivFormated_1">stečajna masa iza VINZ d.o.o. POREČ</derivirana_varijabla>
  </DomainObject.Predmet.ProtustrankaNazivFormated>
  <DomainObject.Predmet.ProtustrankaNazivFormatedOIB>
    <izvorni_sadrzaj>stečajna masa iza VINZ d.o.o. POREČ, OIB 29809026976</izvorni_sadrzaj>
    <derivirana_varijabla naziv="DomainObject.Predmet.ProtustrankaNazivFormatedOIB_1">stečajna masa iza VINZ d.o.o. POREČ, OIB 29809026976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VOLKSVANK Karnten eG, A-9020 Klagenfurt zastupanog po punomoćniku Odvj. Sandra Ivić</izvorni_sadrzaj>
    <derivirana_varijabla naziv="DomainObject.Predmet.StrankaFormated_1">  VOLKSVANK Karnten eG, A-9020 Klagenfurt zastupanog po punomoćniku Odvj. Sandra Ivić</derivirana_varijabla>
  </DomainObject.Predmet.StrankaFormated>
  <DomainObject.Predmet.StrankaFormatedOIB>
    <izvorni_sadrzaj>  VOLKSVANK Karnten eG, A-9020 Klagenfurt, OIB 55436470703 zastupanog po punomoćniku Odvj. Sandra Ivić</izvorni_sadrzaj>
    <derivirana_varijabla naziv="DomainObject.Predmet.StrankaFormatedOIB_1">  VOLKSVANK Karnten eG, A-9020 Klagenfurt, OIB 55436470703 zastupanog po punomoćniku Odvj. Sandra Ivić</derivirana_varijabla>
  </DomainObject.Predmet.StrankaFormatedOIB>
  <DomainObject.Predmet.StrankaFormatedWithAdress>
    <izvorni_sadrzaj> VOLKSVANK Karnten eG, A-9020 Klagenfurt, Pernhartgasse 7, A-9020 Klagenfurt zastupanog po punomoćniku Odvj. Sandra Ivić</izvorni_sadrzaj>
    <derivirana_varijabla naziv="DomainObject.Predmet.StrankaFormatedWithAdress_1"> VOLKSVANK Karnten eG, A-9020 Klagenfurt, Pernhartgasse 7, A-9020 Klagenfurt zastupanog po punomoćniku Odvj. Sandra Ivić</derivirana_varijabla>
  </DomainObject.Predmet.StrankaFormatedWithAdress>
  <DomainObject.Predmet.StrankaFormatedWithAdressOIB>
    <izvorni_sadrzaj> VOLKSVANK Karnten eG, A-9020 Klagenfurt, OIB 55436470703, Pernhartgasse 7, A-9020 Klagenfurt zastupanog po punomoćniku Odvj. Sandra Ivić</izvorni_sadrzaj>
    <derivirana_varijabla naziv="DomainObject.Predmet.StrankaFormatedWithAdressOIB_1"> VOLKSVANK Karnten eG, A-9020 Klagenfurt, OIB 55436470703, Pernhartgasse 7, A-9020 Klagenfurt zastupanog po punomoćniku Odvj. Sandra Ivić</derivirana_varijabla>
  </DomainObject.Predmet.StrankaFormatedWithAdressOIB>
  <DomainObject.Predmet.StrankaWithAdress>
    <izvorni_sadrzaj>VOLKSVANK Karnten eG, A-9020 Klagenfurt Pernhartgasse 7,A-9020 Klagenfurt</izvorni_sadrzaj>
    <derivirana_varijabla naziv="DomainObject.Predmet.StrankaWithAdress_1">VOLKSVANK Karnten eG, A-9020 Klagenfurt Pernhartgasse 7,A-9020 Klagenfurt</derivirana_varijabla>
  </DomainObject.Predmet.StrankaWithAdress>
  <DomainObject.Predmet.StrankaWithAdressOIB>
    <izvorni_sadrzaj>VOLKSVANK Karnten eG, A-9020 Klagenfurt, OIB 55436470703, Pernhartgasse 7,A-9020 Klagenfurt</izvorni_sadrzaj>
    <derivirana_varijabla naziv="DomainObject.Predmet.StrankaWithAdressOIB_1">VOLKSVANK Karnten eG, A-9020 Klagenfurt, OIB 55436470703, Pernhartgasse 7,A-9020 Klagenfurt</derivirana_varijabla>
  </DomainObject.Predmet.StrankaWithAdressOIB>
  <DomainObject.Predmet.StrankaNazivFormated>
    <izvorni_sadrzaj>VOLKSVANK Karnten eG, A-9020 Klagenfurt</izvorni_sadrzaj>
    <derivirana_varijabla naziv="DomainObject.Predmet.StrankaNazivFormated_1">VOLKSVANK Karnten eG, A-9020 Klagenfurt</derivirana_varijabla>
  </DomainObject.Predmet.StrankaNazivFormated>
  <DomainObject.Predmet.StrankaNazivFormatedOIB>
    <izvorni_sadrzaj>VOLKSVANK Karnten eG, A-9020 Klagenfurt, OIB 55436470703</izvorni_sadrzaj>
    <derivirana_varijabla naziv="DomainObject.Predmet.StrankaNazivFormatedOIB_1">VOLKSVANK Karnten eG, A-9020 Klagenfurt, OIB 55436470703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1561908.21</izvorni_sadrzaj>
    <derivirana_varijabla naziv="DomainObject.Predmet.TrenutnaVrijednost_1">1561908.21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VOLKSVANK Karnten eG, A-9020 Klagenfurt zastupanog po punomoćniku Odvj. Sandra Ivić</item>
    </izvorni_sadrzaj>
    <derivirana_varijabla naziv="DomainObject.Predmet.StrankaListFormated_1">
      <item>VOLKSVANK Karnten eG, A-9020 Klagenfurt zastupanog po punomoćniku Odvj. Sandra Ivić</item>
    </derivirana_varijabla>
  </DomainObject.Predmet.StrankaListFormated>
  <DomainObject.Predmet.StrankaListFormatedOIB>
    <izvorni_sadrzaj>
      <item>VOLKSVANK Karnten eG, A-9020 Klagenfurt, OIB 55436470703 zastupanog po punomoćniku Odvj. Sandra Ivić</item>
    </izvorni_sadrzaj>
    <derivirana_varijabla naziv="DomainObject.Predmet.StrankaListFormatedOIB_1">
      <item>VOLKSVANK Karnten eG, A-9020 Klagenfurt, OIB 55436470703 zastupanog po punomoćniku Odvj. Sandra Ivić</item>
    </derivirana_varijabla>
  </DomainObject.Predmet.StrankaListFormatedOIB>
  <DomainObject.Predmet.StrankaListFormatedWithAdress>
    <izvorni_sadrzaj>
      <item>VOLKSVANK Karnten eG, A-9020 Klagenfurt, Pernhartgasse 7, A-9020 Klagenfurt zastupanog po punomoćniku Odvj. Sandra Ivić</item>
    </izvorni_sadrzaj>
    <derivirana_varijabla naziv="DomainObject.Predmet.StrankaListFormatedWithAdress_1">
      <item>VOLKSVANK Karnten eG, A-9020 Klagenfurt, Pernhartgasse 7, A-9020 Klagenfurt zastupanog po punomoćniku Odvj. Sandra Ivić</item>
    </derivirana_varijabla>
  </DomainObject.Predmet.StrankaListFormatedWithAdress>
  <DomainObject.Predmet.StrankaListFormatedWithAdressOIB>
    <izvorni_sadrzaj>
      <item>VOLKSVANK Karnten eG, A-9020 Klagenfurt, OIB 55436470703, Pernhartgasse 7, A-9020 Klagenfurt zastupanog po punomoćniku Odvj. Sandra Ivić</item>
    </izvorni_sadrzaj>
    <derivirana_varijabla naziv="DomainObject.Predmet.StrankaListFormatedWithAdressOIB_1">
      <item>VOLKSVANK Karnten eG, A-9020 Klagenfurt, OIB 55436470703, Pernhartgasse 7, A-9020 Klagenfurt zastupanog po punomoćniku Odvj. Sandra Ivić</item>
    </derivirana_varijabla>
  </DomainObject.Predmet.StrankaListFormatedWithAdressOIB>
  <DomainObject.Predmet.StrankaListNazivFormated>
    <izvorni_sadrzaj>
      <item>VOLKSVANK Karnten eG, A-9020 Klagenfurt</item>
    </izvorni_sadrzaj>
    <derivirana_varijabla naziv="DomainObject.Predmet.StrankaListNazivFormated_1">
      <item>VOLKSVANK Karnten eG, A-9020 Klagenfurt</item>
    </derivirana_varijabla>
  </DomainObject.Predmet.StrankaListNazivFormated>
  <DomainObject.Predmet.StrankaListNazivFormatedOIB>
    <izvorni_sadrzaj>
      <item>VOLKSVANK Karnten eG, A-9020 Klagenfurt, OIB 55436470703</item>
    </izvorni_sadrzaj>
    <derivirana_varijabla naziv="DomainObject.Predmet.StrankaListNazivFormatedOIB_1">
      <item>VOLKSVANK Karnten eG, A-9020 Klagenfurt, OIB 55436470703</item>
    </derivirana_varijabla>
  </DomainObject.Predmet.StrankaListNazivFormatedOIB>
  <DomainObject.Predmet.ProtuStrankaListFormated>
    <izvorni_sadrzaj>
      <item>stečajna masa iza VINZ d.o.o. POREČ</item>
    </izvorni_sadrzaj>
    <derivirana_varijabla naziv="DomainObject.Predmet.ProtuStrankaListFormated_1">
      <item>stečajna masa iza VINZ d.o.o. POREČ</item>
    </derivirana_varijabla>
  </DomainObject.Predmet.ProtuStrankaListFormated>
  <DomainObject.Predmet.ProtuStrankaListFormatedOIB>
    <izvorni_sadrzaj>
      <item>stečajna masa iza VINZ d.o.o. POREČ, OIB 29809026976</item>
    </izvorni_sadrzaj>
    <derivirana_varijabla naziv="DomainObject.Predmet.ProtuStrankaListFormatedOIB_1">
      <item>stečajna masa iza VINZ d.o.o. POREČ, OIB 29809026976</item>
    </derivirana_varijabla>
  </DomainObject.Predmet.ProtuStrankaListFormatedOIB>
  <DomainObject.Predmet.ProtuStrankaListFormatedWithAdress>
    <izvorni_sadrzaj>
      <item>stečajna masa iza VINZ d.o.o. POREČ</item>
    </izvorni_sadrzaj>
    <derivirana_varijabla naziv="DomainObject.Predmet.ProtuStrankaListFormatedWithAdress_1">
      <item>stečajna masa iza VINZ d.o.o. POREČ</item>
    </derivirana_varijabla>
  </DomainObject.Predmet.ProtuStrankaListFormatedWithAdress>
  <DomainObject.Predmet.ProtuStrankaListFormatedWithAdressOIB>
    <izvorni_sadrzaj>
      <item>stečajna masa iza VINZ d.o.o. POREČ, OIB 29809026976</item>
    </izvorni_sadrzaj>
    <derivirana_varijabla naziv="DomainObject.Predmet.ProtuStrankaListFormatedWithAdressOIB_1">
      <item>stečajna masa iza VINZ d.o.o. POREČ, OIB 29809026976</item>
    </derivirana_varijabla>
  </DomainObject.Predmet.ProtuStrankaListFormatedWithAdressOIB>
  <DomainObject.Predmet.ProtuStrankaListNazivFormated>
    <izvorni_sadrzaj>
      <item>stečajna masa iza VINZ d.o.o. POREČ</item>
    </izvorni_sadrzaj>
    <derivirana_varijabla naziv="DomainObject.Predmet.ProtuStrankaListNazivFormated_1">
      <item>stečajna masa iza VINZ d.o.o. POREČ</item>
    </derivirana_varijabla>
  </DomainObject.Predmet.ProtuStrankaListNazivFormated>
  <DomainObject.Predmet.ProtuStrankaListNazivFormatedOIB>
    <izvorni_sadrzaj>
      <item>stečajna masa iza VINZ d.o.o. POREČ, OIB 29809026976</item>
    </izvorni_sadrzaj>
    <derivirana_varijabla naziv="DomainObject.Predmet.ProtuStrankaListNazivFormatedOIB_1">
      <item>stečajna masa iza VINZ d.o.o. POREČ, OIB 29809026976</item>
    </derivirana_varijabla>
  </DomainObject.Predmet.ProtuStrankaListNazivFormatedOIB>
  <DomainObject.Predmet.OstaliListFormated>
    <izvorni_sadrzaj>
      <item>Odvj. Sandra Ivić punomoćnik sudionika u postupku VOLKSVANK Karnten eG, A-9020 Klagenfurt</item>
    </izvorni_sadrzaj>
    <derivirana_varijabla naziv="DomainObject.Predmet.OstaliListFormated_1">
      <item>Odvj. Sandra Ivić punomoćnik sudionika u postupku VOLKSVANK Karnten eG, A-9020 Klagenfurt</item>
    </derivirana_varijabla>
  </DomainObject.Predmet.OstaliListFormated>
  <DomainObject.Predmet.OstaliListFormatedOIB>
    <izvorni_sadrzaj>
      <item>Odvj. Sandra Ivić punomoćnik sudionika u postupku VOLKSVANK Karnten eG, A-9020 Klagenfurt</item>
    </izvorni_sadrzaj>
    <derivirana_varijabla naziv="DomainObject.Predmet.OstaliListFormatedOIB_1">
      <item>Odvj. Sandra Ivić punomoćnik sudionika u postupku VOLKSVANK Karnten eG, A-9020 Klagenfurt</item>
    </derivirana_varijabla>
  </DomainObject.Predmet.OstaliListFormatedOIB>
  <DomainObject.Predmet.OstaliListFormatedWithAdress>
    <izvorni_sadrzaj>
      <item>Odvj. Sandra Ivić punomoćnik sudionika u postupku VOLKSVANK Karnten eG, A-9020 Klagenfurt</item>
    </izvorni_sadrzaj>
    <derivirana_varijabla naziv="DomainObject.Predmet.OstaliListFormatedWithAdress_1">
      <item>Odvj. Sandra Ivić punomoćnik sudionika u postupku VOLKSVANK Karnten eG, A-9020 Klagenfurt</item>
    </derivirana_varijabla>
  </DomainObject.Predmet.OstaliListFormatedWithAdress>
  <DomainObject.Predmet.OstaliListFormatedWithAdressOIB>
    <izvorni_sadrzaj>
      <item>Odvj. Sandra Ivić punomoćnik sudionika u postupku VOLKSVANK Karnten eG, A-9020 Klagenfurt</item>
    </izvorni_sadrzaj>
    <derivirana_varijabla naziv="DomainObject.Predmet.OstaliListFormatedWithAdressOIB_1">
      <item>Odvj. Sandra Ivić punomoćnik sudionika u postupku VOLKSVANK Karnten eG, A-9020 Klagenfurt</item>
    </derivirana_varijabla>
  </DomainObject.Predmet.OstaliListFormatedWithAdressOIB>
  <DomainObject.Predmet.OstaliListNazivFormated>
    <izvorni_sadrzaj>
      <item>Odvj. Sandra Ivić</item>
    </izvorni_sadrzaj>
    <derivirana_varijabla naziv="DomainObject.Predmet.OstaliListNazivFormated_1">
      <item>Odvj. Sandra Ivić</item>
    </derivirana_varijabla>
  </DomainObject.Predmet.OstaliListNazivFormated>
  <DomainObject.Predmet.OstaliListNazivFormatedOIB>
    <izvorni_sadrzaj>
      <item>Odvj. Sandra Ivić</item>
    </izvorni_sadrzaj>
    <derivirana_varijabla naziv="DomainObject.Predmet.OstaliListNazivFormatedOIB_1">
      <item>Odvj. Sandra Ivić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VOLKSVANK Karnten eG, A-9020 Klagenfurt</izvorni_sadrzaj>
    <derivirana_varijabla naziv="DomainObject.Predmet.StrankaIDrugi_1">VOLKSVANK Karnten eG, A-9020 Klagenfurt</derivirana_varijabla>
  </DomainObject.Predmet.StrankaIDrugi>
  <DomainObject.Predmet.ProtustrankaIDrugi>
    <izvorni_sadrzaj>stečajna masa iza VINZ d.o.o. POREČ</izvorni_sadrzaj>
    <derivirana_varijabla naziv="DomainObject.Predmet.ProtustrankaIDrugi_1">stečajna masa iza VINZ d.o.o. POREČ</derivirana_varijabla>
  </DomainObject.Predmet.ProtustrankaIDrugi>
  <DomainObject.Predmet.StrankaIDrugiAdressOIB>
    <izvorni_sadrzaj>VOLKSVANK Karnten eG, A-9020 Klagenfurt, OIB 55436470703, Pernhartgasse 7, A-9020 Klagenfurt</izvorni_sadrzaj>
    <derivirana_varijabla naziv="DomainObject.Predmet.StrankaIDrugiAdressOIB_1">VOLKSVANK Karnten eG, A-9020 Klagenfurt, OIB 55436470703, Pernhartgasse 7, A-9020 Klagenfurt</derivirana_varijabla>
  </DomainObject.Predmet.StrankaIDrugiAdressOIB>
  <DomainObject.Predmet.ProtustrankaIDrugiAdressOIB>
    <izvorni_sadrzaj>stečajna masa iza VINZ d.o.o. POREČ, OIB 29809026976</izvorni_sadrzaj>
    <derivirana_varijabla naziv="DomainObject.Predmet.ProtustrankaIDrugiAdressOIB_1">stečajna masa iza VINZ d.o.o. POREČ, OIB 29809026976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VINZ d.o.o. POREČ</item>
      <item>Odvj. Sandra Ivić</item>
      <item>VOLKSVANK Karnten eG, A-9020 Klagenfurt</item>
    </izvorni_sadrzaj>
    <derivirana_varijabla naziv="DomainObject.Predmet.SudioniciListNaziv_1">
      <item>stečajna masa iza VINZ d.o.o. POREČ</item>
      <item>Odvj. Sandra Ivić</item>
      <item>VOLKSVANK Karnten eG, A-9020 Klagenfurt</item>
    </derivirana_varijabla>
  </DomainObject.Predmet.SudioniciListNaziv>
  <DomainObject.Predmet.SudioniciListAdressOIB>
    <izvorni_sadrzaj>
      <item>stečajna masa iza VINZ d.o.o. POREČ, OIB 29809026976</item>
      <item>Odvj. Sandra Ivić</item>
      <item>VOLKSVANK Karnten eG, A-9020 Klagenfurt, OIB 55436470703, Pernhartgasse 7,A-9020 Klagenfurt</item>
    </izvorni_sadrzaj>
    <derivirana_varijabla naziv="DomainObject.Predmet.SudioniciListAdressOIB_1">
      <item>stečajna masa iza VINZ d.o.o. POREČ, OIB 29809026976</item>
      <item>Odvj. Sandra Ivić</item>
      <item>VOLKSVANK Karnten eG, A-9020 Klagenfurt, OIB 55436470703, Pernhartgasse 7,A-9020 Klagenfurt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29809026976</item>
      <item>, OIB null</item>
      <item>, OIB 55436470703</item>
    </izvorni_sadrzaj>
    <derivirana_varijabla naziv="DomainObject.Predmet.SudioniciListNazivOIB_1">
      <item>, OIB 29809026976</item>
      <item>, OIB null</item>
      <item>, OIB 55436470703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2296</properties:Characters>
  <properties:Lines>58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2016-12-02T12:20:00Z</dcterms:created>
  <dc:creator>korisnik</dc:creator>
  <cp:lastModifiedBy>Sanja Lakošeljac</cp:lastModifiedBy>
  <dcterms:modified xmlns:xsi="http://www.w3.org/2001/XMLSchema-instance" xsi:type="dcterms:W3CDTF">2016-12-02T12:22:00Z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