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e571" w14:paraId="3e0e57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8419F3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St-2232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B1379F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B1379F">
        <w:rPr>
          <w:rFonts w:cs="Times New Roman" w:hAnsi="Times New Roman" w:ascii="Times New Roman"/>
          <w:sz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dužnikom, </w:t>
      </w:r>
      <w:r w:rsidR="00743173" w:rsidRPr="00743173">
        <w:rPr>
          <w:rFonts w:cs="Times New Roman" w:hAnsi="Times New Roman" w:ascii="Times New Roman"/>
          <w:sz w:val="24"/>
        </w:rPr>
        <w:t>LOBELOS TOURS d.o.o. OIB:16492278934, MBS: 080538109, Zagreb, Srebrnjak 96</w:t>
      </w:r>
      <w:r>
        <w:rPr>
          <w:rFonts w:cs="Times New Roman" w:hAnsi="Times New Roman" w:ascii="Times New Roman"/>
          <w:sz w:val="24"/>
        </w:rPr>
        <w:t>, dana 16.ožujka 2017</w:t>
      </w:r>
      <w:r w:rsidR="00474F77">
        <w:rPr>
          <w:rFonts w:cs="Times New Roman" w:hAnsi="Times New Roman" w:ascii="Times New Roman"/>
          <w:sz w:val="24"/>
        </w:rPr>
        <w:t>.</w:t>
      </w:r>
    </w:p>
    <w:p w:rsidRDefault="00F17DC9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8419F3" w:rsidRPr="008419F3">
        <w:rPr>
          <w:sz w:val="24"/>
        </w:rPr>
        <w:t>Davoru Lukač, Zagreb, Srebrnjak 96, OIB: 24128503116</w:t>
      </w:r>
      <w:r w:rsidR="00E808A3" w:rsidRPr="00E808A3">
        <w:rPr>
          <w:sz w:val="24"/>
        </w:rPr>
        <w:t>,</w:t>
      </w:r>
      <w:r w:rsidR="00E808A3">
        <w:rPr>
          <w:sz w:val="24"/>
        </w:rPr>
        <w:t xml:space="preserve">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419F3">
        <w:rPr>
          <w:sz w:val="24"/>
          <w:szCs w:val="24"/>
        </w:rPr>
        <w:t>-2232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43173" w:rsidRPr="00743173">
        <w:rPr>
          <w:sz w:val="24"/>
          <w:szCs w:val="24"/>
        </w:rPr>
        <w:t>LOBELOS TOURS d.o.o. OIB:16492278934, MBS: 080538109, Zagreb, Srebrnjak 96</w:t>
      </w:r>
      <w:r w:rsidR="00E51E64">
        <w:rPr>
          <w:sz w:val="24"/>
          <w:szCs w:val="24"/>
        </w:rPr>
        <w:t>.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743173">
        <w:rPr>
          <w:sz w:val="24"/>
          <w:szCs w:val="24"/>
        </w:rPr>
        <w:t>1.392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>d 1.392</w:t>
      </w:r>
      <w:r w:rsidR="00FC5F00" w:rsidRPr="00FC5F00">
        <w:rPr>
          <w:sz w:val="24"/>
        </w:rPr>
        <w:t xml:space="preserve">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 16.ožujka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C103D0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103D0" w:rsidP="00445BA5" w:rsidR="00C103D0" w:rsidRPr="00C103D0">
      <w:pPr>
        <w:jc w:val="right"/>
        <w:rPr>
          <w:sz w:val="24"/>
          <w:szCs w:val="24"/>
        </w:rPr>
      </w:pPr>
      <w:r w:rsidRPr="00C103D0">
        <w:rPr>
          <w:sz w:val="24"/>
          <w:szCs w:val="24"/>
        </w:rPr>
        <w:t>Za točnost otpravka-</w:t>
      </w:r>
    </w:p>
    <w:p w:rsidRDefault="00C103D0" w:rsidP="00445BA5" w:rsidR="00C103D0" w:rsidRPr="00C103D0">
      <w:pPr>
        <w:jc w:val="right"/>
        <w:rPr>
          <w:sz w:val="24"/>
          <w:szCs w:val="24"/>
        </w:rPr>
      </w:pPr>
      <w:r w:rsidRPr="00C103D0">
        <w:rPr>
          <w:sz w:val="24"/>
          <w:szCs w:val="24"/>
        </w:rPr>
        <w:t>ovlašteni službenik</w:t>
      </w:r>
    </w:p>
    <w:p w:rsidRDefault="00C103D0" w:rsidP="00445BA5" w:rsidR="00C103D0" w:rsidRPr="00C103D0">
      <w:pPr>
        <w:jc w:val="right"/>
        <w:rPr>
          <w:sz w:val="24"/>
          <w:szCs w:val="24"/>
        </w:rPr>
      </w:pPr>
      <w:r w:rsidRPr="00C103D0">
        <w:rPr>
          <w:sz w:val="24"/>
          <w:szCs w:val="24"/>
        </w:rPr>
        <w:t xml:space="preserve">Mirjana Gašparić </w:t>
      </w:r>
    </w:p>
    <w:p w:rsidRDefault="008979AC" w:rsidP="00C103D0" w:rsidR="008979AC">
      <w:pPr>
        <w:ind w:left="720"/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103D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743173">
      <w:rPr>
        <w:sz w:val="24"/>
        <w:szCs w:val="24"/>
      </w:rPr>
      <w:t>2232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14A3C"/>
    <w:rsid w:val="00734DB3"/>
    <w:rsid w:val="0074317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A118F5"/>
    <w:rsid w:val="00A221A7"/>
    <w:rsid w:val="00A264BF"/>
    <w:rsid w:val="00A35B1E"/>
    <w:rsid w:val="00A42F2F"/>
    <w:rsid w:val="00A547D0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103D0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10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3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3D0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3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3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10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3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3D0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3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3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St-2232/2016</izvorni_sadrzaj>
    <derivirana_varijabla naziv="DomainObject.Predmet.OznakaBroj_1">St-2232/2016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LOBELOS TOURS d.o.o. za trgovinu i usluge, turistička agencija zastupanog po punomoćniku Davor Lukač</izvorni_sadrzaj>
    <derivirana_varijabla naziv="DomainObject.Predmet.ProtustrankaFormated_1">  LOBELOS TOURS d.o.o. za trgovinu i usluge, turistička agencija zastupanog po punomoćniku Davor Lukač</derivirana_varijabla>
  </DomainObject.Predmet.ProtustrankaFormated>
  <DomainObject.Predmet.ProtustrankaFormatedOIB>
    <izvorni_sadrzaj>  LOBELOS TOURS d.o.o. za trgovinu i usluge, turistička agencija, OIB 16492278934 zastupanog po punomoćniku Davor Lukač</izvorni_sadrzaj>
    <derivirana_varijabla naziv="DomainObject.Predmet.ProtustrankaFormatedOIB_1">  LOBELOS TOURS d.o.o. za trgovinu i usluge, turistička agencija, OIB 16492278934 zastupanog po punomoćniku Davor Lukač</derivirana_varijabla>
  </DomainObject.Predmet.ProtustrankaFormatedOIB>
  <DomainObject.Predmet.ProtustrankaFormatedWithAdress>
    <izvorni_sadrzaj> LOBELOS TOURS d.o.o. za trgovinu i usluge, turistička agencija, Srebrnjak 96, 10000 Zagreb zastupanog po punomoćniku Davor Lukač</izvorni_sadrzaj>
    <derivirana_varijabla naziv="DomainObject.Predmet.ProtustrankaFormatedWithAdress_1"> LOBELOS TOURS d.o.o. za trgovinu i usluge, turistička agencija, Srebrnjak 96, 10000 Zagreb zastupanog po punomoćniku Davor Lukač</derivirana_varijabla>
  </DomainObject.Predmet.ProtustrankaFormatedWithAdress>
  <DomainObject.Predmet.ProtustrankaFormatedWithAdressOIB>
    <izvorni_sadrzaj> LOBELOS TOURS d.o.o. za trgovinu i usluge, turistička agencija, OIB 16492278934, Srebrnjak 96, 10000 Zagreb zastupanog po punomoćniku Davor Lukač</izvorni_sadrzaj>
    <derivirana_varijabla naziv="DomainObject.Predmet.ProtustrankaFormatedWithAdressOIB_1"> LOBELOS TOURS d.o.o. za trgovinu i usluge, turistička agencija, OIB 16492278934, Srebrnjak 96, 10000 Zagreb zastupanog po punomoćniku Davor Lukač</derivirana_varijabla>
  </DomainObject.Predmet.ProtustrankaFormatedWithAdressOIB>
  <DomainObject.Predmet.ProtustrankaWithAdress>
    <izvorni_sadrzaj>LOBELOS TOURS d.o.o. za trgovinu i usluge, turistička agencija Srebrnjak 96, 10000 Zagreb</izvorni_sadrzaj>
    <derivirana_varijabla naziv="DomainObject.Predmet.ProtustrankaWithAdress_1">LOBELOS TOURS d.o.o. za trgovinu i usluge, turistička agencija Srebrnjak 96, 10000 Zagreb</derivirana_varijabla>
  </DomainObject.Predmet.ProtustrankaWithAdress>
  <DomainObject.Predmet.ProtustrankaWithAdressOIB>
    <izvorni_sadrzaj>LOBELOS TOURS d.o.o. za trgovinu i usluge, turistička agencija, OIB 16492278934, Srebrnjak 96, 10000 Zagreb</izvorni_sadrzaj>
    <derivirana_varijabla naziv="DomainObject.Predmet.ProtustrankaWithAdressOIB_1">LOBELOS TOURS d.o.o. za trgovinu i usluge, turistička agencija, OIB 16492278934, Srebrnjak 96, 10000 Zagreb</derivirana_varijabla>
  </DomainObject.Predmet.ProtustrankaWithAdressOIB>
  <DomainObject.Predmet.ProtustrankaNazivFormated>
    <izvorni_sadrzaj>LOBELOS TOURS d.o.o. za trgovinu i usluge, turistička agencija</izvorni_sadrzaj>
    <derivirana_varijabla naziv="DomainObject.Predmet.ProtustrankaNazivFormated_1">LOBELOS TOURS d.o.o. za trgovinu i usluge, turistička agencija</derivirana_varijabla>
  </DomainObject.Predmet.ProtustrankaNazivFormated>
  <DomainObject.Predmet.ProtustrankaNazivFormatedOIB>
    <izvorni_sadrzaj>LOBELOS TOURS d.o.o. za trgovinu i usluge, turistička agencija, OIB 16492278934</izvorni_sadrzaj>
    <derivirana_varijabla naziv="DomainObject.Predmet.ProtustrankaNazivFormatedOIB_1">LOBELOS TOURS d.o.o. za trgovinu i usluge, turistička agencija, OIB 16492278934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LOBELOS TOURS d.o.o. za trgovinu i usluge, turistička agencija zastupanog po punomoćniku Davor Lukač</item>
    </izvorni_sadrzaj>
    <derivirana_varijabla naziv="DomainObject.Predmet.ProtuStrankaListFormated_1">
      <item>LOBELOS TOURS d.o.o. za trgovinu i usluge, turistička agencija zastupanog po punomoćniku Davor Lukač</item>
    </derivirana_varijabla>
  </DomainObject.Predmet.ProtuStrankaListFormated>
  <DomainObject.Predmet.ProtuStrankaListFormatedOIB>
    <izvorni_sadrzaj>
      <item>LOBELOS TOURS d.o.o. za trgovinu i usluge, turistička agencija, OIB 16492278934 zastupanog po punomoćniku Davor Lukač</item>
    </izvorni_sadrzaj>
    <derivirana_varijabla naziv="DomainObject.Predmet.ProtuStrankaListFormatedOIB_1">
      <item>LOBELOS TOURS d.o.o. za trgovinu i usluge, turistička agencija, OIB 16492278934 zastupanog po punomoćniku Davor Lukač</item>
    </derivirana_varijabla>
  </DomainObject.Predmet.ProtuStrankaListFormatedOIB>
  <DomainObject.Predmet.ProtuStrankaListFormatedWithAdress>
    <izvorni_sadrzaj>
      <item>LOBELOS TOURS d.o.o. za trgovinu i usluge, turistička agencija, Srebrnjak 96, 10000 Zagreb zastupanog po punomoćniku Davor Lukač</item>
    </izvorni_sadrzaj>
    <derivirana_varijabla naziv="DomainObject.Predmet.ProtuStrankaListFormatedWithAdress_1">
      <item>LOBELOS TOURS d.o.o. za trgovinu i usluge, turistička agencija, Srebrnjak 96, 10000 Zagreb zastupanog po punomoćniku Davor Lukač</item>
    </derivirana_varijabla>
  </DomainObject.Predmet.ProtuStrankaListFormatedWithAdress>
  <DomainObject.Predmet.ProtuStrankaListFormatedWithAdressOIB>
    <izvorni_sadrzaj>
      <item>LOBELOS TOURS d.o.o. za trgovinu i usluge, turistička agencija, OIB 16492278934, Srebrnjak 96, 10000 Zagreb zastupanog po punomoćniku Davor Lukač</item>
    </izvorni_sadrzaj>
    <derivirana_varijabla naziv="DomainObject.Predmet.ProtuStrankaListFormatedWithAdressOIB_1">
      <item>LOBELOS TOURS d.o.o. za trgovinu i usluge, turistička agencija, OIB 16492278934, Srebrnjak 96, 10000 Zagreb zastupanog po punomoćniku Davor Lukač</item>
    </derivirana_varijabla>
  </DomainObject.Predmet.ProtuStrankaListFormatedWithAdressOIB>
  <DomainObject.Predmet.ProtuStrankaListNazivFormated>
    <izvorni_sadrzaj>
      <item>LOBELOS TOURS d.o.o. za trgovinu i usluge, turistička agencija</item>
    </izvorni_sadrzaj>
    <derivirana_varijabla naziv="DomainObject.Predmet.ProtuStrankaListNazivFormated_1">
      <item>LOBELOS TOURS d.o.o. za trgovinu i usluge, turistička agencija</item>
    </derivirana_varijabla>
  </DomainObject.Predmet.ProtuStrankaListNazivFormated>
  <DomainObject.Predmet.ProtuStrankaListNazivFormatedOIB>
    <izvorni_sadrzaj>
      <item>LOBELOS TOURS d.o.o. za trgovinu i usluge, turistička agencija, OIB 16492278934</item>
    </izvorni_sadrzaj>
    <derivirana_varijabla naziv="DomainObject.Predmet.ProtuStrankaListNazivFormatedOIB_1">
      <item>LOBELOS TOURS d.o.o. za trgovinu i usluge, turistička agencija, OIB 16492278934</item>
    </derivirana_varijabla>
  </DomainObject.Predmet.ProtuStrankaListNazivFormatedOIB>
  <DomainObject.Predmet.OstaliListFormated>
    <izvorni_sadrzaj>
      <item>Davor Lukač punomoćnik sudionika u postupku LOBELOS TOURS d.o.o. za trgovinu i usluge, turistička agencija</item>
    </izvorni_sadrzaj>
    <derivirana_varijabla naziv="DomainObject.Predmet.OstaliListFormated_1">
      <item>Davor Lukač punomoćnik sudionika u postupku LOBELOS TOURS d.o.o. za trgovinu i usluge, turistička agencija</item>
    </derivirana_varijabla>
  </DomainObject.Predmet.OstaliListFormated>
  <DomainObject.Predmet.OstaliListFormatedOIB>
    <izvorni_sadrzaj>
      <item>Davor Lukač, OIB 24128503116 punomoćnik sudionika u postupku LOBELOS TOURS d.o.o. za trgovinu i usluge, turistička agencija</item>
    </izvorni_sadrzaj>
    <derivirana_varijabla naziv="DomainObject.Predmet.OstaliListFormatedOIB_1">
      <item>Davor Lukač, OIB 24128503116 punomoćnik sudionika u postupku LOBELOS TOURS d.o.o. za trgovinu i usluge, turistička agencija</item>
    </derivirana_varijabla>
  </DomainObject.Predmet.OstaliListFormatedOIB>
  <DomainObject.Predmet.OstaliListFormatedWithAdress>
    <izvorni_sadrzaj>
      <item>Davor Lukač, Srebrnjak 96, 10000 Zagreb punomoćnik sudionika u postupku LOBELOS TOURS d.o.o. za trgovinu i usluge, turistička agencija</item>
    </izvorni_sadrzaj>
    <derivirana_varijabla naziv="DomainObject.Predmet.OstaliListFormatedWithAdress_1">
      <item>Davor Lukač, Srebrnjak 96, 10000 Zagreb punomoćnik sudionika u postupku LOBELOS TOURS d.o.o. za trgovinu i usluge, turistička agencija</item>
    </derivirana_varijabla>
  </DomainObject.Predmet.OstaliListFormatedWithAdress>
  <DomainObject.Predmet.OstaliListFormatedWithAdressOIB>
    <izvorni_sadrzaj>
      <item>Davor Lukač, OIB 24128503116, Srebrnjak 96, 10000 Zagreb punomoćnik sudionika u postupku LOBELOS TOURS d.o.o. za trgovinu i usluge, turistička agencija</item>
    </izvorni_sadrzaj>
    <derivirana_varijabla naziv="DomainObject.Predmet.OstaliListFormatedWithAdressOIB_1">
      <item>Davor Lukač, OIB 24128503116, Srebrnjak 96, 10000 Zagreb punomoćnik sudionika u postupku LOBELOS TOURS d.o.o. za trgovinu i usluge, turistička agencija</item>
    </derivirana_varijabla>
  </DomainObject.Predmet.OstaliListFormatedWithAdressOIB>
  <DomainObject.Predmet.OstaliListNazivFormated>
    <izvorni_sadrzaj>
      <item>Davor Lukač</item>
    </izvorni_sadrzaj>
    <derivirana_varijabla naziv="DomainObject.Predmet.OstaliListNazivFormated_1">
      <item>Davor Lukač</item>
    </derivirana_varijabla>
  </DomainObject.Predmet.OstaliListNazivFormated>
  <DomainObject.Predmet.OstaliListNazivFormatedOIB>
    <izvorni_sadrzaj>
      <item>Davor Lukač, OIB 24128503116</item>
    </izvorni_sadrzaj>
    <derivirana_varijabla naziv="DomainObject.Predmet.OstaliListNazivFormatedOIB_1">
      <item>Davor Lukač, OIB 24128503116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LOBELOS TOURS d.o.o. za trgovinu i usluge, turistička agencija</izvorni_sadrzaj>
    <derivirana_varijabla naziv="DomainObject.Predmet.ProtustrankaIDrugi_1">LOBELOS TOURS d.o.o. za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LOBELOS TOURS d.o.o. za trgovinu i usluge, turistička agencija, OIB 16492278934, Srebrnjak 96, 10000 Zagreb</izvorni_sadrzaj>
    <derivirana_varijabla naziv="DomainObject.Predmet.ProtustrankaIDrugiAdressOIB_1">LOBELOS TOURS d.o.o. za trgovinu i usluge, turistička agencija, OIB 16492278934, Srebrnjak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LOBELOS TOURS d.o.o. za trgovinu i usluge, turistička agencija</item>
      <item>Davor Lukač</item>
    </izvorni_sadrzaj>
    <derivirana_varijabla naziv="DomainObject.Predmet.SudioniciListNaziv_1">
      <item>FINA Regionalni centar Zagreb</item>
      <item>LOBELOS TOURS d.o.o. za trgovinu i usluge, turistička agencija</item>
      <item>Davor Lukač</item>
    </derivirana_varijabla>
  </DomainObject.Predmet.SudioniciListNaziv>
  <DomainObject.Predmet.SudioniciListAdressOIB>
    <izvorni_sadrzaj>
      <item>FINA Regionalni centar Zagreb, OIB 85821130368, Trg svibanjskih žrtava 1995. 1,10000 Zagreb</item>
      <item>LOBELOS TOURS d.o.o. za trgovinu i usluge, turistička agencija, OIB 16492278934, Srebrnjak 96,10000 Zagreb</item>
      <item>Davor Lukač, OIB 24128503116, Srebrnjak 96,10000 Zagreb</item>
    </izvorni_sadrzaj>
    <derivirana_varijabla naziv="DomainObject.Predmet.SudioniciListAdressOIB_1">
      <item>FINA Regionalni centar Zagreb, OIB 85821130368, Trg svibanjskih žrtava 1995. 1,10000 Zagreb</item>
      <item>LOBELOS TOURS d.o.o. za trgovinu i usluge, turistička agencija, OIB 16492278934, Srebrnjak 96,10000 Zagreb</item>
      <item>Davor Lukač, OIB 24128503116, Srebrnjak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16492278934</item>
      <item>, OIB 24128503116</item>
    </izvorni_sadrzaj>
    <derivirana_varijabla naziv="DomainObject.Predmet.SudioniciListNazivOIB_1">
      <item>, OIB 85821130368</item>
      <item>, OIB 16492278934</item>
      <item>, OIB 24128503116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2617</properties:Characters>
  <properties:Lines>74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2017-03-16T10:22:00Z</dcterms:created>
  <dc:creator>ilukac</dc:creator>
  <cp:lastModifiedBy>Mirjana Gašparić</cp:lastModifiedBy>
  <cp:lastPrinted>2017-03-17T07:34:00Z</cp:lastPrinted>
  <dcterms:modified xmlns:xsi="http://www.w3.org/2001/XMLSchema-instance" xsi:type="dcterms:W3CDTF">2017-03-17T07:34:00Z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