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ab5d" w14:paraId="377ab5d" w:rsidRDefault="00AB1871" w:rsidP="00AB1871" w:rsidR="00AB1871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AB1871" w:rsidP="00AB1871" w:rsidR="00AB1871" w:rsidRPr="00F1356F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2 St-193/</w:t>
      </w:r>
      <w:r w:rsidRPr="00A770C6">
        <w:t>201</w:t>
      </w:r>
      <w:r w:rsidRPr="00F1356F">
        <w:t>5-</w:t>
      </w:r>
      <w:r w:rsidR="006258E5" w:rsidRPr="00F1356F">
        <w:t>22</w:t>
      </w:r>
      <w:r w:rsidR="00F1356F" w:rsidRPr="00F1356F">
        <w:t>4</w:t>
      </w:r>
    </w:p>
    <w:p w:rsidRDefault="00AB1871" w:rsidP="00AB1871" w:rsidR="00AB1871" w:rsidRPr="00A770C6">
      <w:r w:rsidRPr="00A770C6">
        <w:t xml:space="preserve"> TRGOVAČKI SUD U PAZINU</w:t>
      </w:r>
    </w:p>
    <w:p w:rsidRDefault="00AB1871" w:rsidP="00AB1871" w:rsidR="00AB1871" w:rsidRPr="00A770C6">
      <w:r w:rsidRPr="00A770C6">
        <w:t xml:space="preserve">     52000 PAZIN, Dršćevka 1</w:t>
      </w:r>
      <w:r w:rsidRPr="00A770C6">
        <w:tab/>
      </w:r>
      <w:r w:rsidRPr="00A770C6">
        <w:tab/>
      </w:r>
      <w:r w:rsidRPr="00A770C6">
        <w:tab/>
      </w:r>
      <w:r w:rsidRPr="00A770C6">
        <w:tab/>
        <w:t xml:space="preserve">                   </w:t>
      </w:r>
    </w:p>
    <w:p w:rsidRDefault="00F1356F" w:rsidP="00AB1871" w:rsidR="00AB1871">
      <w:r>
        <w:tab/>
      </w:r>
      <w:r>
        <w:tab/>
      </w:r>
      <w:r>
        <w:tab/>
        <w:t xml:space="preserve">     </w:t>
      </w:r>
    </w:p>
    <w:p w:rsidRDefault="00F1356F" w:rsidP="00AB1871" w:rsidR="00F1356F" w:rsidRPr="00A770C6">
      <w:pPr>
        <w:rPr>
          <w:sz w:val="20"/>
          <w:szCs w:val="20"/>
        </w:rPr>
      </w:pPr>
    </w:p>
    <w:p w:rsidRDefault="00AB1871" w:rsidP="00AB1871" w:rsidR="00AB1871" w:rsidRPr="00A770C6">
      <w:pPr>
        <w:jc w:val="center"/>
      </w:pPr>
      <w:r w:rsidRPr="00A770C6">
        <w:t>R E P U B L I K A  H R V A T S K A</w:t>
      </w:r>
    </w:p>
    <w:p w:rsidRDefault="00AB1871" w:rsidP="00AB1871" w:rsidR="00AB1871" w:rsidRPr="00A770C6">
      <w:pPr>
        <w:jc w:val="center"/>
      </w:pPr>
    </w:p>
    <w:p w:rsidRDefault="00AB1871" w:rsidP="00AB1871" w:rsidR="00AB1871" w:rsidRPr="00A770C6">
      <w:pPr>
        <w:jc w:val="center"/>
      </w:pPr>
      <w:r w:rsidRPr="00A770C6">
        <w:t>R J E Š E NJ E</w:t>
      </w:r>
    </w:p>
    <w:p w:rsidRDefault="00AB1871" w:rsidP="00AB1871" w:rsidR="00AB1871">
      <w:pPr>
        <w:jc w:val="both"/>
      </w:pPr>
    </w:p>
    <w:p w:rsidRDefault="00F1356F" w:rsidP="00AB1871" w:rsidR="00F1356F" w:rsidRPr="00A770C6">
      <w:pPr>
        <w:jc w:val="both"/>
      </w:pPr>
    </w:p>
    <w:p w:rsidRDefault="00AB1871" w:rsidP="00AB1871" w:rsidR="00AB1871" w:rsidRPr="00F1356F">
      <w:pPr>
        <w:jc w:val="both"/>
      </w:pPr>
      <w:r w:rsidRPr="00A770C6">
        <w:tab/>
        <w:t xml:space="preserve">Trgovački sud u Pazinu, po stečajnom sucu Adrijani Labinjan Skok, u stečajnom postupku nad </w:t>
      </w:r>
      <w:r>
        <w:t xml:space="preserve">stečajnim dužnikom </w:t>
      </w:r>
      <w:r w:rsidRPr="00CD2FB0">
        <w:t>BUP d.o.o. u stečaju, Buzet, Sveti Ivan 6, OIB: 5239797363</w:t>
      </w:r>
      <w:r w:rsidRPr="00F1356F">
        <w:t>5, 2</w:t>
      </w:r>
      <w:r w:rsidR="006258E5" w:rsidRPr="00F1356F">
        <w:t>7</w:t>
      </w:r>
      <w:r w:rsidRPr="00F1356F">
        <w:t xml:space="preserve">. travnja 2018., </w:t>
      </w:r>
    </w:p>
    <w:p w:rsidRDefault="00AB1871" w:rsidP="00AB1871" w:rsidR="00AB1871">
      <w:pPr>
        <w:jc w:val="both"/>
      </w:pPr>
    </w:p>
    <w:p w:rsidRDefault="00F1356F" w:rsidP="00AB1871" w:rsidR="00F1356F" w:rsidRPr="00A770C6">
      <w:pPr>
        <w:jc w:val="both"/>
      </w:pPr>
    </w:p>
    <w:p w:rsidRDefault="00AB1871" w:rsidP="00AB1871" w:rsidR="00AB1871" w:rsidRPr="00A770C6">
      <w:pPr>
        <w:jc w:val="center"/>
        <w:rPr>
          <w:bCs/>
        </w:rPr>
      </w:pPr>
      <w:r w:rsidRPr="00A770C6">
        <w:rPr>
          <w:bCs/>
        </w:rPr>
        <w:t>r i j e š i o  je</w:t>
      </w:r>
    </w:p>
    <w:p w:rsidRDefault="00AB1871" w:rsidP="00AB1871" w:rsidR="00AB1871">
      <w:pPr>
        <w:ind w:left="705"/>
        <w:jc w:val="both"/>
      </w:pPr>
    </w:p>
    <w:p w:rsidRDefault="00F1356F" w:rsidP="00AB1871" w:rsidR="00F1356F">
      <w:pPr>
        <w:ind w:left="705"/>
        <w:jc w:val="both"/>
      </w:pPr>
    </w:p>
    <w:p w:rsidRDefault="00AB1871" w:rsidP="00AB1871" w:rsidR="00AB1871" w:rsidRPr="00F1356F">
      <w:pPr>
        <w:jc w:val="both"/>
      </w:pPr>
      <w:r>
        <w:tab/>
        <w:t>Određuje se naknada stvarnih troškova</w:t>
      </w:r>
      <w:r w:rsidRPr="00092887">
        <w:t xml:space="preserve"> stečajnom upravitelju</w:t>
      </w:r>
      <w:r>
        <w:t xml:space="preserve"> Zdravku Kuzmiću iz Zagreba, </w:t>
      </w:r>
      <w:r w:rsidRPr="00A711C1">
        <w:t>Zelenjak 78</w:t>
      </w:r>
      <w:r>
        <w:t>, OIB: 42435648261, za poslove obavljene u stečajnom postupku</w:t>
      </w:r>
      <w:r w:rsidRPr="00092887">
        <w:t xml:space="preserve"> nad </w:t>
      </w:r>
      <w:r>
        <w:t xml:space="preserve">stečajnim dužnikom </w:t>
      </w:r>
      <w:r w:rsidRPr="00CD2FB0">
        <w:t>BUP d.o.o. u stečaju, Buzet, Sveti Ivan 6, OIB: 52397973635</w:t>
      </w:r>
      <w:r w:rsidRPr="000027B0">
        <w:t>,</w:t>
      </w:r>
      <w:r>
        <w:t xml:space="preserve"> </w:t>
      </w:r>
      <w:r w:rsidRPr="00BB4AC9">
        <w:t xml:space="preserve">po obračunu zaprimljenom </w:t>
      </w:r>
      <w:r>
        <w:t>26. travnja 2018.</w:t>
      </w:r>
      <w:r w:rsidRPr="00BB4AC9">
        <w:t xml:space="preserve"> u izn</w:t>
      </w:r>
      <w:r w:rsidRPr="00F1356F">
        <w:t xml:space="preserve">osu od 16.451,00 kn. </w:t>
      </w:r>
    </w:p>
    <w:p w:rsidRDefault="00AB1871" w:rsidP="00AB1871" w:rsidR="00AB1871">
      <w:pPr>
        <w:jc w:val="both"/>
      </w:pPr>
      <w:r>
        <w:t xml:space="preserve"> </w:t>
      </w:r>
    </w:p>
    <w:p w:rsidRDefault="00F1356F" w:rsidP="00AB1871" w:rsidR="00F1356F" w:rsidRPr="00F73A20">
      <w:pPr>
        <w:jc w:val="both"/>
      </w:pPr>
    </w:p>
    <w:p w:rsidRDefault="00AB1871" w:rsidP="00AB1871" w:rsidR="00AB1871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AB1871" w:rsidP="00AB1871" w:rsidR="00AB1871">
      <w:pPr>
        <w:jc w:val="center"/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F1356F" w:rsidP="00AB1871" w:rsidR="00F1356F" w:rsidRPr="008D5DED">
      <w:pPr>
        <w:jc w:val="center"/>
        <w:rPr>
          <w:bCs/>
        </w:rPr>
      </w:pPr>
    </w:p>
    <w:p w:rsidRDefault="00AB1871" w:rsidP="00AB1871" w:rsidR="00AB1871">
      <w:pPr>
        <w:ind w:firstLine="708"/>
        <w:jc w:val="both"/>
      </w:pPr>
      <w:r w:rsidRPr="00F100FA">
        <w:t xml:space="preserve">Temeljem odredbe čl. </w:t>
      </w:r>
      <w:r>
        <w:t>94</w:t>
      </w:r>
      <w:r w:rsidRPr="00F100FA">
        <w:t xml:space="preserve">. st. 1. </w:t>
      </w:r>
      <w:r>
        <w:t>i 3.</w:t>
      </w:r>
      <w:r w:rsidRPr="00F100FA">
        <w:t xml:space="preserve"> Stečajnog zakona</w:t>
      </w:r>
      <w:r>
        <w:t xml:space="preserve"> (Narodne novine broj 71/15, 104/17, dalje: SZ)</w:t>
      </w:r>
      <w:r w:rsidRPr="00F100FA">
        <w:t xml:space="preserve"> stečajni upravitelj ima pravo na naknadu stvarnih troškova. </w:t>
      </w:r>
      <w:r>
        <w:t>Naknadu troškova rješenjem određuje sud na temelju pisanog, obrazloženog i dokumentiranog izvješća stečajnog upravitelja.</w:t>
      </w:r>
    </w:p>
    <w:p w:rsidRDefault="00AB1871" w:rsidP="00AB1871" w:rsidR="0050735E">
      <w:pPr>
        <w:jc w:val="both"/>
      </w:pPr>
      <w:r w:rsidRPr="0050735E">
        <w:tab/>
        <w:t>S</w:t>
      </w:r>
      <w:r w:rsidRPr="0050735E">
        <w:rPr>
          <w:bCs/>
        </w:rPr>
        <w:t xml:space="preserve">tečajni upravitelj </w:t>
      </w:r>
      <w:r w:rsidRPr="0050735E">
        <w:t>Zdravko Kuzmić iz Zagreba, Zelenjak 78, dostavio je 26. travnja 2018. obračun stvarnih troškova nastalih u stečajnom postupku</w:t>
      </w:r>
      <w:r w:rsidR="0050735E">
        <w:t xml:space="preserve"> za 2016. i 2017.,</w:t>
      </w:r>
      <w:r w:rsidRPr="0050735E">
        <w:t xml:space="preserve"> u iznosu od 16.451,00 kn</w:t>
      </w:r>
      <w:r w:rsidR="0050735E">
        <w:t>, koje je financirao vlastitim sredstvima</w:t>
      </w:r>
      <w:r w:rsidRPr="0050735E">
        <w:t xml:space="preserve">. </w:t>
      </w:r>
    </w:p>
    <w:p w:rsidRDefault="00B42AF8" w:rsidP="00AB1871" w:rsidR="00B42AF8" w:rsidRPr="0050735E">
      <w:pPr>
        <w:jc w:val="both"/>
      </w:pPr>
    </w:p>
    <w:p w:rsidRDefault="0050735E" w:rsidP="00AB1871" w:rsidR="0050735E">
      <w:pPr>
        <w:jc w:val="both"/>
      </w:pPr>
      <w:r w:rsidRPr="0050735E">
        <w:tab/>
        <w:t>Prema putnom nalogu od 17.6.2016. proizlazi da je riječ o putovanju poduzetom za dolazak na ročište u stečajnom postupku 16. lipnja 2016. na relaciji Zagreb – Pazin – Zagreb te nastalom putnom trošku za prijevoz osobnim automobilom, u iznosu od 872,00 kn te cestarini od 206,00 kn, i dnevnici u iznosu od 85,00 kn ili ukupno 1.163,00 kn</w:t>
      </w:r>
      <w:r>
        <w:t>.</w:t>
      </w:r>
    </w:p>
    <w:p w:rsidRDefault="008A0676" w:rsidP="00AB1871" w:rsidR="008A0676">
      <w:pPr>
        <w:jc w:val="both"/>
      </w:pPr>
    </w:p>
    <w:p w:rsidRDefault="008A0676" w:rsidP="008A0676" w:rsidR="008A0676">
      <w:pPr>
        <w:jc w:val="both"/>
      </w:pPr>
      <w:r w:rsidRPr="008A0676">
        <w:tab/>
        <w:t>Prema putnom nalogu od 3.7.2016. proizlazi da je riječ o putovanju poduzetom za sastanak s dužnikom, obilazak i pregled stečajne mase na relaciji Zagreb – Buzet - Pula - Zagreb te nastalom putnom trošku za prijevoz osobnim automobilom, u iznosu od 1.092,00 kn, cestarini od 185,00 kn, smještaju u iznosu od 974,00 kn i dnevnici u iznosu od 425,00 kn ili ukupno 2.676,00 kn.</w:t>
      </w:r>
    </w:p>
    <w:p w:rsidRDefault="008A0676" w:rsidP="008A0676" w:rsidR="008A0676">
      <w:pPr>
        <w:jc w:val="both"/>
      </w:pPr>
    </w:p>
    <w:p w:rsidRDefault="008A0676" w:rsidP="008A0676" w:rsidR="008A0676">
      <w:pPr>
        <w:jc w:val="both"/>
      </w:pPr>
      <w:r w:rsidRPr="0050735E">
        <w:lastRenderedPageBreak/>
        <w:tab/>
        <w:t xml:space="preserve">Prema putnom nalogu od </w:t>
      </w:r>
      <w:r>
        <w:t>23.7</w:t>
      </w:r>
      <w:r w:rsidRPr="0050735E">
        <w:t>.2016. proizlazi da je riječ o putovanju poduzetom</w:t>
      </w:r>
      <w:r w:rsidR="0082215F">
        <w:t xml:space="preserve"> za</w:t>
      </w:r>
      <w:r w:rsidR="00B42AF8">
        <w:t xml:space="preserve"> </w:t>
      </w:r>
      <w:r>
        <w:t>sastanak s dužnikom i</w:t>
      </w:r>
      <w:r w:rsidRPr="008A0676">
        <w:t xml:space="preserve"> obilazak stečajne mase</w:t>
      </w:r>
      <w:r w:rsidRPr="0050735E">
        <w:t xml:space="preserve"> na relaciji Zagreb – </w:t>
      </w:r>
      <w:r>
        <w:t>Buzet</w:t>
      </w:r>
      <w:r w:rsidRPr="0050735E">
        <w:t xml:space="preserve"> – Zagreb te nastalom putnom trošku za prijevoz osobnim automobilom, u iznosu od 872,00 kn te </w:t>
      </w:r>
      <w:r>
        <w:t>cestarini od 94</w:t>
      </w:r>
      <w:r w:rsidRPr="0050735E">
        <w:t xml:space="preserve">,00 kn, i dnevnici u iznosu od </w:t>
      </w:r>
      <w:r>
        <w:t>170</w:t>
      </w:r>
      <w:r w:rsidRPr="0050735E">
        <w:t xml:space="preserve">,00 kn </w:t>
      </w:r>
      <w:r>
        <w:t>ili ukupno 1.136</w:t>
      </w:r>
      <w:r w:rsidRPr="0050735E">
        <w:t>,00 kn</w:t>
      </w:r>
      <w:r>
        <w:t>.</w:t>
      </w:r>
    </w:p>
    <w:p w:rsidRDefault="008A0676" w:rsidP="008A0676" w:rsidR="008A0676">
      <w:pPr>
        <w:jc w:val="both"/>
      </w:pPr>
    </w:p>
    <w:p w:rsidRDefault="008A0676" w:rsidP="008A0676" w:rsidR="008A0676">
      <w:pPr>
        <w:jc w:val="both"/>
      </w:pPr>
      <w:r w:rsidRPr="0050735E">
        <w:tab/>
        <w:t xml:space="preserve">Prema putnom nalogu od </w:t>
      </w:r>
      <w:r>
        <w:t>8.8</w:t>
      </w:r>
      <w:r w:rsidRPr="0050735E">
        <w:t xml:space="preserve">.2016. proizlazi da je riječ o putovanju poduzetom za </w:t>
      </w:r>
      <w:r>
        <w:t>sastanak s dužnikom i</w:t>
      </w:r>
      <w:r w:rsidRPr="008A0676">
        <w:t xml:space="preserve"> obilazak stečajne mase</w:t>
      </w:r>
      <w:r w:rsidRPr="0050735E">
        <w:t xml:space="preserve"> na relaciji Zagreb – </w:t>
      </w:r>
      <w:r>
        <w:t>Buzet</w:t>
      </w:r>
      <w:r w:rsidRPr="0050735E">
        <w:t xml:space="preserve"> – Zagreb te nastalom putnom trošku za prijevoz osobnim automobilom, u iznosu od </w:t>
      </w:r>
      <w:r>
        <w:t>1.156</w:t>
      </w:r>
      <w:r w:rsidRPr="0050735E">
        <w:t xml:space="preserve">,00 kn te </w:t>
      </w:r>
      <w:r>
        <w:t>cestarini od 129</w:t>
      </w:r>
      <w:r w:rsidRPr="0050735E">
        <w:t xml:space="preserve">,00 kn, i dnevnici u iznosu od </w:t>
      </w:r>
      <w:r>
        <w:t>765</w:t>
      </w:r>
      <w:r w:rsidRPr="0050735E">
        <w:t xml:space="preserve">,00 kn </w:t>
      </w:r>
      <w:r>
        <w:t>ili ukupno 2.050</w:t>
      </w:r>
      <w:r w:rsidRPr="0050735E">
        <w:t>,00 kn</w:t>
      </w:r>
      <w:r>
        <w:t>.</w:t>
      </w:r>
    </w:p>
    <w:p w:rsidRDefault="008A0676" w:rsidP="008A0676" w:rsidR="008A0676">
      <w:pPr>
        <w:jc w:val="both"/>
      </w:pPr>
    </w:p>
    <w:p w:rsidRDefault="00B42AF8" w:rsidP="00B42AF8" w:rsidR="00B42AF8">
      <w:pPr>
        <w:jc w:val="both"/>
      </w:pPr>
      <w:r w:rsidRPr="0050735E">
        <w:tab/>
        <w:t xml:space="preserve">Prema putnom nalogu od </w:t>
      </w:r>
      <w:r>
        <w:t>18.10</w:t>
      </w:r>
      <w:r w:rsidRPr="0050735E">
        <w:t xml:space="preserve">.2016. proizlazi da je riječ o putovanju poduzetom za </w:t>
      </w:r>
      <w:r w:rsidR="0082215F" w:rsidRPr="0050735E">
        <w:t xml:space="preserve"> dolazak na ročište u stečajnom postupku</w:t>
      </w:r>
      <w:r w:rsidR="0082215F">
        <w:t xml:space="preserve">, </w:t>
      </w:r>
      <w:r>
        <w:t>sastanak s dužnikom i</w:t>
      </w:r>
      <w:r w:rsidRPr="008A0676">
        <w:t xml:space="preserve"> obilazak stečajne mase</w:t>
      </w:r>
      <w:r w:rsidRPr="0050735E">
        <w:t xml:space="preserve"> na rela</w:t>
      </w:r>
      <w:r w:rsidRPr="00B42AF8">
        <w:t xml:space="preserve">ciji Zagreb – Buzet – Pazin - Pula - Zagreb te </w:t>
      </w:r>
      <w:r w:rsidRPr="0050735E">
        <w:t xml:space="preserve">nastalom putnom trošku za prijevoz osobnim automobilom, u iznosu od </w:t>
      </w:r>
      <w:r>
        <w:t>1.162</w:t>
      </w:r>
      <w:r w:rsidR="0082215F">
        <w:t>,00 kn,</w:t>
      </w:r>
      <w:r w:rsidRPr="0050735E">
        <w:t xml:space="preserve"> </w:t>
      </w:r>
      <w:r>
        <w:t>cestarini od 211</w:t>
      </w:r>
      <w:r w:rsidRPr="0050735E">
        <w:t>,00 kn</w:t>
      </w:r>
      <w:r>
        <w:t xml:space="preserve">, </w:t>
      </w:r>
      <w:r w:rsidRPr="008A0676">
        <w:t xml:space="preserve">smještaju u iznosu od </w:t>
      </w:r>
      <w:r>
        <w:t>305</w:t>
      </w:r>
      <w:r w:rsidRPr="008A0676">
        <w:t>,00 kn</w:t>
      </w:r>
      <w:r>
        <w:t>, parkingu u iznosu od 20,00 kn</w:t>
      </w:r>
      <w:r w:rsidRPr="0050735E">
        <w:t xml:space="preserve"> i dnevnici u iznosu od </w:t>
      </w:r>
      <w:r>
        <w:t>170</w:t>
      </w:r>
      <w:r w:rsidRPr="0050735E">
        <w:t xml:space="preserve">,00 kn </w:t>
      </w:r>
      <w:r>
        <w:t>ili ukupno 1.868</w:t>
      </w:r>
      <w:r w:rsidRPr="0050735E">
        <w:t>,00 kn</w:t>
      </w:r>
      <w:r>
        <w:t>.</w:t>
      </w:r>
    </w:p>
    <w:p w:rsidRDefault="008A0676" w:rsidP="008A0676" w:rsidR="008A0676" w:rsidRPr="008A0676">
      <w:pPr>
        <w:jc w:val="both"/>
      </w:pPr>
    </w:p>
    <w:p w:rsidRDefault="00893B1F" w:rsidP="00893B1F" w:rsidR="00893B1F">
      <w:pPr>
        <w:jc w:val="both"/>
      </w:pPr>
      <w:r w:rsidRPr="0050735E">
        <w:tab/>
        <w:t xml:space="preserve">Prema putnom nalogu od </w:t>
      </w:r>
      <w:r>
        <w:t>26.1.2017</w:t>
      </w:r>
      <w:r w:rsidRPr="0050735E">
        <w:t xml:space="preserve">. proizlazi da je riječ o putovanju poduzetom za </w:t>
      </w:r>
      <w:r>
        <w:t>sastanak s dužnikom</w:t>
      </w:r>
      <w:r w:rsidRPr="0050735E">
        <w:t xml:space="preserve"> na relaciji Zagreb –</w:t>
      </w:r>
      <w:r>
        <w:t xml:space="preserve"> Buzet</w:t>
      </w:r>
      <w:r w:rsidRPr="0050735E">
        <w:t xml:space="preserve"> – Zagreb te nastalom putnom trošku za prijevoz osobnim automobilom, u iznosu od 872,00 kn te cestarini od </w:t>
      </w:r>
      <w:r>
        <w:t>140</w:t>
      </w:r>
      <w:r w:rsidRPr="0050735E">
        <w:t xml:space="preserve">,00 kn, </w:t>
      </w:r>
      <w:r>
        <w:t>i dnevnici u iznosu od 170</w:t>
      </w:r>
      <w:r w:rsidRPr="0050735E">
        <w:t>,00 kn ili ukupno 1.</w:t>
      </w:r>
      <w:r>
        <w:t>182</w:t>
      </w:r>
      <w:r w:rsidRPr="0050735E">
        <w:t>,00 kn</w:t>
      </w:r>
      <w:r>
        <w:t>.</w:t>
      </w:r>
    </w:p>
    <w:p w:rsidRDefault="008A0676" w:rsidP="00AB1871" w:rsidR="008A0676" w:rsidRPr="0050735E">
      <w:pPr>
        <w:jc w:val="both"/>
      </w:pPr>
    </w:p>
    <w:p w:rsidRDefault="008D7C0C" w:rsidP="008D7C0C" w:rsidR="008D7C0C">
      <w:pPr>
        <w:jc w:val="both"/>
      </w:pPr>
      <w:r w:rsidRPr="0050735E">
        <w:tab/>
        <w:t xml:space="preserve">Prema putnom nalogu od </w:t>
      </w:r>
      <w:r>
        <w:t>18.2.2017</w:t>
      </w:r>
      <w:r w:rsidRPr="0050735E">
        <w:t>. proizlazi da je</w:t>
      </w:r>
      <w:r>
        <w:t xml:space="preserve"> riječ o putovanju poduzetom za</w:t>
      </w:r>
      <w:r w:rsidRPr="0050735E">
        <w:t xml:space="preserve"> dolazak na ročište u stečajnom postupku </w:t>
      </w:r>
      <w:r>
        <w:t>17.2.2017</w:t>
      </w:r>
      <w:r w:rsidRPr="0050735E">
        <w:t>. na relaciji Zagreb –</w:t>
      </w:r>
      <w:r>
        <w:t xml:space="preserve"> Buzet</w:t>
      </w:r>
      <w:r w:rsidRPr="0050735E">
        <w:t xml:space="preserve"> – Zagreb te nastalom putnom trošku za prijevoz osobnim autom</w:t>
      </w:r>
      <w:r>
        <w:t>obilom, u iznosu od 872,00 kn,</w:t>
      </w:r>
      <w:r w:rsidRPr="0050735E">
        <w:t xml:space="preserve"> cestarini od </w:t>
      </w:r>
      <w:r>
        <w:t>200,00 kn, dnevnici u iznosu od 85</w:t>
      </w:r>
      <w:r w:rsidRPr="0050735E">
        <w:t>,00 kn</w:t>
      </w:r>
      <w:r>
        <w:t>, fotokopiranju u iznosu od 21,00 kn, parkingu u iznosu od 19,00 kn</w:t>
      </w:r>
      <w:r w:rsidRPr="0050735E">
        <w:t xml:space="preserve"> ili ukupno 1.</w:t>
      </w:r>
      <w:r>
        <w:t>197</w:t>
      </w:r>
      <w:r w:rsidRPr="0050735E">
        <w:t>,00 kn</w:t>
      </w:r>
      <w:r>
        <w:t>.</w:t>
      </w:r>
    </w:p>
    <w:p w:rsidRDefault="0050735E" w:rsidP="00AB1871" w:rsidR="0050735E">
      <w:pPr>
        <w:jc w:val="both"/>
      </w:pPr>
    </w:p>
    <w:p w:rsidRDefault="00590B8F" w:rsidP="00590B8F" w:rsidR="00590B8F">
      <w:pPr>
        <w:jc w:val="both"/>
      </w:pPr>
      <w:r w:rsidRPr="0050735E">
        <w:tab/>
        <w:t xml:space="preserve">Prema putnom nalogu od </w:t>
      </w:r>
      <w:r>
        <w:t>7.7.2017.</w:t>
      </w:r>
      <w:r w:rsidRPr="0050735E">
        <w:t xml:space="preserve"> proizlazi da je riječ o putovanju poduzetom za dolazak na ročište u stečajnom postupku </w:t>
      </w:r>
      <w:r>
        <w:t>5. srpnja 2017</w:t>
      </w:r>
      <w:r w:rsidRPr="0050735E">
        <w:t>. na relaciji Zagreb – Pazin – Zagreb te nastalom putnom trošku za prijevoz osobnim autom</w:t>
      </w:r>
      <w:r>
        <w:t>obilom, u iznosu od 872,00 kn,</w:t>
      </w:r>
      <w:r w:rsidRPr="0050735E">
        <w:t xml:space="preserve"> </w:t>
      </w:r>
      <w:r>
        <w:t>cestarini od 220</w:t>
      </w:r>
      <w:r w:rsidRPr="0050735E">
        <w:t xml:space="preserve">,00 kn, </w:t>
      </w:r>
      <w:r>
        <w:t>parkingu u iznosu od 10,00 kn, dnevnici u iznosu od 170</w:t>
      </w:r>
      <w:r w:rsidRPr="0050735E">
        <w:t>,00 kn ili ukupno 1.</w:t>
      </w:r>
      <w:r>
        <w:t>272</w:t>
      </w:r>
      <w:r w:rsidRPr="0050735E">
        <w:t>,00 kn</w:t>
      </w:r>
      <w:r>
        <w:t>.</w:t>
      </w:r>
    </w:p>
    <w:p w:rsidRDefault="008D7C0C" w:rsidP="00AB1871" w:rsidR="008D7C0C">
      <w:pPr>
        <w:jc w:val="both"/>
      </w:pPr>
    </w:p>
    <w:p w:rsidRDefault="00D80EBA" w:rsidP="00D80EBA" w:rsidR="00D80EBA">
      <w:pPr>
        <w:jc w:val="both"/>
      </w:pPr>
      <w:r w:rsidRPr="0050735E">
        <w:tab/>
        <w:t xml:space="preserve">Prema putnom nalogu od </w:t>
      </w:r>
      <w:r>
        <w:t>31.7.2017</w:t>
      </w:r>
      <w:r w:rsidRPr="0050735E">
        <w:t>. proizlazi da je riječ o putovanju poduzetom</w:t>
      </w:r>
      <w:r>
        <w:t xml:space="preserve"> za sastanak s dužnikom i</w:t>
      </w:r>
      <w:r w:rsidRPr="008A0676">
        <w:t xml:space="preserve"> obilazak stečajne mase</w:t>
      </w:r>
      <w:r w:rsidRPr="0050735E">
        <w:t xml:space="preserve"> na relaciji Zagreb – </w:t>
      </w:r>
      <w:r>
        <w:t>Buzet</w:t>
      </w:r>
      <w:r w:rsidRPr="0050735E">
        <w:t xml:space="preserve"> – Zagreb te nastalom putnom trošku za prijevoz osobnim automobilom, u iznosu od 872,00 kn te </w:t>
      </w:r>
      <w:r>
        <w:t>cestarini od 110</w:t>
      </w:r>
      <w:r w:rsidRPr="0050735E">
        <w:t xml:space="preserve">,00 kn, i dnevnici u iznosu od </w:t>
      </w:r>
      <w:r>
        <w:t>170</w:t>
      </w:r>
      <w:r w:rsidRPr="0050735E">
        <w:t xml:space="preserve">,00 kn </w:t>
      </w:r>
      <w:r>
        <w:t>ili ukupno 1.152</w:t>
      </w:r>
      <w:r w:rsidRPr="0050735E">
        <w:t>,00 kn</w:t>
      </w:r>
      <w:r>
        <w:t>.</w:t>
      </w:r>
    </w:p>
    <w:p w:rsidRDefault="008D7C0C" w:rsidP="00AB1871" w:rsidR="008D7C0C" w:rsidRPr="0050735E">
      <w:pPr>
        <w:jc w:val="both"/>
      </w:pPr>
    </w:p>
    <w:p w:rsidRDefault="00CB55E3" w:rsidP="00CB55E3" w:rsidR="00CB55E3">
      <w:pPr>
        <w:jc w:val="both"/>
      </w:pPr>
      <w:r w:rsidRPr="0050735E">
        <w:tab/>
        <w:t xml:space="preserve">Prema putnom nalogu od </w:t>
      </w:r>
      <w:r>
        <w:t>2.11.2017</w:t>
      </w:r>
      <w:r w:rsidRPr="0050735E">
        <w:t>. proizlazi da je</w:t>
      </w:r>
      <w:r>
        <w:t xml:space="preserve"> riječ o putovanju poduzetom za</w:t>
      </w:r>
      <w:r w:rsidRPr="0050735E">
        <w:t xml:space="preserve"> dolazak na ročište u stečajnom postupku </w:t>
      </w:r>
      <w:r>
        <w:t>30.10.2017</w:t>
      </w:r>
      <w:r w:rsidRPr="0050735E">
        <w:t xml:space="preserve">. </w:t>
      </w:r>
      <w:r>
        <w:t>i</w:t>
      </w:r>
      <w:r w:rsidRPr="008A0676">
        <w:t xml:space="preserve"> obilazak stečajne mase</w:t>
      </w:r>
      <w:r w:rsidRPr="0050735E">
        <w:t xml:space="preserve"> na relaciji Zagreb –</w:t>
      </w:r>
      <w:r>
        <w:t xml:space="preserve"> Pazin - Pula</w:t>
      </w:r>
      <w:r w:rsidRPr="0050735E">
        <w:t xml:space="preserve"> – Zagreb te nastalom putnom trošku za prijevoz osobnim autom</w:t>
      </w:r>
      <w:r>
        <w:t>obilom, u iznosu od 1.088,00 kn,</w:t>
      </w:r>
      <w:r w:rsidRPr="0050735E">
        <w:t xml:space="preserve"> cestarini od </w:t>
      </w:r>
      <w:r>
        <w:t>244,00 kn, dnevnici u iznosu od 255</w:t>
      </w:r>
      <w:r w:rsidRPr="0050735E">
        <w:t>,00 kn</w:t>
      </w:r>
      <w:r>
        <w:t>, parkingu u iznosu od 11,00 kn</w:t>
      </w:r>
      <w:r w:rsidRPr="0050735E">
        <w:t xml:space="preserve"> ili ukupno 1.</w:t>
      </w:r>
      <w:r>
        <w:t>598</w:t>
      </w:r>
      <w:r w:rsidRPr="0050735E">
        <w:t>,00 kn</w:t>
      </w:r>
      <w:r>
        <w:t>.</w:t>
      </w:r>
    </w:p>
    <w:p w:rsidRDefault="0050735E" w:rsidP="00AB1871" w:rsidR="0050735E">
      <w:pPr>
        <w:jc w:val="both"/>
        <w:rPr>
          <w:color w:val="FF0000"/>
        </w:rPr>
      </w:pPr>
    </w:p>
    <w:p w:rsidRDefault="00044A69" w:rsidP="00044A69" w:rsidR="00044A69">
      <w:pPr>
        <w:jc w:val="both"/>
      </w:pPr>
      <w:r w:rsidRPr="0050735E">
        <w:tab/>
        <w:t xml:space="preserve">Prema putnom nalogu od </w:t>
      </w:r>
      <w:r>
        <w:t>15.12.2017</w:t>
      </w:r>
      <w:r w:rsidRPr="0050735E">
        <w:t xml:space="preserve">. proizlazi da je riječ o putovanju poduzetom za </w:t>
      </w:r>
      <w:r w:rsidRPr="008A0676">
        <w:t>obilazak stečajne mase</w:t>
      </w:r>
      <w:r>
        <w:t xml:space="preserve"> i sastanak s dužnikom</w:t>
      </w:r>
      <w:r w:rsidRPr="0050735E">
        <w:t xml:space="preserve"> na relaciji Zagreb –</w:t>
      </w:r>
      <w:r>
        <w:t xml:space="preserve"> Buzet</w:t>
      </w:r>
      <w:r w:rsidRPr="0050735E">
        <w:t xml:space="preserve"> – Zagreb te nastalom putnom trošku za prijevoz osobnim automobilom, u iznosu od 872,00 kn te cestarini od </w:t>
      </w:r>
      <w:r>
        <w:t>200</w:t>
      </w:r>
      <w:r w:rsidRPr="0050735E">
        <w:t xml:space="preserve">,00 kn, </w:t>
      </w:r>
      <w:r>
        <w:t>i dnevnici u iznosu od 85</w:t>
      </w:r>
      <w:r w:rsidRPr="0050735E">
        <w:t>,00 kn ili ukupno 1.</w:t>
      </w:r>
      <w:r>
        <w:t>157</w:t>
      </w:r>
      <w:r w:rsidRPr="0050735E">
        <w:t>,00 kn</w:t>
      </w:r>
      <w:r>
        <w:t>.</w:t>
      </w:r>
    </w:p>
    <w:p w:rsidRDefault="00CB55E3" w:rsidP="00AB1871" w:rsidR="00CB55E3">
      <w:pPr>
        <w:jc w:val="both"/>
        <w:rPr>
          <w:color w:val="FF0000"/>
        </w:rPr>
      </w:pPr>
    </w:p>
    <w:p w:rsidRDefault="00AB1871" w:rsidP="00AB1871" w:rsidR="00AB1871" w:rsidRPr="00BB4AC9">
      <w:pPr>
        <w:jc w:val="both"/>
      </w:pPr>
      <w:r w:rsidRPr="00BB4AC9">
        <w:lastRenderedPageBreak/>
        <w:tab/>
      </w:r>
      <w:r>
        <w:t>O</w:t>
      </w:r>
      <w:r w:rsidRPr="00BB4AC9">
        <w:t xml:space="preserve">cjenjuje se </w:t>
      </w:r>
      <w:r>
        <w:t xml:space="preserve">osnovanim </w:t>
      </w:r>
      <w:r w:rsidRPr="00BB4AC9">
        <w:t xml:space="preserve">zatraženi, obrazloženi i dokumentirani trošak, </w:t>
      </w:r>
      <w:r>
        <w:t>pa je</w:t>
      </w:r>
      <w:r w:rsidRPr="00BB4AC9">
        <w:t xml:space="preserve"> donesena odluka kao u izreci.</w:t>
      </w:r>
    </w:p>
    <w:p w:rsidRDefault="00AB1871" w:rsidP="00AB1871" w:rsidR="00AB1871">
      <w:pPr>
        <w:jc w:val="both"/>
      </w:pPr>
    </w:p>
    <w:p w:rsidRDefault="00F1356F" w:rsidP="00AB1871" w:rsidR="00F1356F" w:rsidRPr="00F100FA">
      <w:pPr>
        <w:jc w:val="both"/>
      </w:pPr>
    </w:p>
    <w:p w:rsidRDefault="00AB1871" w:rsidP="00AB1871" w:rsidR="00AB1871" w:rsidRPr="00F1356F">
      <w:pPr>
        <w:jc w:val="center"/>
      </w:pPr>
      <w:r w:rsidRPr="00F100FA">
        <w:t>U Pazin</w:t>
      </w:r>
      <w:r w:rsidRPr="00F1356F">
        <w:t>u 2</w:t>
      </w:r>
      <w:r w:rsidR="006258E5" w:rsidRPr="00F1356F">
        <w:t>7</w:t>
      </w:r>
      <w:r w:rsidRPr="00F1356F">
        <w:t>. travnja 2018.</w:t>
      </w:r>
    </w:p>
    <w:p w:rsidRDefault="00AB1871" w:rsidP="00AB1871" w:rsidR="00AB1871">
      <w:pPr>
        <w:jc w:val="both"/>
      </w:pPr>
    </w:p>
    <w:p w:rsidRDefault="00F1356F" w:rsidP="00AB1871" w:rsidR="00F1356F" w:rsidRPr="00F100FA">
      <w:pPr>
        <w:jc w:val="both"/>
      </w:pPr>
    </w:p>
    <w:p w:rsidRDefault="00AB1871" w:rsidP="00AB1871" w:rsidR="00AB1871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>Stečajna sutkinja</w:t>
      </w:r>
      <w:r w:rsidRPr="00F100FA">
        <w:t xml:space="preserve">                 </w:t>
      </w:r>
    </w:p>
    <w:p w:rsidRDefault="00AB1871" w:rsidP="00AB1871" w:rsidR="00AB1871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F1356F" w:rsidP="00AB1871" w:rsidR="00F1356F" w:rsidRPr="00F100FA">
      <w:pPr>
        <w:ind w:left="2160"/>
        <w:jc w:val="both"/>
      </w:pPr>
    </w:p>
    <w:p w:rsidRDefault="00AB1871" w:rsidP="00AB1871" w:rsidR="00AB1871"/>
    <w:p w:rsidRDefault="00AB1871" w:rsidP="00AB1871" w:rsidR="00AB1871" w:rsidRPr="00F100FA"/>
    <w:p w:rsidRDefault="00AB1871" w:rsidP="00AB1871" w:rsidR="00AB1871" w:rsidRPr="00BB4AC9">
      <w:r w:rsidRPr="00BB4AC9">
        <w:t>UPUTA O PRAVNOM LIJEKU:</w:t>
      </w:r>
    </w:p>
    <w:p w:rsidRDefault="00AB1871" w:rsidP="00AB1871" w:rsidR="00AB1871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AB1871" w:rsidP="00AB1871" w:rsidR="00AB1871" w:rsidRPr="00BB4AC9">
      <w:pPr>
        <w:jc w:val="both"/>
      </w:pPr>
    </w:p>
    <w:p w:rsidRDefault="00AB1871" w:rsidP="00AB1871" w:rsidR="00AB1871" w:rsidRPr="00BB4AC9">
      <w:r w:rsidRPr="00BB4AC9">
        <w:t>DNA:</w:t>
      </w:r>
    </w:p>
    <w:p w:rsidRDefault="00AB1871" w:rsidP="00AB1871" w:rsidR="00AB1871" w:rsidRPr="00BB4AC9">
      <w:r w:rsidRPr="00BB4AC9">
        <w:t>- stečajni upravitelj</w:t>
      </w:r>
      <w:r w:rsidRPr="009578E8">
        <w:t xml:space="preserve"> </w:t>
      </w:r>
      <w:r w:rsidR="002B13FC">
        <w:t xml:space="preserve">Zdravko Kuzmić, Zagreb, </w:t>
      </w:r>
      <w:r w:rsidR="002B13FC" w:rsidRPr="00A711C1">
        <w:t>Zelenjak 78</w:t>
      </w:r>
    </w:p>
    <w:p w:rsidRDefault="00AB1871" w:rsidP="00AB1871" w:rsidR="00AB1871" w:rsidRPr="00A53B34">
      <w:r w:rsidRPr="00BB4AC9">
        <w:t>- e-Oglasna ploča 8 dana</w:t>
      </w:r>
    </w:p>
    <w:p w:rsidRDefault="00AB1871" w:rsidP="00AB1871" w:rsidR="00AB1871" w:rsidRPr="00A53B34"/>
    <w:p w:rsidRDefault="00AB1871" w:rsidP="00AB1871" w:rsidR="00AB1871" w:rsidRPr="00F100FA"/>
    <w:p w:rsidRDefault="00AB1871" w:rsidP="00AB1871" w:rsidR="00AB1871" w:rsidRPr="00F100FA"/>
    <w:p w:rsidRDefault="00AB1871" w:rsidP="00AB1871" w:rsidR="00AB1871" w:rsidRPr="00F100FA"/>
    <w:p w:rsidRDefault="00AB1871" w:rsidP="00AB1871" w:rsidR="00AB1871" w:rsidRPr="00F100FA"/>
    <w:p w:rsidRDefault="00AB1871" w:rsidP="00AB1871" w:rsidR="00AB1871"/>
    <w:p w:rsidRDefault="00AB1871" w:rsidP="00AB1871" w:rsidR="00AB1871"/>
    <w:p w:rsidRDefault="00AB1871" w:rsidP="00AB1871" w:rsidR="00AB1871"/>
    <w:p w:rsidRDefault="00AB1871" w:rsidP="00AB1871" w:rsidR="00AB1871"/>
    <w:p w:rsidRDefault="00AB1871" w:rsidP="00AB1871" w:rsidR="00AB1871"/>
    <w:p w:rsidRDefault="00AB1871" w:rsidP="00AB1871" w:rsidR="00AB1871"/>
    <w:p w:rsidRDefault="00AB1871" w:rsidP="00AB1871" w:rsidR="00AB1871"/>
    <w:p w:rsidRDefault="006C5B05" w:rsidR="00500701"/>
    <w:sectPr w:rsidSect="009578E8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871" w:rsidP="00AB1871" w:rsidR="00AB1871">
      <w:r>
        <w:separator/>
      </w:r>
    </w:p>
  </w:endnote>
  <w:endnote w:id="0" w:type="continuationSeparator">
    <w:p w:rsidRDefault="00AB1871" w:rsidP="00AB1871" w:rsidR="00AB1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871" w:rsidP="00AB1871" w:rsidR="00AB1871">
      <w:r>
        <w:separator/>
      </w:r>
    </w:p>
  </w:footnote>
  <w:footnote w:id="0" w:type="continuationSeparator">
    <w:p w:rsidRDefault="00AB1871" w:rsidP="00AB1871" w:rsidR="00AB18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3FC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5B05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3FC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5B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B13FC" w:rsidP="00345634" w:rsidR="00345634" w:rsidRPr="00F1356F">
    <w:pPr>
      <w:pStyle w:val="Zaglavlje"/>
      <w:jc w:val="center"/>
    </w:pPr>
    <w:r w:rsidRPr="009578E8">
      <w:tab/>
    </w:r>
    <w:r w:rsidRPr="009578E8">
      <w:tab/>
    </w:r>
    <w:r>
      <w:t xml:space="preserve">  </w:t>
    </w:r>
    <w:r w:rsidR="00AB1871">
      <w:t>2 St-193/</w:t>
    </w:r>
    <w:r w:rsidR="00AB1871" w:rsidRPr="00A770C6">
      <w:t>201</w:t>
    </w:r>
    <w:r w:rsidR="00AB1871" w:rsidRPr="00F1356F">
      <w:t>5-</w:t>
    </w:r>
    <w:r w:rsidR="00F1356F">
      <w:t>224</w:t>
    </w:r>
  </w:p>
  <w:p w:rsidRDefault="006C5B05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871"/>
    <w:rsid w:val="00044A69"/>
    <w:rsid w:val="002B13FC"/>
    <w:rsid w:val="003E5D8B"/>
    <w:rsid w:val="004B6D37"/>
    <w:rsid w:val="0050735E"/>
    <w:rsid w:val="00554328"/>
    <w:rsid w:val="00590B8F"/>
    <w:rsid w:val="006258E5"/>
    <w:rsid w:val="006C5B05"/>
    <w:rsid w:val="0082215F"/>
    <w:rsid w:val="00893B1F"/>
    <w:rsid w:val="008A0676"/>
    <w:rsid w:val="008D7C0C"/>
    <w:rsid w:val="00985388"/>
    <w:rsid w:val="00AB1871"/>
    <w:rsid w:val="00B42AF8"/>
    <w:rsid w:val="00CB55E3"/>
    <w:rsid w:val="00D80EBA"/>
    <w:rsid w:val="00F1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A6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B18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B187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B1871"/>
  </w:style>
  <w:style w:styleId="Tekstbalonia" w:type="paragraph">
    <w:name w:val="Balloon Text"/>
    <w:basedOn w:val="Normal"/>
    <w:link w:val="TekstbaloniaChar"/>
    <w:uiPriority w:val="99"/>
    <w:semiHidden/>
    <w:unhideWhenUsed/>
    <w:rsid w:val="00AB18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187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18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187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5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B0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B0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B0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B0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A6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B18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B187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B1871"/>
  </w:style>
  <w:style w:styleId="Tekstbalonia" w:type="paragraph">
    <w:name w:val="Balloon Text"/>
    <w:basedOn w:val="Normal"/>
    <w:link w:val="TekstbaloniaChar"/>
    <w:uiPriority w:val="99"/>
    <w:semiHidden/>
    <w:unhideWhenUsed/>
    <w:rsid w:val="00AB18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187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18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187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5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B0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B0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B0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B0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24.4.18.u kal. 10.5.2018.</izvorni_sadrzaj>
    <derivirana_varijabla naziv="DomainObject.Predmet.Opis_1">24.4.18.u kal. 10.5.2018.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951</properties:Words>
  <properties:Characters>4833</properties:Characters>
  <properties:Lines>131</properties:Lines>
  <properties:Paragraphs>31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2018-04-26T11:58:00Z</dcterms:created>
  <dc:creator>Jasmina Matika</dc:creator>
  <cp:lastModifiedBy>Jasmina Matika</cp:lastModifiedBy>
  <dcterms:modified xmlns:xsi="http://www.w3.org/2001/XMLSchema-instance" xsi:type="dcterms:W3CDTF">2018-04-27T10:39:00Z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(St-193-15 - RJEŠENJE - ODREĐIVANJE STVARNIH TROŠKOVA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