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266b" w14:paraId="eca266b" w:rsidRDefault="008D1DFE" w:rsidP="008D1DFE" w:rsidR="008D1DF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D1DFE" w:rsidP="008D1DFE" w:rsidR="008D1DFE">
      <w:pPr>
        <w:spacing w:after="0"/>
        <w:jc w:val="both"/>
      </w:pPr>
      <w:r>
        <w:t xml:space="preserve">       REPUBLIKA HRVATSKA</w:t>
      </w:r>
    </w:p>
    <w:p w:rsidRDefault="008D1DFE" w:rsidP="008D1DFE" w:rsidR="008D1DF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D1DFE" w:rsidP="008D1DFE" w:rsidR="008D1DF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D1DFE" w:rsidP="008D1DFE" w:rsidR="008D1DFE">
      <w:pPr>
        <w:spacing w:after="0"/>
        <w:jc w:val="center"/>
      </w:pPr>
    </w:p>
    <w:p w:rsidRDefault="008D1DFE" w:rsidP="008D1DFE" w:rsidR="008D1DFE">
      <w:pPr>
        <w:spacing w:after="0"/>
        <w:jc w:val="center"/>
      </w:pPr>
      <w:r>
        <w:t>R E P U B L I K A   H R V A T S K A</w:t>
      </w:r>
    </w:p>
    <w:p w:rsidRDefault="008D1DFE" w:rsidP="008D1DFE" w:rsidR="008D1DFE">
      <w:pPr>
        <w:spacing w:after="0"/>
        <w:rPr>
          <w:b/>
        </w:rPr>
      </w:pPr>
    </w:p>
    <w:p w:rsidRDefault="008D1DFE" w:rsidP="008D1DFE" w:rsidR="008D1DFE">
      <w:pPr>
        <w:spacing w:after="0"/>
        <w:jc w:val="center"/>
      </w:pPr>
      <w:r>
        <w:t>R J E Š E N J E</w:t>
      </w:r>
    </w:p>
    <w:p w:rsidRDefault="008D1DFE" w:rsidP="008D1DFE" w:rsidR="008D1DFE">
      <w:pPr>
        <w:spacing w:after="0"/>
        <w:jc w:val="center"/>
      </w:pPr>
    </w:p>
    <w:p w:rsidRDefault="008D1DFE" w:rsidP="008D1DFE" w:rsidR="008D1DFE">
      <w:pPr>
        <w:spacing w:after="0"/>
        <w:jc w:val="both"/>
        <w:rPr>
          <w:b/>
        </w:rPr>
      </w:pPr>
    </w:p>
    <w:p w:rsidRDefault="008D1DFE" w:rsidP="008D1DFE" w:rsidR="008D1DFE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GRGA DRVO jednostavno društvo s ograničenom odgovornošću za trgovinu i usluge, skraćena tvrtka GRGA DRVO j.d.o.o. </w:t>
      </w:r>
      <w:proofErr w:type="spellStart"/>
      <w:r>
        <w:t>Starigrad</w:t>
      </w:r>
      <w:proofErr w:type="spellEnd"/>
      <w:r>
        <w:t xml:space="preserve">, Pionirska 5, Koprivnica, MBS: 070108642, OIB: 76996966696, radi otvaranja stečajnog postupka nad dužnikom, dana 17. </w:t>
      </w:r>
      <w:r>
        <w:t>studenog</w:t>
      </w:r>
      <w:r>
        <w:t xml:space="preserve"> 2016. godine,  </w:t>
      </w:r>
    </w:p>
    <w:p w:rsidRDefault="008D1DFE" w:rsidP="008D1DFE" w:rsidR="008D1DFE">
      <w:pPr>
        <w:spacing w:after="0"/>
        <w:jc w:val="both"/>
      </w:pPr>
    </w:p>
    <w:p w:rsidRDefault="008D1DFE" w:rsidP="008D1DFE" w:rsidR="008D1DFE">
      <w:pPr>
        <w:spacing w:after="0"/>
        <w:jc w:val="both"/>
      </w:pPr>
    </w:p>
    <w:p w:rsidRDefault="008D1DFE" w:rsidP="008D1DFE" w:rsidR="008D1DFE">
      <w:pPr>
        <w:spacing w:after="0"/>
        <w:jc w:val="center"/>
      </w:pPr>
      <w:r>
        <w:t>r i j e š i o     j e</w:t>
      </w:r>
    </w:p>
    <w:p w:rsidRDefault="008D1DFE" w:rsidP="008D1DFE" w:rsidR="008D1DFE">
      <w:pPr>
        <w:spacing w:after="0"/>
      </w:pPr>
    </w:p>
    <w:p w:rsidRDefault="008D1DFE" w:rsidP="008D1DFE" w:rsidR="008D1DFE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8D1DFE" w:rsidP="008D1DFE" w:rsidR="008D1DFE">
      <w:pPr>
        <w:spacing w:after="0"/>
      </w:pPr>
    </w:p>
    <w:p w:rsidRDefault="00A3234A" w:rsidP="008D1DFE" w:rsidR="008D1DF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30</w:t>
      </w:r>
      <w:r w:rsidR="008D1DFE">
        <w:rPr>
          <w:b/>
          <w:i/>
          <w:u w:val="single"/>
        </w:rPr>
        <w:t xml:space="preserve">. studenog 2016. godine u </w:t>
      </w:r>
      <w:r>
        <w:rPr>
          <w:b/>
          <w:i/>
          <w:u w:val="single"/>
        </w:rPr>
        <w:t>08</w:t>
      </w:r>
      <w:r w:rsidR="008D1DFE">
        <w:rPr>
          <w:b/>
          <w:i/>
          <w:u w:val="single"/>
        </w:rPr>
        <w:t>,</w:t>
      </w:r>
      <w:r>
        <w:rPr>
          <w:b/>
          <w:i/>
          <w:u w:val="single"/>
        </w:rPr>
        <w:t>45</w:t>
      </w:r>
      <w:r w:rsidR="008D1DFE">
        <w:rPr>
          <w:b/>
          <w:i/>
          <w:u w:val="single"/>
        </w:rPr>
        <w:t xml:space="preserve"> sati.</w:t>
      </w:r>
    </w:p>
    <w:p w:rsidRDefault="008D1DFE" w:rsidP="008D1DFE" w:rsidR="008D1DFE">
      <w:pPr>
        <w:spacing w:after="0"/>
        <w:rPr>
          <w:b/>
          <w:i/>
          <w:u w:val="single"/>
        </w:rPr>
      </w:pPr>
    </w:p>
    <w:p w:rsidRDefault="008D1DFE" w:rsidP="008D1DFE" w:rsidR="008D1DFE">
      <w:pPr>
        <w:spacing w:after="0"/>
      </w:pPr>
      <w:r>
        <w:tab/>
        <w:t>II/ Na ročište se poziva:</w:t>
      </w:r>
    </w:p>
    <w:p w:rsidRDefault="008D1DFE" w:rsidP="008D1DFE" w:rsidR="008D1DFE">
      <w:pPr>
        <w:spacing w:after="0"/>
      </w:pPr>
    </w:p>
    <w:p w:rsidRDefault="008D1DFE" w:rsidP="008D1DFE" w:rsidR="008D1DFE">
      <w:pPr>
        <w:numPr>
          <w:ilvl w:val="0"/>
          <w:numId w:val="47"/>
        </w:numPr>
        <w:spacing w:after="0"/>
        <w:jc w:val="both"/>
      </w:pPr>
      <w:r>
        <w:t xml:space="preserve">direktor dužnika Hrvoje Dasović iz </w:t>
      </w:r>
      <w:proofErr w:type="spellStart"/>
      <w:r>
        <w:t>Starigrada</w:t>
      </w:r>
      <w:proofErr w:type="spellEnd"/>
      <w:r>
        <w:t>, Pionirska 5, 48000 Koprivnica</w:t>
      </w:r>
    </w:p>
    <w:p w:rsidRDefault="008D1DFE" w:rsidP="008D1DFE" w:rsidR="008D1DFE">
      <w:pPr>
        <w:spacing w:after="0"/>
        <w:jc w:val="both"/>
      </w:pPr>
    </w:p>
    <w:p w:rsidRDefault="008D1DFE" w:rsidP="008D1DFE" w:rsidR="008D1DFE">
      <w:pPr>
        <w:spacing w:after="0"/>
        <w:ind w:firstLine="708"/>
        <w:jc w:val="both"/>
      </w:pPr>
      <w:r>
        <w:t xml:space="preserve">III/ Direktor dužnika Hrvoje Dasović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8D1DFE" w:rsidP="008D1DFE" w:rsidR="008D1DFE">
      <w:pPr>
        <w:spacing w:after="0"/>
        <w:ind w:firstLine="708"/>
        <w:jc w:val="both"/>
      </w:pPr>
    </w:p>
    <w:p w:rsidRDefault="008D1DFE" w:rsidP="008D1DFE" w:rsidR="008D1DFE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Hrvoje Dasović, da ukoliko se ne odazove pozivu, biti će prisilno doveden po djelatnicima Policijske uprave. </w:t>
      </w:r>
    </w:p>
    <w:p w:rsidRDefault="008D1DFE" w:rsidP="008D1DFE" w:rsidR="008D1DFE">
      <w:pPr>
        <w:spacing w:after="0"/>
        <w:ind w:firstLine="708"/>
        <w:jc w:val="both"/>
      </w:pPr>
      <w:r>
        <w:t xml:space="preserve"> </w:t>
      </w:r>
    </w:p>
    <w:p w:rsidRDefault="008D1DFE" w:rsidP="008D1DFE" w:rsidR="008D1DFE">
      <w:pPr>
        <w:spacing w:after="0"/>
      </w:pPr>
    </w:p>
    <w:p w:rsidRDefault="008D1DFE" w:rsidP="008D1DFE" w:rsidR="008D1DFE">
      <w:pPr>
        <w:spacing w:after="0"/>
        <w:ind w:left="2832"/>
      </w:pPr>
      <w:r>
        <w:t xml:space="preserve">U  Varaždinu, 17. </w:t>
      </w:r>
      <w:r>
        <w:t>studenog</w:t>
      </w:r>
      <w:r>
        <w:t xml:space="preserve"> 2016. godine</w:t>
      </w:r>
    </w:p>
    <w:p w:rsidRDefault="008D1DFE" w:rsidP="008D1DFE" w:rsidR="008D1DFE">
      <w:pPr>
        <w:spacing w:after="0"/>
        <w:ind w:left="2832"/>
      </w:pPr>
    </w:p>
    <w:p w:rsidRDefault="008D1DFE" w:rsidP="008D1DFE" w:rsidR="008D1DFE">
      <w:pPr>
        <w:spacing w:after="0"/>
      </w:pPr>
    </w:p>
    <w:p w:rsidRDefault="008D1DFE" w:rsidP="008D1DFE" w:rsidR="008D1DFE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</w:t>
      </w:r>
      <w:r w:rsidR="005D320F">
        <w:t xml:space="preserve"> </w:t>
      </w:r>
      <w:r>
        <w:t xml:space="preserve">   Stečajni sudac:</w:t>
      </w:r>
    </w:p>
    <w:p w:rsidRDefault="005D320F" w:rsidP="003E5018" w:rsidR="005D320F">
      <w:pPr>
        <w:spacing w:after="0"/>
        <w:ind w:firstLine="708" w:left="2124"/>
      </w:pPr>
      <w:r>
        <w:t xml:space="preserve">            </w:t>
      </w:r>
      <w:r>
        <w:tab/>
      </w:r>
      <w:r>
        <w:tab/>
      </w:r>
      <w:r>
        <w:tab/>
        <w:t xml:space="preserve">       </w:t>
      </w:r>
      <w:r w:rsidR="008D1DFE">
        <w:t xml:space="preserve">     Jasna Lekić</w:t>
      </w:r>
      <w:r>
        <w:t xml:space="preserve">, </w:t>
      </w:r>
      <w:proofErr w:type="spellStart"/>
      <w:r>
        <w:t>v.r</w:t>
      </w:r>
      <w:proofErr w:type="spellEnd"/>
    </w:p>
    <w:p w:rsidRDefault="005D320F" w:rsidP="003E5018" w:rsidR="008D1DFE">
      <w:pPr>
        <w:spacing w:after="0"/>
        <w:ind w:firstLine="708" w:left="2124"/>
      </w:pP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 </w:t>
      </w:r>
      <w:r w:rsidR="008D1DFE">
        <w:t xml:space="preserve">                                       </w:t>
      </w:r>
    </w:p>
    <w:p w:rsidRDefault="008D1DFE" w:rsidP="008D1DFE" w:rsidR="008D1DFE">
      <w:pPr>
        <w:spacing w:after="0"/>
      </w:pPr>
      <w:r>
        <w:tab/>
        <w:t>POUKA O PRAVNOM LIJEKU:</w:t>
      </w:r>
    </w:p>
    <w:p w:rsidRDefault="008D1DFE" w:rsidP="008D1DFE" w:rsidR="008D1DFE">
      <w:pPr>
        <w:spacing w:after="0"/>
      </w:pPr>
      <w:r>
        <w:tab/>
        <w:t>Protiv ovog rješenja žalba nije dopuštena.</w:t>
      </w:r>
    </w:p>
    <w:p w:rsidRDefault="008D1DFE" w:rsidP="008D1DFE" w:rsidR="008D1DFE">
      <w:pPr>
        <w:spacing w:after="0"/>
      </w:pPr>
    </w:p>
    <w:p w:rsidRDefault="008D1DFE" w:rsidP="008D1DFE" w:rsidR="008D1DFE">
      <w:pPr>
        <w:spacing w:after="0"/>
        <w:jc w:val="both"/>
      </w:pPr>
      <w:r>
        <w:t xml:space="preserve">DNA: 1. Direktor dužnika Hrvoje Dasović iz </w:t>
      </w:r>
      <w:proofErr w:type="spellStart"/>
      <w:r>
        <w:t>Starigrada</w:t>
      </w:r>
      <w:proofErr w:type="spellEnd"/>
      <w:r>
        <w:t>, Pionirska 5, 48000 Koprivnica</w:t>
      </w:r>
    </w:p>
    <w:p w:rsidRDefault="00DA0242" w:rsidP="008D1DFE" w:rsidR="00DA0242" w:rsidRPr="008D1DFE"/>
    <w:sectPr w:rsidSect="003E5018" w:rsidR="00DA0242" w:rsidRPr="008D1DFE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DFE" w:rsidR="008333A9">
    <w:pPr>
      <w:pStyle w:val="Zaglavlje"/>
    </w:pPr>
    <w:r>
      <w:rPr>
        <w:rStyle w:val="PozadinaSvijetloCrvena"/>
        <w:shd w:fill="auto" w:color="auto" w:val="clear"/>
      </w:rPr>
      <w:t>Poslovni broj: 3 St-634/16-15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018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20F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DFE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34A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13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D1DF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D1DF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8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St-634/2016-15</izvorni_sadrzaj>
    <derivirana_varijabla naziv="DomainObject.Oznaka_1">St-634/2016-15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DRVO jednostavno društvo s ograničenom odgovornošću za trgovinu i usluge</izvorni_sadrzaj>
    <derivirana_varijabla naziv="DomainObject.Predmet.ProtustrankaFormated_1">  GRGA DRVO jednostavno društvo s ograničenom odgovornošću za trgovinu i usluge</derivirana_varijabla>
  </DomainObject.Predmet.ProtustrankaFormated>
  <DomainObject.Predmet.ProtustrankaFormatedOIB>
    <izvorni_sadrzaj>  GRGA DRVO jednostavno društvo s ograničenom odgovornošću za trgovinu i usluge, OIB 76996966696</izvorni_sadrzaj>
    <derivirana_varijabla naziv="DomainObject.Predmet.ProtustrankaFormatedOIB_1">  GRGA DRVO jednostavno društvo s ograničenom odgovornošću za trgovinu i usluge, OIB 76996966696</derivirana_varijabla>
  </DomainObject.Predmet.ProtustrankaFormatedOIB>
  <DomainObject.Predmet.ProtustrankaFormatedWithAdress>
    <izvorni_sadrzaj> GRGA DRVO jednostavno društvo s ograničenom odgovornošću za trgovinu i usluge, Pionirska 5, 48000 Starigrad</izvorni_sadrzaj>
    <derivirana_varijabla naziv="DomainObject.Predmet.ProtustrankaFormatedWithAdress_1"> GRGA DRVO jednostavno društvo s ograničenom odgovornošću za trgovinu i usluge, Pionirska 5, 48000 Starigrad</derivirana_varijabla>
  </DomainObject.Predmet.ProtustrankaFormatedWithAdress>
  <DomainObject.Predmet.ProtustrankaFormatedWithAdressOIB>
    <izvorni_sadrzaj> GRGA DRVO jednostavno društvo s ograničenom odgovornošću za trgovinu i usluge, OIB 76996966696, Pionirska 5, 48000 Starigrad</izvorni_sadrzaj>
    <derivirana_varijabla naziv="DomainObject.Predmet.ProtustrankaFormatedWithAdressOIB_1"> GRGA DRVO jednostavno društvo s ograničenom odgovornošću za trgovinu i usluge, OIB 76996966696, Pionirska 5, 48000 Starigrad</derivirana_varijabla>
  </DomainObject.Predmet.ProtustrankaFormatedWithAdressOIB>
  <DomainObject.Predmet.ProtustrankaWithAdress>
    <izvorni_sadrzaj>GRGA DRVO jednostavno društvo s ograničenom odgovornošću za trgovinu i usluge Pionirska 5, 48000 Starigrad</izvorni_sadrzaj>
    <derivirana_varijabla naziv="DomainObject.Predmet.ProtustrankaWithAdress_1">GRGA DRVO jednostavno društvo s ograničenom odgovornošću za trgovinu i usluge Pionirska 5, 48000 Starigrad</derivirana_varijabla>
  </DomainObject.Predmet.ProtustrankaWithAdress>
  <DomainObject.Predmet.ProtustrankaWithAdressOIB>
    <izvorni_sadrzaj>GRGA DRVO jednostavno društvo s ograničenom odgovornošću za trgovinu i usluge, OIB 76996966696, Pionirska 5, 48000 Starigrad</izvorni_sadrzaj>
    <derivirana_varijabla naziv="DomainObject.Predmet.ProtustrankaWithAdressOIB_1">GRGA DRVO jednostavno društvo s ograničenom odgovornošću za trgovinu i usluge, OIB 76996966696, Pionirska 5, 48000 Starigrad</derivirana_varijabla>
  </DomainObject.Predmet.ProtustrankaWithAdressOIB>
  <DomainObject.Predmet.ProtustrankaNazivFormated>
    <izvorni_sadrzaj>GRGA DRVO jednostavno društvo s ograničenom odgovornošću za trgovinu i usluge</izvorni_sadrzaj>
    <derivirana_varijabla naziv="DomainObject.Predmet.ProtustrankaNazivFormated_1">GRGA DRVO jednostavno društvo s ograničenom odgovornošću za trgovinu i usluge</derivirana_varijabla>
  </DomainObject.Predmet.ProtustrankaNazivFormated>
  <DomainObject.Predmet.ProtustrankaNazivFormatedOIB>
    <izvorni_sadrzaj>GRGA DRVO jednostavno društvo s ograničenom odgovornošću za trgovinu i usluge, OIB 76996966696</izvorni_sadrzaj>
    <derivirana_varijabla naziv="DomainObject.Predmet.ProtustrankaNazivFormatedOIB_1">GRGA DRVO jednostavno društvo s ograničenom odgovornošću za trgovinu i usluge, OIB 76996966696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34777.25</izvorni_sadrzaj>
    <derivirana_varijabla naziv="DomainObject.Predmet.TrenutnaVrijednost_1">34777.25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GRGA DRVO jednostavno društvo s ograničenom odgovornošću za trgovinu i usluge</item>
    </izvorni_sadrzaj>
    <derivirana_varijabla naziv="DomainObject.Predmet.ProtuStrankaListFormated_1">
      <item>GRGA DRVO jednostavno društvo s ograničenom odgovornošću za trgovinu i usluge</item>
    </derivirana_varijabla>
  </DomainObject.Predmet.ProtuStrankaListFormated>
  <DomainObject.Predmet.ProtuStrankaListFormatedOIB>
    <izvorni_sadrzaj>
      <item>GRGA DRVO jednostavno društvo s ograničenom odgovornošću za trgovinu i usluge, OIB 76996966696</item>
    </izvorni_sadrzaj>
    <derivirana_varijabla naziv="DomainObject.Predmet.ProtuStrankaListFormatedOIB_1">
      <item>GRGA DRVO jednostavno društvo s ograničenom odgovornošću za trgovinu i usluge, OIB 76996966696</item>
    </derivirana_varijabla>
  </DomainObject.Predmet.ProtuStrankaListFormatedOIB>
  <DomainObject.Predmet.ProtuStrankaListFormatedWithAdress>
    <izvorni_sadrzaj>
      <item>GRGA DRVO jednostavno društvo s ograničenom odgovornošću za trgovinu i usluge, Pionirska 5, 48000 Starigrad</item>
    </izvorni_sadrzaj>
    <derivirana_varijabla naziv="DomainObject.Predmet.ProtuStrankaListFormatedWithAdress_1">
      <item>GRGA DRVO jednostavno društvo s ograničenom odgovornošću za trgovinu i usluge, Pionirska 5, 48000 Starigrad</item>
    </derivirana_varijabla>
  </DomainObject.Predmet.ProtuStrankaListFormatedWithAdress>
  <DomainObject.Predmet.ProtuStrankaListFormatedWithAdressOIB>
    <izvorni_sadrzaj>
      <item>GRGA DRVO jednostavno društvo s ograničenom odgovornošću za trgovinu i usluge, OIB 76996966696, Pionirska 5, 48000 Starigrad</item>
    </izvorni_sadrzaj>
    <derivirana_varijabla naziv="DomainObject.Predmet.ProtuStrankaListFormatedWithAdressOIB_1">
      <item>GRGA DRVO jednostavno društvo s ograničenom odgovornošću za trgovinu i usluge, OIB 76996966696, Pionirska 5, 48000 Starigrad</item>
    </derivirana_varijabla>
  </DomainObject.Predmet.ProtuStrankaListFormatedWithAdressOIB>
  <DomainObject.Predmet.ProtuStrankaListNazivFormated>
    <izvorni_sadrzaj>
      <item>GRGA DRVO jednostavno društvo s ograničenom odgovornošću za trgovinu i usluge</item>
    </izvorni_sadrzaj>
    <derivirana_varijabla naziv="DomainObject.Predmet.ProtuStrankaListNazivFormated_1">
      <item>GRGA DRVO jednostavno društvo s ograničenom odgovornošću za trgovinu i usluge</item>
    </derivirana_varijabla>
  </DomainObject.Predmet.ProtuStrankaListNazivFormated>
  <DomainObject.Predmet.ProtuStrankaListNazivFormatedOIB>
    <izvorni_sadrzaj>
      <item>GRGA DRVO jednostavno društvo s ograničenom odgovornošću za trgovinu i usluge, OIB 76996966696</item>
    </izvorni_sadrzaj>
    <derivirana_varijabla naziv="DomainObject.Predmet.ProtuStrankaListNazivFormatedOIB_1">
      <item>GRGA DRVO jednostavno društvo s ograničenom odgovornošću za trgovinu i usluge, OIB 76996966696</item>
    </derivirana_varijabla>
  </DomainObject.Predmet.ProtuStrankaListNazivFormatedOIB>
  <DomainObject.Predmet.OstaliListFormated>
    <izvorni_sadrzaj>
      <item>sudski registar</item>
      <item>Hrvoje Dasović</item>
    </izvorni_sadrzaj>
    <derivirana_varijabla naziv="DomainObject.Predmet.OstaliListFormated_1">
      <item>sudski registar</item>
      <item>Hrvoje Dasović</item>
    </derivirana_varijabla>
  </DomainObject.Predmet.OstaliListFormated>
  <DomainObject.Predmet.OstaliListFormatedOIB>
    <izvorni_sadrzaj>
      <item>sudski registar</item>
      <item>Hrvoje Dasović, OIB 98676377741</item>
    </izvorni_sadrzaj>
    <derivirana_varijabla naziv="DomainObject.Predmet.OstaliListFormatedOIB_1">
      <item>sudski registar</item>
      <item>Hrvoje Dasović, OIB 98676377741</item>
    </derivirana_varijabla>
  </DomainObject.Predmet.OstaliListFormatedOIB>
  <DomainObject.Predmet.OstaliListFormatedWithAdress>
    <izvorni_sadrzaj>
      <item>sudski registar</item>
      <item>Hrvoje Dasović, Ulica Pionirska 5, 48000 Starigrad</item>
    </izvorni_sadrzaj>
    <derivirana_varijabla naziv="DomainObject.Predmet.OstaliListFormatedWithAdress_1">
      <item>sudski registar</item>
      <item>Hrvoje Dasović, Ulica Pionirska 5, 48000 Starigrad</item>
    </derivirana_varijabla>
  </DomainObject.Predmet.OstaliListFormatedWithAdress>
  <DomainObject.Predmet.OstaliListFormatedWithAdressOIB>
    <izvorni_sadrzaj>
      <item>sudski registar</item>
      <item>Hrvoje Dasović, OIB 98676377741, Ulica Pionirska 5, 48000 Starigrad</item>
    </izvorni_sadrzaj>
    <derivirana_varijabla naziv="DomainObject.Predmet.OstaliListFormatedWithAdressOIB_1">
      <item>sudski registar</item>
      <item>Hrvoje Dasović, OIB 98676377741, Ulica Pionirska 5, 48000 Starigrad</item>
    </derivirana_varijabla>
  </DomainObject.Predmet.OstaliListFormatedWithAdressOIB>
  <DomainObject.Predmet.OstaliListNazivFormated>
    <izvorni_sadrzaj>
      <item>sudski registar</item>
      <item>Hrvoje Dasović</item>
    </izvorni_sadrzaj>
    <derivirana_varijabla naziv="DomainObject.Predmet.OstaliListNazivFormated_1">
      <item>sudski registar</item>
      <item>Hrvoje Dasović</item>
    </derivirana_varijabla>
  </DomainObject.Predmet.OstaliListNazivFormated>
  <DomainObject.Predmet.OstaliListNazivFormatedOIB>
    <izvorni_sadrzaj>
      <item>sudski registar</item>
      <item>Hrvoje Dasović, OIB 98676377741</item>
    </izvorni_sadrzaj>
    <derivirana_varijabla naziv="DomainObject.Predmet.OstaliListNazivFormatedOIB_1">
      <item>sudski registar</item>
      <item>Hrvoje Dasović, OIB 98676377741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St-634/2016-15</izvorni_sadrzaj>
    <derivirana_varijabla naziv="DomainObject.PoslovniBrojDokumenta_1">St-634/2016-15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GRGA DRVO jednostavno društvo s ograničenom odgovornošću za trgovinu i usluge</izvorni_sadrzaj>
    <derivirana_varijabla naziv="DomainObject.Predmet.ProtustrankaIDrugi_1">GRGA DRVO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GRGA DRVO jednostavno društvo s ograničenom odgovornošću za trgovinu i usluge, OIB 76996966696, Pionirska 5, 48000 Starigrad</izvorni_sadrzaj>
    <derivirana_varijabla naziv="DomainObject.Predmet.ProtustrankaIDrugiAdressOIB_1">GRGA DRVO jednostavno društvo s ograničenom odgovornošću za trgovinu i usluge, OIB 76996966696, Pionirska 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GRGA DRVO jednostavno društvo s ograničenom odgovornošću za trgovinu i usluge</item>
      <item>sudski registar</item>
      <item>Hrvoje Dasović</item>
    </izvorni_sadrzaj>
    <derivirana_varijabla naziv="DomainObject.Predmet.SudioniciListNaziv_1">
      <item>Financijska agencija</item>
      <item>GRGA DRVO jednostavno društvo s ograničenom odgovornošću za trgovinu i usluge</item>
      <item>sudski registar</item>
      <item>Hrvoje Dasović</item>
    </derivirana_varijabla>
  </DomainObject.Predmet.SudioniciListNaziv>
  <DomainObject.Predmet.SudioniciListAdressOIB>
    <izvorni_sadrzaj>
      <item>Financijska agencija, OIB 85821130368</item>
      <item>GRGA DRVO jednostavno društvo s ograničenom odgovornošću za trgovinu i usluge, OIB 76996966696, Pionirska 5,48000 Starigrad</item>
      <item>sudski registar</item>
      <item>Hrvoje Dasović, OIB 98676377741, Ulica Pionirska 5,48000 Starigrad</item>
    </izvorni_sadrzaj>
    <derivirana_varijabla naziv="DomainObject.Predmet.SudioniciListAdressOIB_1">
      <item>Financijska agencija, OIB 85821130368</item>
      <item>GRGA DRVO jednostavno društvo s ograničenom odgovornošću za trgovinu i usluge, OIB 76996966696, Pionirska 5,48000 Starigrad</item>
      <item>sudski registar</item>
      <item>Hrvoje Dasović, OIB 98676377741, Ulica Pionirska 5,48000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4FE89-5B25-4D4A-9710-3572E1CCF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1200</properties:Characters>
  <properties:Lines>47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2016-11-17T08:52:00Z</cp:lastPrinted>
  <dcterms:modified xmlns:xsi="http://www.w3.org/2001/XMLSchema-instance" xsi:type="dcterms:W3CDTF">2016-11-17T08:52:00Z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St-634/2016-15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