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850e" w14:paraId="d74850e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A92EA1" w:rsidR="00517DA4" w:rsidRPr="00B45A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17DA4" w:rsidP="008E2607" w:rsidR="00517DA4"/>
    <w:p w:rsidRDefault="004E0AF4" w:rsidP="008E2607" w:rsidR="004E0AF4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517DA4" w:rsidP="00A77BA4" w:rsidR="00517DA4"/>
    <w:p w:rsidRDefault="004E0AF4" w:rsidP="004E0AF4" w:rsidR="0005029C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>
        <w:rPr>
          <w:color w:val="000000"/>
        </w:rPr>
        <w:t>K. D. BONUM d.o.o. za trgovinu i usluge, u stečaju, Baranjsko Petrovo Selo, Kolodvorska 2/A, MBS: 030088575,  OIB: 87900935439</w:t>
      </w:r>
      <w:r>
        <w:t>,  dana 21. svibnja 2018.</w:t>
      </w:r>
    </w:p>
    <w:p w:rsidRDefault="00517DA4" w:rsidP="00472F09" w:rsidR="00517DA4">
      <w:pPr>
        <w:pStyle w:val="Tijeloteksta"/>
      </w:pPr>
    </w:p>
    <w:p w:rsidRDefault="001051FD" w:rsidP="00A92EA1" w:rsidR="00517DA4">
      <w:pPr>
        <w:jc w:val="center"/>
      </w:pPr>
      <w:r>
        <w:t>z a k l j u č i o     j e</w:t>
      </w:r>
    </w:p>
    <w:p w:rsidRDefault="00517DA4" w:rsidP="00922070" w:rsidR="00517DA4"/>
    <w:p w:rsidRDefault="00012319" w:rsidP="00922070" w:rsidR="00012319" w:rsidRPr="00A56185"/>
    <w:p w:rsidRDefault="00FF53EC" w:rsidP="004E0AF4" w:rsidR="00A92EA1" w:rsidRPr="004E0AF4">
      <w:pPr>
        <w:ind w:firstLine="708"/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4E0AF4" w:rsidP="004E0AF4" w:rsidR="004E0AF4">
      <w:pPr>
        <w:pStyle w:val="Odlomakpopisa"/>
        <w:jc w:val="both"/>
      </w:pPr>
      <w:r>
        <w:t xml:space="preserve">kč.b.r. 315/2 u naravi oranica Ulica Kolodvorska, sa 559 m2 upisano u zk.ul. 161 k.o. Baranjsko Petrovo Selo. </w:t>
      </w:r>
    </w:p>
    <w:p w:rsidRDefault="004E0AF4" w:rsidP="004E0AF4" w:rsidR="004E0AF4">
      <w:pPr>
        <w:pStyle w:val="Odlomakpopisa"/>
        <w:jc w:val="both"/>
      </w:pPr>
    </w:p>
    <w:p w:rsidRDefault="004E0AF4" w:rsidP="004E0AF4" w:rsidR="004E0AF4" w:rsidRPr="00992D4A">
      <w:pPr>
        <w:ind w:left="70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</w:t>
      </w:r>
      <w:r w:rsidR="00012319">
        <w:rPr>
          <w:color w:val="000000"/>
        </w:rPr>
        <w:t>ika Republika Hrvatska</w:t>
      </w:r>
      <w:r>
        <w:rPr>
          <w:color w:val="000000"/>
        </w:rPr>
        <w:t xml:space="preserve"> Ministarstvo financija – Porezna uprava. </w:t>
      </w:r>
    </w:p>
    <w:p w:rsidRDefault="00A77BA4" w:rsidP="00A92EA1" w:rsidR="00A77BA4" w:rsidRPr="00A77BA4">
      <w:pPr>
        <w:jc w:val="both"/>
        <w:rPr>
          <w:color w:val="000000"/>
        </w:rPr>
      </w:pPr>
    </w:p>
    <w:p w:rsidRDefault="009855F3" w:rsidP="0005029C" w:rsidR="00C43EC7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r w:rsidR="00012319">
        <w:t>6. lipanj</w:t>
      </w:r>
      <w:r w:rsidR="00A569B1">
        <w:t xml:space="preserve"> </w:t>
      </w:r>
      <w:r w:rsidR="00A60048">
        <w:t xml:space="preserve"> 2018.</w:t>
      </w:r>
      <w:r w:rsidR="0070675D">
        <w:t xml:space="preserve">  godine s početkom u</w:t>
      </w:r>
      <w:r w:rsidR="00A60048">
        <w:t xml:space="preserve"> </w:t>
      </w:r>
      <w:r w:rsidR="00012319">
        <w:t>09,3</w:t>
      </w:r>
      <w:r w:rsidR="00517DA4">
        <w:t>0</w:t>
      </w:r>
      <w:r w:rsidR="0070675D">
        <w:t xml:space="preserve"> </w:t>
      </w:r>
      <w:r w:rsidR="00912890">
        <w:t xml:space="preserve"> sati.</w:t>
      </w:r>
    </w:p>
    <w:p w:rsidRDefault="00517DA4" w:rsidP="00FF53EC" w:rsidR="00517DA4">
      <w:pPr>
        <w:jc w:val="both"/>
      </w:pPr>
    </w:p>
    <w:p w:rsidRDefault="00012319" w:rsidP="00FF53EC" w:rsidR="00012319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517DA4" w:rsidP="00FF53EC" w:rsidR="00517DA4">
      <w:pPr>
        <w:jc w:val="both"/>
      </w:pPr>
    </w:p>
    <w:p w:rsidRDefault="00012319" w:rsidP="00FF53EC" w:rsidR="00012319" w:rsidRPr="00A56185">
      <w:pPr>
        <w:jc w:val="both"/>
      </w:pPr>
    </w:p>
    <w:p w:rsidRDefault="00912890" w:rsidP="00A92EA1" w:rsidR="00517DA4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</w:t>
      </w:r>
      <w:r w:rsidR="00472F09">
        <w:t xml:space="preserve"> i 104/17</w:t>
      </w:r>
      <w:r w:rsidR="00B47A86">
        <w:t xml:space="preserve">) </w:t>
      </w:r>
      <w:r>
        <w:t xml:space="preserve"> </w:t>
      </w:r>
      <w:r w:rsidR="00B47A86">
        <w:t xml:space="preserve">i članka 92. Ovršnog zakona </w:t>
      </w:r>
      <w:r w:rsidR="00932339">
        <w:t>(Narodne novine broj</w:t>
      </w:r>
      <w:r w:rsidR="00A569B1">
        <w:t xml:space="preserve"> 112/12, 25/13, </w:t>
      </w:r>
      <w:r w:rsidR="00932339">
        <w:t>93/14</w:t>
      </w:r>
      <w:r w:rsidR="00A569B1">
        <w:t xml:space="preserve">, </w:t>
      </w:r>
      <w:r w:rsidR="00472F09">
        <w:t>55/16 i 73/17</w:t>
      </w:r>
      <w:r w:rsidR="00932339">
        <w:t>)  odlučeno je kao u izreci.</w:t>
      </w:r>
    </w:p>
    <w:p w:rsidRDefault="00517DA4" w:rsidP="00517DA4" w:rsidR="00517DA4" w:rsidRPr="00A56185">
      <w:pPr>
        <w:jc w:val="both"/>
      </w:pPr>
    </w:p>
    <w:p w:rsidRDefault="00912890" w:rsidP="00A92EA1" w:rsidR="00A60048">
      <w:pPr>
        <w:jc w:val="center"/>
      </w:pPr>
      <w:r>
        <w:t>U Osijeku</w:t>
      </w:r>
      <w:r w:rsidR="00CF0210">
        <w:t xml:space="preserve"> </w:t>
      </w:r>
      <w:r w:rsidR="00A60048">
        <w:t>2</w:t>
      </w:r>
      <w:r w:rsidR="004E0AF4">
        <w:t>1. svibanj</w:t>
      </w:r>
      <w:r w:rsidR="00A569B1">
        <w:t xml:space="preserve"> </w:t>
      </w:r>
      <w:r w:rsidR="00A60048">
        <w:t xml:space="preserve"> 2018.</w:t>
      </w: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517DA4" w:rsidP="001E716B" w:rsidR="00517DA4"/>
    <w:p w:rsidRDefault="00374827" w:rsidP="00A92EA1" w:rsidR="00A92EA1">
      <w:r>
        <w:t>DNA:</w:t>
      </w:r>
    </w:p>
    <w:p w:rsidRDefault="00A92EA1" w:rsidP="00A92EA1" w:rsidR="00A92EA1">
      <w:pPr>
        <w:pStyle w:val="Tijeloteksta"/>
        <w:numPr>
          <w:ilvl w:val="0"/>
          <w:numId w:val="11"/>
        </w:numPr>
        <w:jc w:val="left"/>
      </w:pPr>
      <w:r>
        <w:t>steča</w:t>
      </w:r>
      <w:r w:rsidR="00012319">
        <w:t>jna upraviteljica Snježana Sudarević</w:t>
      </w:r>
    </w:p>
    <w:p w:rsidRDefault="00012319" w:rsidP="00A92EA1" w:rsidR="00012319">
      <w:pPr>
        <w:pStyle w:val="Tijeloteksta"/>
        <w:numPr>
          <w:ilvl w:val="0"/>
          <w:numId w:val="11"/>
        </w:numPr>
        <w:jc w:val="left"/>
      </w:pPr>
      <w:r>
        <w:t>razlučni vjerovnik RH po ŽDO Osijek</w:t>
      </w:r>
    </w:p>
    <w:p w:rsidRDefault="00374827" w:rsidP="00A92EA1" w:rsidR="00374827">
      <w:pPr>
        <w:pStyle w:val="Tijeloteksta"/>
        <w:numPr>
          <w:ilvl w:val="0"/>
          <w:numId w:val="11"/>
        </w:numPr>
        <w:jc w:val="left"/>
      </w:pPr>
      <w:r>
        <w:t xml:space="preserve">e-oglasna ploča </w:t>
      </w:r>
    </w:p>
    <w:p w:rsidRDefault="00012319" w:rsidP="00517DA4" w:rsidR="00374827">
      <w:pPr>
        <w:pStyle w:val="Tijeloteksta"/>
        <w:numPr>
          <w:ilvl w:val="0"/>
          <w:numId w:val="11"/>
        </w:numPr>
        <w:jc w:val="left"/>
      </w:pPr>
      <w:r>
        <w:t>roč. 6/6</w:t>
      </w:r>
    </w:p>
    <w:sectPr w:rsidSect="0005029C" w:rsidR="00374827">
      <w:headerReference w:type="default" r:id="rId11"/>
      <w:pgSz w:code="9" w:h="16838" w:w="11906"/>
      <w:pgMar w:gutter="0" w:footer="709" w:header="709" w:left="1417" w:bottom="56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r>
      <w:t>1</w:t>
    </w:r>
    <w:r w:rsidR="004E0AF4">
      <w:t>3 St-781/16-27</w:t>
    </w:r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0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9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20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2319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D2926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0AF4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9755A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92EA1"/>
    <w:rsid w:val="00AB1592"/>
    <w:rsid w:val="00AB56F9"/>
    <w:rsid w:val="00AB69CA"/>
    <w:rsid w:val="00AC2C6D"/>
    <w:rsid w:val="00AE227B"/>
    <w:rsid w:val="00B35E32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36A69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K.D.BONUM d.o.o. za trgovinu i usluge</izvorni_sadrzaj>
    <derivirana_varijabla naziv="DomainObject.Predmet.ProtustrankaFormated_1">  K.D.BONUM d.o.o. za trgovinu i usluge</derivirana_varijabla>
  </DomainObject.Predmet.ProtustrankaFormated>
  <DomainObject.Predmet.ProtustrankaFormatedOIB>
    <izvorni_sadrzaj>  K.D.BONUM d.o.o. za trgovinu i usluge, OIB 87900935439</izvorni_sadrzaj>
    <derivirana_varijabla naziv="DomainObject.Predmet.ProtustrankaFormatedOIB_1">  K.D.BONUM d.o.o. za trgovinu i usluge, OIB 87900935439</derivirana_varijabla>
  </DomainObject.Predmet.ProtustrankaFormatedOIB>
  <DomainObject.Predmet.ProtustrankaFormatedWithAdress>
    <izvorni_sadrzaj> K.D.BONUM d.o.o. za trgovinu i usluge, Kolodvorska 2/A, 31322 Baranjsko Petrovo Selo</izvorni_sadrzaj>
    <derivirana_varijabla naziv="DomainObject.Predmet.ProtustrankaFormatedWithAdress_1"> K.D.BONUM d.o.o. za trgovinu i usluge, Kolodvorska 2/A, 31322 Baranjsko Petrovo Selo</derivirana_varijabla>
  </DomainObject.Predmet.ProtustrankaFormatedWithAdress>
  <DomainObject.Predmet.ProtustrankaFormatedWithAdressOIB>
    <izvorni_sadrzaj> K.D.BONUM d.o.o. za trgovinu i usluge, OIB 87900935439, Kolodvorska 2/A, 31322 Baranjsko Petrovo Selo</izvorni_sadrzaj>
    <derivirana_varijabla naziv="DomainObject.Predmet.ProtustrankaFormatedWithAdressOIB_1"> K.D.BONUM d.o.o. za trgovinu i usluge, OIB 87900935439, Kolodvorska 2/A, 31322 Baranjsko Petrovo Selo</derivirana_varijabla>
  </DomainObject.Predmet.ProtustrankaFormatedWithAdressOIB>
  <DomainObject.Predmet.ProtustrankaWithAdress>
    <izvorni_sadrzaj>K.D.BONUM d.o.o. za trgovinu i usluge Kolodvorska 2/A, 31322 Baranjsko Petrovo Selo</izvorni_sadrzaj>
    <derivirana_varijabla naziv="DomainObject.Predmet.ProtustrankaWithAdress_1">K.D.BONUM d.o.o. za trgovinu i usluge Kolodvorska 2/A, 31322 Baranjsko Petrovo Selo</derivirana_varijabla>
  </DomainObject.Predmet.ProtustrankaWithAdress>
  <DomainObject.Predmet.ProtustrankaWithAdressOIB>
    <izvorni_sadrzaj>K.D.BONUM d.o.o. za trgovinu i usluge, OIB 87900935439, Kolodvorska 2/A, 31322 Baranjsko Petrovo Selo</izvorni_sadrzaj>
    <derivirana_varijabla naziv="DomainObject.Predmet.ProtustrankaWithAdressOIB_1">K.D.BONUM d.o.o. za trgovinu i usluge, OIB 87900935439, Kolodvorska 2/A, 31322 Baranjsko Petrovo Selo</derivirana_varijabla>
  </DomainObject.Predmet.ProtustrankaWithAdressOIB>
  <DomainObject.Predmet.ProtustrankaNazivFormated>
    <izvorni_sadrzaj>K.D.BONUM d.o.o. za trgovinu i usluge</izvorni_sadrzaj>
    <derivirana_varijabla naziv="DomainObject.Predmet.ProtustrankaNazivFormated_1">K.D.BONUM d.o.o. za trgovinu i usluge</derivirana_varijabla>
  </DomainObject.Predmet.ProtustrankaNazivFormated>
  <DomainObject.Predmet.ProtustrankaNazivFormatedOIB>
    <izvorni_sadrzaj>K.D.BONUM d.o.o. za trgovinu i usluge, OIB 87900935439</izvorni_sadrzaj>
    <derivirana_varijabla naziv="DomainObject.Predmet.ProtustrankaNazivFormatedOIB_1">K.D.BONUM d.o.o. za trgovinu i usluge, OIB 87900935439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HRVATSKA, XX, 10000 Zagreb</izvorni_sadrzaj>
    <derivirana_varijabla naziv="DomainObject.Predmet.StrankaFormatedWithAdress_1"> REPUBLIKA HRVATSKA, XX, 10000 Zagreb</derivirana_varijabla>
  </DomainObject.Predmet.StrankaFormatedWithAdress>
  <DomainObject.Predmet.StrankaFormatedWithAdressOIB>
    <izvorni_sadrzaj> REPUBLIKA HRVATSKA, OIB 52634238587, XX, 10000 Zagreb</izvorni_sadrzaj>
    <derivirana_varijabla naziv="DomainObject.Predmet.StrankaFormatedWithAdressOIB_1"> REPUBLIKA HRVATSKA, OIB 52634238587, XX, 10000 Zagreb</derivirana_varijabla>
  </DomainObject.Predmet.StrankaFormatedWithAdressOIB>
  <DomainObject.Predmet.StrankaWithAdress>
    <izvorni_sadrzaj>REPUBLIKA HRVATSKA XX,10000 Zagreb</izvorni_sadrzaj>
    <derivirana_varijabla naziv="DomainObject.Predmet.StrankaWithAdress_1">REPUBLIKA HRVATSKA XX,10000 Zagreb</derivirana_varijabla>
  </DomainObject.Predmet.StrankaWithAdress>
  <DomainObject.Predmet.StrankaWithAdressOIB>
    <izvorni_sadrzaj>REPUBLIKA HRVATSKA, OIB 52634238587, XX,10000 Zagreb</izvorni_sadrzaj>
    <derivirana_varijabla naziv="DomainObject.Predmet.StrankaWithAdressOIB_1">REPUBLIKA HRVATSKA, OIB 52634238587, XX,10000 Zagreb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HRVATSKA, XX, 10000 Zagreb</item>
    </izvorni_sadrzaj>
    <derivirana_varijabla naziv="DomainObject.Predmet.StrankaListFormatedWithAdress_1">
      <item>REPUBLIKA HRVATSKA, XX, 10000 Zagreb</item>
    </derivirana_varijabla>
  </DomainObject.Predmet.StrankaListFormatedWithAdress>
  <DomainObject.Predmet.StrankaListFormatedWithAdressOIB>
    <izvorni_sadrzaj>
      <item>REPUBLIKA HRVATSKA, OIB 52634238587, XX, 10000 Zagreb</item>
    </izvorni_sadrzaj>
    <derivirana_varijabla naziv="DomainObject.Predmet.StrankaListFormatedWithAdressOIB_1">
      <item>REPUBLIKA HRVATSKA, OIB 52634238587, XX, 10000 Zagreb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K.D.BONUM d.o.o. za trgovinu i usluge</item>
    </izvorni_sadrzaj>
    <derivirana_varijabla naziv="DomainObject.Predmet.ProtuStrankaListFormated_1">
      <item>K.D.BONUM d.o.o. za trgovinu i usluge</item>
    </derivirana_varijabla>
  </DomainObject.Predmet.ProtuStrankaListFormated>
  <DomainObject.Predmet.ProtuStrankaListFormatedOIB>
    <izvorni_sadrzaj>
      <item>K.D.BONUM d.o.o. za trgovinu i usluge, OIB 87900935439</item>
    </izvorni_sadrzaj>
    <derivirana_varijabla naziv="DomainObject.Predmet.ProtuStrankaListFormatedOIB_1">
      <item>K.D.BONUM d.o.o. za trgovinu i usluge, OIB 87900935439</item>
    </derivirana_varijabla>
  </DomainObject.Predmet.ProtuStrankaListFormatedOIB>
  <DomainObject.Predmet.ProtuStrankaListFormatedWithAdress>
    <izvorni_sadrzaj>
      <item>K.D.BONUM d.o.o. za trgovinu i usluge, Kolodvorska 2/A, 31322 Baranjsko Petrovo Selo</item>
    </izvorni_sadrzaj>
    <derivirana_varijabla naziv="DomainObject.Predmet.ProtuStrankaListFormatedWithAdress_1">
      <item>K.D.BONUM d.o.o. za trgovinu i usluge, Kolodvorska 2/A, 31322 Baranjsko Petrovo Selo</item>
    </derivirana_varijabla>
  </DomainObject.Predmet.ProtuStrankaListFormatedWithAdress>
  <DomainObject.Predmet.ProtuStrankaListFormatedWithAdressOIB>
    <izvorni_sadrzaj>
      <item>K.D.BONUM d.o.o. za trgovinu i usluge, OIB 87900935439, Kolodvorska 2/A, 31322 Baranjsko Petrovo Selo</item>
    </izvorni_sadrzaj>
    <derivirana_varijabla naziv="DomainObject.Predmet.ProtuStrankaListFormatedWithAdressOIB_1">
      <item>K.D.BONUM d.o.o. za trgovinu i usluge, OIB 87900935439, Kolodvorska 2/A, 31322 Baranjsko Petrovo Selo</item>
    </derivirana_varijabla>
  </DomainObject.Predmet.ProtuStrankaListFormatedWithAdressOIB>
  <DomainObject.Predmet.ProtuStrankaListNazivFormated>
    <izvorni_sadrzaj>
      <item>K.D.BONUM d.o.o. za trgovinu i usluge</item>
    </izvorni_sadrzaj>
    <derivirana_varijabla naziv="DomainObject.Predmet.ProtuStrankaListNazivFormated_1">
      <item>K.D.BONUM d.o.o. za trgovinu i usluge</item>
    </derivirana_varijabla>
  </DomainObject.Predmet.ProtuStrankaListNazivFormated>
  <DomainObject.Predmet.ProtuStrankaListNazivFormatedOIB>
    <izvorni_sadrzaj>
      <item>K.D.BONUM d.o.o. za trgovinu i usluge, OIB 87900935439</item>
    </izvorni_sadrzaj>
    <derivirana_varijabla naziv="DomainObject.Predmet.ProtuStrankaListNazivFormatedOIB_1">
      <item>K.D.BONUM d.o.o. za trgovinu i usluge, OIB 87900935439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K.D.BONUM d.o.o. za trgovinu i usluge</izvorni_sadrzaj>
    <derivirana_varijabla naziv="DomainObject.Predmet.ProtustrankaIDrugi_1">K.D.BONUM d.o.o. za trgovinu i usluge</derivirana_varijabla>
  </DomainObject.Predmet.ProtustrankaIDrugi>
  <DomainObject.Predmet.StrankaIDrugiAdressOIB>
    <izvorni_sadrzaj>REPUBLIKA HRVATSKA, OIB 52634238587, XX, 10000 Zagreb</izvorni_sadrzaj>
    <derivirana_varijabla naziv="DomainObject.Predmet.StrankaIDrugiAdressOIB_1">REPUBLIKA HRVATSKA, OIB 52634238587, XX, 10000 Zagreb</derivirana_varijabla>
  </DomainObject.Predmet.StrankaIDrugiAdressOIB>
  <DomainObject.Predmet.ProtustrankaIDrugiAdressOIB>
    <izvorni_sadrzaj>K.D.BONUM d.o.o. za trgovinu i usluge, OIB 87900935439, Kolodvorska 2/A, 31322 Baranjsko Petrovo Selo</izvorni_sadrzaj>
    <derivirana_varijabla naziv="DomainObject.Predmet.ProtustrankaIDrugiAdressOIB_1">K.D.BONUM d.o.o. za trgovinu i usluge, OIB 87900935439, Kolodvorska 2/A, 31322 Baranjsko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K.D.BONUM d.o.o. za trgovinu i usluge</item>
      <item>REPUBLIKA HRVATSKA</item>
      <item>ŽDO U OSIJEKU</item>
    </izvorni_sadrzaj>
    <derivirana_varijabla naziv="DomainObject.Predmet.SudioniciListNaziv_1">
      <item>K.D.BONUM d.o.o. za trgovinu i usluge</item>
      <item>REPUBLIKA HRVATSKA</item>
      <item>ŽDO U OSIJEKU</item>
    </derivirana_varijabla>
  </DomainObject.Predmet.SudioniciListNaziv>
  <DomainObject.Predmet.SudioniciListAdressOIB>
    <izvorni_sadrzaj>
      <item>K.D.BONUM d.o.o. za trgovinu i usluge, OIB 87900935439, Kolodvorska 2/A,31322 Baranjsko Petrovo Selo</item>
      <item>REPUBLIKA HRVATSKA, OIB 52634238587, XX,10000 Zagreb</item>
      <item>ŽDO U OSIJEKU</item>
    </izvorni_sadrzaj>
    <derivirana_varijabla naziv="DomainObject.Predmet.SudioniciListAdressOIB_1">
      <item>K.D.BONUM d.o.o. za trgovinu i usluge, OIB 87900935439, Kolodvorska 2/A,31322 Baranjsko Petrovo Selo</item>
      <item>REPUBLIKA HRVATSKA, OIB 52634238587, XX,10000 Zagreb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87900935439</item>
      <item>, OIB 52634238587</item>
      <item>, OIB null</item>
    </izvorni_sadrzaj>
    <derivirana_varijabla naziv="DomainObject.Predmet.SudioniciListNazivOIB_1">
      <item>, OIB 87900935439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D0E72-2E6A-4894-9614-549A7A26F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1030</properties:Characters>
  <properties:Lines>48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2018-05-21T10:28:00Z</dcterms:created>
  <dc:creator>hermanj</dc:creator>
  <cp:lastModifiedBy>Maja Kocijan</cp:lastModifiedBy>
  <cp:lastPrinted>2018-05-21T10:31:00Z</cp:lastPrinted>
  <dcterms:modified xmlns:xsi="http://www.w3.org/2001/XMLSchema-instance" xsi:type="dcterms:W3CDTF">2018-05-21T10:33:00Z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