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0193F" w:rsidR="006E5731" w:rsidRPr="006A1BF5">
        <w:tc>
          <w:tcPr>
            <w:tcW w:type="dxa" w:w="2829"/>
            <w:shd w:fill="auto" w:color="auto" w:val="clear"/>
          </w:tcPr>
          <w:p w:rsidRDefault="006E5731" w:rsidP="006E5731" w:rsidR="006E5731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5731" w:rsidP="006E5731" w:rsidR="006E5731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6E5731" w:rsidP="006E5731" w:rsidR="006E5731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6E5731" w:rsidP="006E5731" w:rsidR="006E5731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2870c1" w14:paraId="32870c1" w:rsidRDefault="00564EDE" w:rsidP="00564EDE" w:rsidR="00564EDE">
      <w:pPr>
        <w:pStyle w:val="SudSjedite"/>
        <w15:collapsed w:val="false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CE5D44">
        <w:t>21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342D08" w:rsidP="00342D08" w:rsidR="00342D08">
      <w:pPr>
        <w:pStyle w:val="Odlomakpopisa"/>
        <w:ind w:firstLine="0" w:left="720"/>
      </w:pPr>
      <w:r w:rsidRPr="00C2698B">
        <w:t>z.k. uložak broj 8232,</w:t>
      </w:r>
      <w:r>
        <w:t xml:space="preserve"> k.o. Grad Bjelovar,</w:t>
      </w:r>
      <w:r w:rsidRPr="00C2698B">
        <w:t xml:space="preserve">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</w:p>
    <w:p w:rsidRDefault="00881503" w:rsidP="00881503" w:rsidR="00881503" w:rsidRPr="00C2698B">
      <w:pPr>
        <w:ind w:left="708"/>
        <w:jc w:val="both"/>
      </w:pPr>
      <w:r w:rsidRPr="00881503">
        <w:rPr>
          <w:b/>
        </w:rPr>
        <w:t>51.</w:t>
      </w:r>
      <w:r w:rsidRPr="00C2698B">
        <w:t xml:space="preserve"> </w:t>
      </w:r>
      <w:r w:rsidRPr="00CE3EB3">
        <w:rPr>
          <w:b/>
        </w:rPr>
        <w:t>Suvlasnički dio: 26/5538 ETAŽNO VLASNIŠTVO (E-51) 1. Garaža G-1/4</w:t>
      </w:r>
      <w:r w:rsidRPr="00C2698B">
        <w:t xml:space="preserve"> koji se nalazi na garaža (pomoćna prizemna građevina-5garažnih jedinica) izgrađ. na čest. 376/6, u ul. Kamila Kolba izgrađ. na čest. 376/6 neto korisne površine P=17,94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082EF6" w:rsidRPr="00082EF6">
        <w:rPr>
          <w:rFonts w:cs="Times New Roman"/>
        </w:rPr>
        <w:t>37.800,00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082EF6" w:rsidRPr="00082EF6">
        <w:rPr>
          <w:rFonts w:cs="Times New Roman"/>
        </w:rPr>
        <w:t>34.020,00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9C1B6C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9C1B6C">
        <w:rPr>
          <w:rFonts w:cs="Times New Roman"/>
        </w:rPr>
        <w:t>99341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9C1B6C">
        <w:rPr>
          <w:rFonts w:cs="Times New Roman"/>
        </w:rPr>
        <w:t>44890</w:t>
      </w:r>
      <w:r w:rsidRPr="005F52AF">
        <w:rPr>
          <w:rFonts w:cs="Times New Roman"/>
        </w:rPr>
        <w:t>.</w:t>
      </w:r>
    </w:p>
    <w:p w:rsidRDefault="009C1B6C" w:rsidP="006E5731" w:rsidR="008E3FD9" w:rsidRPr="008C4C35">
      <w:pPr>
        <w:pStyle w:val="Odlomakpopisa"/>
        <w:tabs>
          <w:tab w:pos="709" w:val="left"/>
        </w:tabs>
        <w:rPr>
          <w:rFonts w:cs="Times New Roman"/>
        </w:rPr>
      </w:pPr>
      <w:r>
        <w:rPr>
          <w:rFonts w:cs="Times New Roman"/>
        </w:rPr>
        <w:lastRenderedPageBreak/>
        <w:tab/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9C1B6C" w:rsidR="008E3FD9" w:rsidRPr="008C4C35">
      <w:pPr>
        <w:pStyle w:val="Odlomakpopisa"/>
        <w:ind w:firstLine="0" w:left="720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58744B">
        <w:rPr>
          <w:rFonts w:cs="Times New Roman"/>
        </w:rPr>
        <w:t>, Z-12022/2015</w:t>
      </w:r>
      <w:r w:rsidR="00ED505A">
        <w:rPr>
          <w:rFonts w:cs="Times New Roman"/>
        </w:rPr>
        <w:t xml:space="preserve">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6E5731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9C1B6C">
        <w:rPr>
          <w:rFonts w:cs="Times New Roman"/>
        </w:rPr>
        <w:t>9934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9C1B6C">
        <w:rPr>
          <w:rFonts w:cs="Times New Roman"/>
        </w:rPr>
        <w:t>238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A810FB">
        <w:rPr>
          <w:rFonts w:cs="Times New Roman"/>
        </w:rPr>
        <w:t>37.800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4A43E9">
        <w:rPr>
          <w:rFonts w:cs="Times New Roman"/>
        </w:rPr>
        <w:t>37.800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lastRenderedPageBreak/>
        <w:t xml:space="preserve">Kupac </w:t>
      </w:r>
      <w:r w:rsidR="0002680D">
        <w:rPr>
          <w:rFonts w:cs="Times New Roman"/>
        </w:rPr>
        <w:t>je uplatio iznos jamčevine od 3</w:t>
      </w:r>
      <w:r w:rsidR="004A43E9">
        <w:rPr>
          <w:rFonts w:cs="Times New Roman"/>
        </w:rPr>
        <w:t>.780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4A43E9">
        <w:rPr>
          <w:rFonts w:cs="Times New Roman"/>
        </w:rPr>
        <w:t>34.020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4A43E9">
        <w:rPr>
          <w:rFonts w:cs="Times New Roman"/>
        </w:rPr>
        <w:t>34.020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E3FD9" w:rsidP="008E3FD9" w:rsidR="008E3FD9">
      <w:pPr>
        <w:jc w:val="center"/>
        <w:rPr>
          <w:rFonts w:cs="Times New Roman"/>
        </w:rPr>
      </w:pPr>
      <w:r w:rsidRPr="0011389E"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CE5D44">
        <w:rPr>
          <w:rFonts w:cs="Times New Roman"/>
        </w:rPr>
        <w:t>21. rujna</w:t>
      </w:r>
      <w:r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212C93" w:rsidR="008E3FD9">
      <w:pPr>
        <w:ind w:firstLine="708" w:left="4956"/>
        <w:jc w:val="both"/>
      </w:pPr>
      <w:r>
        <w:t xml:space="preserve">Iris Hatvalić Nemec </w:t>
      </w:r>
    </w:p>
    <w:p w:rsidRDefault="008E3FD9" w:rsidP="006E5731" w:rsidR="008E3FD9">
      <w:pPr>
        <w:jc w:val="both"/>
        <w:rPr>
          <w:rFonts w:cs="Times New Roman"/>
        </w:rPr>
      </w:pPr>
    </w:p>
    <w:p w:rsidRDefault="006E5731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6E5731" w:rsidR="00DA0242">
      <w:headerReference w:type="default" r:id="rId11"/>
      <w:footerReference w:type="default" r:id="rId12"/>
      <w:pgSz w:code="9" w:h="16839" w:w="11907"/>
      <w:pgMar w:gutter="0" w:footer="1134" w:header="426" w:left="1417" w:bottom="1276" w:right="1417" w:top="73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B34" w:rsidP="00537B78" w:rsidR="00E63B34">
      <w:r>
        <w:separator/>
      </w:r>
    </w:p>
  </w:endnote>
  <w:endnote w:id="0" w:type="continuationSeparator">
    <w:p w:rsidRDefault="00E63B34" w:rsidP="00537B78" w:rsidR="00E63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B34" w:rsidP="00537B78" w:rsidR="00E63B34">
      <w:r>
        <w:separator/>
      </w:r>
    </w:p>
  </w:footnote>
  <w:footnote w:id="0" w:type="continuationSeparator">
    <w:p w:rsidRDefault="00E63B34" w:rsidP="00537B78" w:rsidR="00E63B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6E5731" w:rsidP="006E5731" w:rsidR="006E57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C93">
          <w:t>1</w:t>
        </w:r>
        <w:r>
          <w:fldChar w:fldCharType="end"/>
        </w:r>
      </w:p>
    </w:sdtContent>
  </w:sdt>
  <w:p w:rsidRDefault="006E5731" w:rsidP="006E5731" w:rsidR="008C21E9">
    <w:pPr>
      <w:pStyle w:val="Zaglavlje"/>
      <w:spacing w:after="0"/>
    </w:pPr>
    <w:r>
      <w:t>Poslovni broj: 4 St-252/16-194</w:t>
    </w:r>
  </w:p>
  <w:p w:rsidRDefault="006E5731" w:rsidP="006E5731" w:rsidR="006E5731" w:rsidRPr="006E5731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2C93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731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503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B6C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B34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D9104-3C2F-4136-B023-4E761DB55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5104</properties:Characters>
  <properties:Lines>114</properties:Lines>
  <properties:Paragraphs>38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2018-09-20T13:05:00Z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2018-09-24T12:31:00Z</cp:lastPrinted>
  <dcterms:modified xmlns:xsi="http://www.w3.org/2001/XMLSchema-instance" xsi:type="dcterms:W3CDTF">2018-09-24T12:32:00Z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(St-252-16-194-II rješenje o dosudi garaža  E-51 Erste banka-21.9.18..docx)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