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15568" w14:paraId="8615568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C90830">
        <w:t>1181</w:t>
      </w:r>
      <w:proofErr w:type="spellEnd"/>
      <w:r w:rsidR="00CC5CA7">
        <w:t>/</w:t>
      </w:r>
      <w:proofErr w:type="spellStart"/>
      <w:r w:rsidR="00CC5CA7">
        <w:t>1</w:t>
      </w:r>
      <w:r w:rsidR="00CA3990">
        <w:t>6</w:t>
      </w:r>
      <w:proofErr w:type="spellEnd"/>
      <w:r w:rsidR="00CC5CA7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C90830">
        <w:t xml:space="preserve"> </w:t>
      </w:r>
      <w:proofErr w:type="spellStart"/>
      <w:r w:rsidR="00C90830">
        <w:t>SG</w:t>
      </w:r>
      <w:proofErr w:type="spellEnd"/>
      <w:r w:rsidR="00C90830">
        <w:t xml:space="preserve">-PLAN d.o.o. Zagreb, Sarajevska </w:t>
      </w:r>
      <w:proofErr w:type="spellStart"/>
      <w:r w:rsidR="00C90830">
        <w:t>58</w:t>
      </w:r>
      <w:proofErr w:type="spellEnd"/>
      <w:r w:rsidR="00C90830">
        <w:t xml:space="preserve">, </w:t>
      </w:r>
      <w:proofErr w:type="spellStart"/>
      <w:r w:rsidR="00C90830">
        <w:t>OIB</w:t>
      </w:r>
      <w:proofErr w:type="spellEnd"/>
      <w:r w:rsidR="00C90830">
        <w:t xml:space="preserve">: </w:t>
      </w:r>
      <w:proofErr w:type="spellStart"/>
      <w:r w:rsidR="00C90830">
        <w:t>66</w:t>
      </w:r>
      <w:r w:rsidR="00775433">
        <w:t>389660042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proofErr w:type="spellStart"/>
      <w:r w:rsidR="00522CDE">
        <w:t>RC</w:t>
      </w:r>
      <w:proofErr w:type="spellEnd"/>
      <w:r w:rsidR="00522CDE">
        <w:t xml:space="preserve"> Zagreb</w:t>
      </w:r>
      <w:r>
        <w:t xml:space="preserve">, Podružnica </w:t>
      </w:r>
      <w:r w:rsidR="00522CDE">
        <w:t xml:space="preserve">Zagreb, Trg svibanjskih žrtava </w:t>
      </w:r>
      <w:proofErr w:type="spellStart"/>
      <w:r w:rsidR="00522CDE">
        <w:t>1995</w:t>
      </w:r>
      <w:proofErr w:type="spellEnd"/>
      <w:r w:rsidR="00522CDE">
        <w:t xml:space="preserve"> 1, </w:t>
      </w:r>
      <w:proofErr w:type="spellStart"/>
      <w:r w:rsidR="00522CDE">
        <w:t>OIB</w:t>
      </w:r>
      <w:proofErr w:type="spellEnd"/>
      <w:r w:rsidR="00522CDE">
        <w:t xml:space="preserve">: </w:t>
      </w:r>
      <w:proofErr w:type="spellStart"/>
      <w:r w:rsidR="00522CDE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EF1479">
        <w:t>21</w:t>
      </w:r>
      <w:proofErr w:type="spellEnd"/>
      <w:r w:rsidR="00C82343">
        <w:t xml:space="preserve">. </w:t>
      </w:r>
      <w:r w:rsidR="00622640">
        <w:t>srpnja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4B14D5">
        <w:rPr>
          <w:bCs/>
        </w:rPr>
        <w:t xml:space="preserve"> </w:t>
      </w:r>
      <w:proofErr w:type="spellStart"/>
      <w:r w:rsidR="00775433">
        <w:t>SG</w:t>
      </w:r>
      <w:proofErr w:type="spellEnd"/>
      <w:r w:rsidR="00775433">
        <w:t xml:space="preserve">-PLAN d.o.o. Zagreb, Sarajevska </w:t>
      </w:r>
      <w:proofErr w:type="spellStart"/>
      <w:r w:rsidR="00775433">
        <w:t>58</w:t>
      </w:r>
      <w:proofErr w:type="spellEnd"/>
      <w:r w:rsidR="00775433">
        <w:t xml:space="preserve">, </w:t>
      </w:r>
      <w:proofErr w:type="spellStart"/>
      <w:r w:rsidR="00775433">
        <w:t>OIB</w:t>
      </w:r>
      <w:proofErr w:type="spellEnd"/>
      <w:r w:rsidR="00775433">
        <w:t xml:space="preserve">: </w:t>
      </w:r>
      <w:proofErr w:type="spellStart"/>
      <w:r w:rsidR="00775433">
        <w:t>66389660042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C90830">
        <w:t xml:space="preserve"> </w:t>
      </w:r>
      <w:r w:rsidR="00775433">
        <w:t xml:space="preserve">Ivan </w:t>
      </w:r>
      <w:proofErr w:type="spellStart"/>
      <w:r w:rsidR="00775433">
        <w:t>Gjurašić</w:t>
      </w:r>
      <w:proofErr w:type="spellEnd"/>
      <w:r w:rsidR="00775433">
        <w:t xml:space="preserve">, Zagreb, </w:t>
      </w:r>
      <w:proofErr w:type="spellStart"/>
      <w:r w:rsidR="00775433">
        <w:t>Petrinska</w:t>
      </w:r>
      <w:proofErr w:type="spellEnd"/>
      <w:r w:rsidR="00775433">
        <w:t xml:space="preserve"> </w:t>
      </w:r>
      <w:proofErr w:type="spellStart"/>
      <w:r w:rsidR="00775433">
        <w:t>28</w:t>
      </w:r>
      <w:proofErr w:type="spellEnd"/>
      <w:r w:rsidR="00775433">
        <w:t xml:space="preserve">, </w:t>
      </w:r>
      <w:proofErr w:type="spellStart"/>
      <w:r w:rsidR="00775433">
        <w:t>OIB</w:t>
      </w:r>
      <w:proofErr w:type="spellEnd"/>
      <w:r w:rsidR="00775433">
        <w:t xml:space="preserve">: </w:t>
      </w:r>
      <w:proofErr w:type="spellStart"/>
      <w:r w:rsidR="00775433">
        <w:t>66025260916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603672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2D771F">
        <w:t>10</w:t>
      </w:r>
      <w:proofErr w:type="spellEnd"/>
      <w:r w:rsidR="00F7152E">
        <w:t xml:space="preserve">. </w:t>
      </w:r>
      <w:r w:rsidR="0071154E">
        <w:t>veljače</w:t>
      </w:r>
      <w:r w:rsidR="00DB097D">
        <w:t xml:space="preserve"> </w:t>
      </w:r>
      <w:proofErr w:type="spellStart"/>
      <w:r w:rsidR="00DB097D">
        <w:t>201</w:t>
      </w:r>
      <w:r w:rsidR="002D32AA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proofErr w:type="spellStart"/>
      <w:r w:rsidR="002D771F">
        <w:t>27</w:t>
      </w:r>
      <w:proofErr w:type="spellEnd"/>
      <w:r w:rsidR="00DC51C2">
        <w:t>.</w:t>
      </w:r>
      <w:r w:rsidR="00794266">
        <w:t xml:space="preserve"> </w:t>
      </w:r>
      <w:r w:rsidR="002D771F">
        <w:t>svibnja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C90830">
        <w:t>1181</w:t>
      </w:r>
      <w:proofErr w:type="spellEnd"/>
      <w:r w:rsidR="00F7152E">
        <w:t>/</w:t>
      </w:r>
      <w:proofErr w:type="spellStart"/>
      <w:r w:rsidR="00F7152E">
        <w:t>1</w:t>
      </w:r>
      <w:r w:rsidR="002D32AA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proofErr w:type="spellStart"/>
      <w:r w:rsidR="00C90830">
        <w:t>1181</w:t>
      </w:r>
      <w:proofErr w:type="spellEnd"/>
      <w:r>
        <w:t>/</w:t>
      </w:r>
      <w:proofErr w:type="spellStart"/>
      <w:r>
        <w:t>1</w:t>
      </w:r>
      <w:r w:rsidR="008E47B8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EF1479">
        <w:t>21</w:t>
      </w:r>
      <w:proofErr w:type="spellEnd"/>
      <w:r w:rsidR="00C82343">
        <w:t xml:space="preserve">. </w:t>
      </w:r>
      <w:r w:rsidR="0069652F">
        <w:t>srpnja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603672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EF1479">
        <w:t>21</w:t>
      </w:r>
      <w:r w:rsidR="0069652F">
        <w:t>.8</w:t>
      </w:r>
      <w:proofErr w:type="spellEnd"/>
      <w:r w:rsidR="0069652F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1BAD" w:rsidP="00FD0D3C" w:rsidR="00321BAD">
      <w:r>
        <w:separator/>
      </w:r>
    </w:p>
  </w:endnote>
  <w:endnote w:id="0" w:type="continuationSeparator">
    <w:p w:rsidRDefault="00321BAD" w:rsidP="00FD0D3C" w:rsidR="00321B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1BAD" w:rsidP="00FD0D3C" w:rsidR="00321BAD">
      <w:r>
        <w:separator/>
      </w:r>
    </w:p>
  </w:footnote>
  <w:footnote w:id="0" w:type="continuationSeparator">
    <w:p w:rsidRDefault="00321BAD" w:rsidP="00FD0D3C" w:rsidR="00321B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43FED"/>
    <w:rsid w:val="0006489C"/>
    <w:rsid w:val="00086CC9"/>
    <w:rsid w:val="000A5166"/>
    <w:rsid w:val="000C47AE"/>
    <w:rsid w:val="000E2809"/>
    <w:rsid w:val="000E6A82"/>
    <w:rsid w:val="000F2684"/>
    <w:rsid w:val="000F7D43"/>
    <w:rsid w:val="00116A7E"/>
    <w:rsid w:val="00120C0B"/>
    <w:rsid w:val="001257A9"/>
    <w:rsid w:val="001273B9"/>
    <w:rsid w:val="00133162"/>
    <w:rsid w:val="00134E8C"/>
    <w:rsid w:val="00144E89"/>
    <w:rsid w:val="0016149D"/>
    <w:rsid w:val="001631F4"/>
    <w:rsid w:val="001643FC"/>
    <w:rsid w:val="001648A2"/>
    <w:rsid w:val="0017007B"/>
    <w:rsid w:val="00171061"/>
    <w:rsid w:val="001741F6"/>
    <w:rsid w:val="00177416"/>
    <w:rsid w:val="00180465"/>
    <w:rsid w:val="00182B44"/>
    <w:rsid w:val="001A236B"/>
    <w:rsid w:val="001B01C9"/>
    <w:rsid w:val="001B07B0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5404"/>
    <w:rsid w:val="001F1CA3"/>
    <w:rsid w:val="001F2231"/>
    <w:rsid w:val="001F3FAB"/>
    <w:rsid w:val="001F5C15"/>
    <w:rsid w:val="001F739B"/>
    <w:rsid w:val="00203E48"/>
    <w:rsid w:val="002111CA"/>
    <w:rsid w:val="002139B6"/>
    <w:rsid w:val="0022122B"/>
    <w:rsid w:val="00223EE1"/>
    <w:rsid w:val="0024241D"/>
    <w:rsid w:val="00265AB9"/>
    <w:rsid w:val="00270458"/>
    <w:rsid w:val="0027136F"/>
    <w:rsid w:val="00285EB1"/>
    <w:rsid w:val="00291A4E"/>
    <w:rsid w:val="00293A9C"/>
    <w:rsid w:val="002B0E74"/>
    <w:rsid w:val="002B6B2E"/>
    <w:rsid w:val="002D32AA"/>
    <w:rsid w:val="002D771F"/>
    <w:rsid w:val="002E0208"/>
    <w:rsid w:val="002F6861"/>
    <w:rsid w:val="0031214A"/>
    <w:rsid w:val="00312176"/>
    <w:rsid w:val="00321BAD"/>
    <w:rsid w:val="0033604D"/>
    <w:rsid w:val="003453BC"/>
    <w:rsid w:val="00354F5C"/>
    <w:rsid w:val="00364026"/>
    <w:rsid w:val="003660B7"/>
    <w:rsid w:val="00366E8A"/>
    <w:rsid w:val="003741F2"/>
    <w:rsid w:val="003A7C8B"/>
    <w:rsid w:val="003B0C50"/>
    <w:rsid w:val="003B6C7C"/>
    <w:rsid w:val="003C6526"/>
    <w:rsid w:val="003C7EC0"/>
    <w:rsid w:val="003D08B4"/>
    <w:rsid w:val="003D16D9"/>
    <w:rsid w:val="003D1AA9"/>
    <w:rsid w:val="003D57E1"/>
    <w:rsid w:val="003F3302"/>
    <w:rsid w:val="00406B4F"/>
    <w:rsid w:val="00407833"/>
    <w:rsid w:val="00417A52"/>
    <w:rsid w:val="00427B0A"/>
    <w:rsid w:val="00441C0A"/>
    <w:rsid w:val="0044334D"/>
    <w:rsid w:val="00444EA2"/>
    <w:rsid w:val="00447403"/>
    <w:rsid w:val="00451DC2"/>
    <w:rsid w:val="004522FC"/>
    <w:rsid w:val="0045383A"/>
    <w:rsid w:val="00453B04"/>
    <w:rsid w:val="00455E4A"/>
    <w:rsid w:val="00487157"/>
    <w:rsid w:val="0049567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64EA"/>
    <w:rsid w:val="0050790E"/>
    <w:rsid w:val="00520DFA"/>
    <w:rsid w:val="00522CDE"/>
    <w:rsid w:val="00534927"/>
    <w:rsid w:val="00534E0F"/>
    <w:rsid w:val="005420F0"/>
    <w:rsid w:val="00551557"/>
    <w:rsid w:val="00554AF9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98C"/>
    <w:rsid w:val="0059783B"/>
    <w:rsid w:val="005A572D"/>
    <w:rsid w:val="005A7D89"/>
    <w:rsid w:val="005B0F1E"/>
    <w:rsid w:val="005B4462"/>
    <w:rsid w:val="005B7DD8"/>
    <w:rsid w:val="005D2979"/>
    <w:rsid w:val="005D7612"/>
    <w:rsid w:val="005E039E"/>
    <w:rsid w:val="005E2E65"/>
    <w:rsid w:val="005F1F58"/>
    <w:rsid w:val="005F2677"/>
    <w:rsid w:val="005F728A"/>
    <w:rsid w:val="00601065"/>
    <w:rsid w:val="00603672"/>
    <w:rsid w:val="0061104E"/>
    <w:rsid w:val="00617B3C"/>
    <w:rsid w:val="00620F5C"/>
    <w:rsid w:val="00622640"/>
    <w:rsid w:val="00633565"/>
    <w:rsid w:val="006369CD"/>
    <w:rsid w:val="00642B53"/>
    <w:rsid w:val="00660B01"/>
    <w:rsid w:val="00662B4E"/>
    <w:rsid w:val="0067199B"/>
    <w:rsid w:val="00674DDB"/>
    <w:rsid w:val="00677F2B"/>
    <w:rsid w:val="006854F7"/>
    <w:rsid w:val="0069652F"/>
    <w:rsid w:val="006B0F9C"/>
    <w:rsid w:val="006C3FCC"/>
    <w:rsid w:val="006C61D1"/>
    <w:rsid w:val="006D346D"/>
    <w:rsid w:val="006D6613"/>
    <w:rsid w:val="006E44B8"/>
    <w:rsid w:val="006E61B4"/>
    <w:rsid w:val="006F16A3"/>
    <w:rsid w:val="006F54E3"/>
    <w:rsid w:val="0071154E"/>
    <w:rsid w:val="00714824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60345"/>
    <w:rsid w:val="007616CD"/>
    <w:rsid w:val="00762895"/>
    <w:rsid w:val="00762D82"/>
    <w:rsid w:val="0076306D"/>
    <w:rsid w:val="007741C6"/>
    <w:rsid w:val="00775433"/>
    <w:rsid w:val="00782E35"/>
    <w:rsid w:val="007922E4"/>
    <w:rsid w:val="00794266"/>
    <w:rsid w:val="00797E65"/>
    <w:rsid w:val="007A0C8E"/>
    <w:rsid w:val="007A1CFE"/>
    <w:rsid w:val="007A7685"/>
    <w:rsid w:val="007B033A"/>
    <w:rsid w:val="007C0B45"/>
    <w:rsid w:val="007D4893"/>
    <w:rsid w:val="007D6523"/>
    <w:rsid w:val="007E7F9D"/>
    <w:rsid w:val="0080540C"/>
    <w:rsid w:val="008151B4"/>
    <w:rsid w:val="00817EA0"/>
    <w:rsid w:val="00827282"/>
    <w:rsid w:val="00831463"/>
    <w:rsid w:val="00837906"/>
    <w:rsid w:val="00840348"/>
    <w:rsid w:val="008425DC"/>
    <w:rsid w:val="0085315E"/>
    <w:rsid w:val="00864E4C"/>
    <w:rsid w:val="0087054B"/>
    <w:rsid w:val="008717E8"/>
    <w:rsid w:val="00877B5C"/>
    <w:rsid w:val="0088027D"/>
    <w:rsid w:val="00893D86"/>
    <w:rsid w:val="008947C0"/>
    <w:rsid w:val="008A0704"/>
    <w:rsid w:val="008B2488"/>
    <w:rsid w:val="008B33A8"/>
    <w:rsid w:val="008C6F7D"/>
    <w:rsid w:val="008D5FDB"/>
    <w:rsid w:val="008E16DA"/>
    <w:rsid w:val="008E47B8"/>
    <w:rsid w:val="008E5796"/>
    <w:rsid w:val="008F1997"/>
    <w:rsid w:val="008F3526"/>
    <w:rsid w:val="00902A10"/>
    <w:rsid w:val="009045AE"/>
    <w:rsid w:val="00905EAD"/>
    <w:rsid w:val="00912C8A"/>
    <w:rsid w:val="009240E0"/>
    <w:rsid w:val="009332EB"/>
    <w:rsid w:val="00946658"/>
    <w:rsid w:val="00963DE6"/>
    <w:rsid w:val="00967BCD"/>
    <w:rsid w:val="00972495"/>
    <w:rsid w:val="00976D15"/>
    <w:rsid w:val="0098480A"/>
    <w:rsid w:val="0099244C"/>
    <w:rsid w:val="00996A07"/>
    <w:rsid w:val="009A4308"/>
    <w:rsid w:val="009A5684"/>
    <w:rsid w:val="009B1D24"/>
    <w:rsid w:val="009D42F4"/>
    <w:rsid w:val="009E04FF"/>
    <w:rsid w:val="009E177F"/>
    <w:rsid w:val="009F538B"/>
    <w:rsid w:val="00A00307"/>
    <w:rsid w:val="00A01A75"/>
    <w:rsid w:val="00A071BA"/>
    <w:rsid w:val="00A11D11"/>
    <w:rsid w:val="00A12C16"/>
    <w:rsid w:val="00A16684"/>
    <w:rsid w:val="00A207A6"/>
    <w:rsid w:val="00A25B01"/>
    <w:rsid w:val="00A32F3C"/>
    <w:rsid w:val="00A35140"/>
    <w:rsid w:val="00A353A4"/>
    <w:rsid w:val="00A415E7"/>
    <w:rsid w:val="00A54C51"/>
    <w:rsid w:val="00A579DC"/>
    <w:rsid w:val="00A60E28"/>
    <w:rsid w:val="00A75F8E"/>
    <w:rsid w:val="00A832D0"/>
    <w:rsid w:val="00A87664"/>
    <w:rsid w:val="00A94EE7"/>
    <w:rsid w:val="00AB1613"/>
    <w:rsid w:val="00AB4A17"/>
    <w:rsid w:val="00AB7CFF"/>
    <w:rsid w:val="00AD10D4"/>
    <w:rsid w:val="00AD367F"/>
    <w:rsid w:val="00AD58EF"/>
    <w:rsid w:val="00AD773B"/>
    <w:rsid w:val="00AE3B9B"/>
    <w:rsid w:val="00AE3C58"/>
    <w:rsid w:val="00AF075E"/>
    <w:rsid w:val="00AF412C"/>
    <w:rsid w:val="00AF760D"/>
    <w:rsid w:val="00B00C34"/>
    <w:rsid w:val="00B032EC"/>
    <w:rsid w:val="00B07D37"/>
    <w:rsid w:val="00B10858"/>
    <w:rsid w:val="00B14447"/>
    <w:rsid w:val="00B2264E"/>
    <w:rsid w:val="00B247A4"/>
    <w:rsid w:val="00B36DDA"/>
    <w:rsid w:val="00B417BA"/>
    <w:rsid w:val="00B43E4F"/>
    <w:rsid w:val="00B46738"/>
    <w:rsid w:val="00B54C14"/>
    <w:rsid w:val="00B561DB"/>
    <w:rsid w:val="00B97E94"/>
    <w:rsid w:val="00BA717F"/>
    <w:rsid w:val="00BB75B3"/>
    <w:rsid w:val="00BC36BB"/>
    <w:rsid w:val="00BC790F"/>
    <w:rsid w:val="00BD36F0"/>
    <w:rsid w:val="00BD3BBD"/>
    <w:rsid w:val="00BE02CD"/>
    <w:rsid w:val="00BE6CC8"/>
    <w:rsid w:val="00BF44B8"/>
    <w:rsid w:val="00BF6801"/>
    <w:rsid w:val="00BF6BCB"/>
    <w:rsid w:val="00C01A1D"/>
    <w:rsid w:val="00C06166"/>
    <w:rsid w:val="00C1066C"/>
    <w:rsid w:val="00C12BAD"/>
    <w:rsid w:val="00C163C5"/>
    <w:rsid w:val="00C245FC"/>
    <w:rsid w:val="00C3415C"/>
    <w:rsid w:val="00C43EBD"/>
    <w:rsid w:val="00C55503"/>
    <w:rsid w:val="00C64A8D"/>
    <w:rsid w:val="00C76909"/>
    <w:rsid w:val="00C82343"/>
    <w:rsid w:val="00C90830"/>
    <w:rsid w:val="00C95192"/>
    <w:rsid w:val="00CA3990"/>
    <w:rsid w:val="00CA77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E480C"/>
    <w:rsid w:val="00CF56D2"/>
    <w:rsid w:val="00D10204"/>
    <w:rsid w:val="00D24B3B"/>
    <w:rsid w:val="00D36A9D"/>
    <w:rsid w:val="00D41285"/>
    <w:rsid w:val="00D4679F"/>
    <w:rsid w:val="00D62ED6"/>
    <w:rsid w:val="00DB052E"/>
    <w:rsid w:val="00DB097D"/>
    <w:rsid w:val="00DB32BC"/>
    <w:rsid w:val="00DB5B6F"/>
    <w:rsid w:val="00DC186D"/>
    <w:rsid w:val="00DC4833"/>
    <w:rsid w:val="00DC51C2"/>
    <w:rsid w:val="00DD7399"/>
    <w:rsid w:val="00DE044D"/>
    <w:rsid w:val="00DE5440"/>
    <w:rsid w:val="00DE6F2E"/>
    <w:rsid w:val="00DF13F2"/>
    <w:rsid w:val="00DF5259"/>
    <w:rsid w:val="00E010A7"/>
    <w:rsid w:val="00E019F0"/>
    <w:rsid w:val="00E07DA0"/>
    <w:rsid w:val="00E27BE6"/>
    <w:rsid w:val="00E36D43"/>
    <w:rsid w:val="00E3768D"/>
    <w:rsid w:val="00E426F8"/>
    <w:rsid w:val="00E4746C"/>
    <w:rsid w:val="00E512E8"/>
    <w:rsid w:val="00E53EA3"/>
    <w:rsid w:val="00E541F1"/>
    <w:rsid w:val="00E63579"/>
    <w:rsid w:val="00E67CDF"/>
    <w:rsid w:val="00E72D3D"/>
    <w:rsid w:val="00E7609E"/>
    <w:rsid w:val="00E8179E"/>
    <w:rsid w:val="00E967BC"/>
    <w:rsid w:val="00EA10CC"/>
    <w:rsid w:val="00EB12CD"/>
    <w:rsid w:val="00EB5DA7"/>
    <w:rsid w:val="00EC0549"/>
    <w:rsid w:val="00EC05C6"/>
    <w:rsid w:val="00EC564D"/>
    <w:rsid w:val="00ED1E0F"/>
    <w:rsid w:val="00EE4093"/>
    <w:rsid w:val="00EF1479"/>
    <w:rsid w:val="00EF770D"/>
    <w:rsid w:val="00F0353E"/>
    <w:rsid w:val="00F05C1C"/>
    <w:rsid w:val="00F12F09"/>
    <w:rsid w:val="00F2024C"/>
    <w:rsid w:val="00F2700E"/>
    <w:rsid w:val="00F34306"/>
    <w:rsid w:val="00F36582"/>
    <w:rsid w:val="00F53471"/>
    <w:rsid w:val="00F66CB6"/>
    <w:rsid w:val="00F66EAC"/>
    <w:rsid w:val="00F66EAD"/>
    <w:rsid w:val="00F67585"/>
    <w:rsid w:val="00F67DEE"/>
    <w:rsid w:val="00F7152E"/>
    <w:rsid w:val="00F71B0B"/>
    <w:rsid w:val="00F758CB"/>
    <w:rsid w:val="00F80F75"/>
    <w:rsid w:val="00F916A6"/>
    <w:rsid w:val="00F92133"/>
    <w:rsid w:val="00F96CB6"/>
    <w:rsid w:val="00FC65F4"/>
    <w:rsid w:val="00FD0D3C"/>
    <w:rsid w:val="00FD16AB"/>
    <w:rsid w:val="00FE47EF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E480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E48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48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48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48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E480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E48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48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48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48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1181</izvorni_sadrzaj>
    <derivirana_varijabla naziv="DomainObject.Predmet.Broj_1">1181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St-1181/2016</izvorni_sadrzaj>
    <derivirana_varijabla naziv="DomainObject.Predmet.OznakaBroj_1">St-1181/2016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SG-PLAN d.o.o.</izvorni_sadrzaj>
    <derivirana_varijabla naziv="DomainObject.Predmet.ProtustrankaFormated_1">  SG-PLAN d.o.o.</derivirana_varijabla>
  </DomainObject.Predmet.ProtustrankaFormated>
  <DomainObject.Predmet.ProtustrankaFormatedOIB>
    <izvorni_sadrzaj>  SG-PLAN d.o.o., OIB 66389660042</izvorni_sadrzaj>
    <derivirana_varijabla naziv="DomainObject.Predmet.ProtustrankaFormatedOIB_1">  SG-PLAN d.o.o., OIB 66389660042</derivirana_varijabla>
  </DomainObject.Predmet.ProtustrankaFormatedOIB>
  <DomainObject.Predmet.ProtustrankaFormatedWithAdress>
    <izvorni_sadrzaj> SG-PLAN d.o.o., Sarajevska 58, 10000 Zagreb</izvorni_sadrzaj>
    <derivirana_varijabla naziv="DomainObject.Predmet.ProtustrankaFormatedWithAdress_1"> SG-PLAN d.o.o., Sarajevska 58, 10000 Zagreb</derivirana_varijabla>
  </DomainObject.Predmet.ProtustrankaFormatedWithAdress>
  <DomainObject.Predmet.ProtustrankaFormatedWithAdressOIB>
    <izvorni_sadrzaj> SG-PLAN d.o.o., OIB 66389660042, Sarajevska 58, 10000 Zagreb</izvorni_sadrzaj>
    <derivirana_varijabla naziv="DomainObject.Predmet.ProtustrankaFormatedWithAdressOIB_1"> SG-PLAN d.o.o., OIB 66389660042, Sarajevska 58, 10000 Zagreb</derivirana_varijabla>
  </DomainObject.Predmet.ProtustrankaFormatedWithAdressOIB>
  <DomainObject.Predmet.ProtustrankaWithAdress>
    <izvorni_sadrzaj>SG-PLAN d.o.o. Sarajevska 58, 10000 Zagreb</izvorni_sadrzaj>
    <derivirana_varijabla naziv="DomainObject.Predmet.ProtustrankaWithAdress_1">SG-PLAN d.o.o. Sarajevska 58, 10000 Zagreb</derivirana_varijabla>
  </DomainObject.Predmet.ProtustrankaWithAdress>
  <DomainObject.Predmet.ProtustrankaWithAdressOIB>
    <izvorni_sadrzaj>SG-PLAN d.o.o., OIB 66389660042, Sarajevska 58, 10000 Zagreb</izvorni_sadrzaj>
    <derivirana_varijabla naziv="DomainObject.Predmet.ProtustrankaWithAdressOIB_1">SG-PLAN d.o.o., OIB 66389660042, Sarajevska 58, 10000 Zagreb</derivirana_varijabla>
  </DomainObject.Predmet.ProtustrankaWithAdressOIB>
  <DomainObject.Predmet.ProtustrankaNazivFormated>
    <izvorni_sadrzaj>SG-PLAN d.o.o.</izvorni_sadrzaj>
    <derivirana_varijabla naziv="DomainObject.Predmet.ProtustrankaNazivFormated_1">SG-PLAN d.o.o.</derivirana_varijabla>
  </DomainObject.Predmet.ProtustrankaNazivFormated>
  <DomainObject.Predmet.ProtustrankaNazivFormatedOIB>
    <izvorni_sadrzaj>SG-PLAN d.o.o., OIB 66389660042</izvorni_sadrzaj>
    <derivirana_varijabla naziv="DomainObject.Predmet.ProtustrankaNazivFormatedOIB_1">SG-PLAN d.o.o., OIB 66389660042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SG-PLAN d.o.o.</item>
    </izvorni_sadrzaj>
    <derivirana_varijabla naziv="DomainObject.Predmet.ProtuStrankaListFormated_1">
      <item>SG-PLAN d.o.o.</item>
    </derivirana_varijabla>
  </DomainObject.Predmet.ProtuStrankaListFormated>
  <DomainObject.Predmet.ProtuStrankaListFormatedOIB>
    <izvorni_sadrzaj>
      <item>SG-PLAN d.o.o., OIB 66389660042</item>
    </izvorni_sadrzaj>
    <derivirana_varijabla naziv="DomainObject.Predmet.ProtuStrankaListFormatedOIB_1">
      <item>SG-PLAN d.o.o., OIB 66389660042</item>
    </derivirana_varijabla>
  </DomainObject.Predmet.ProtuStrankaListFormatedOIB>
  <DomainObject.Predmet.ProtuStrankaListFormatedWithAdress>
    <izvorni_sadrzaj>
      <item>SG-PLAN d.o.o., Sarajevska 58, 10000 Zagreb</item>
    </izvorni_sadrzaj>
    <derivirana_varijabla naziv="DomainObject.Predmet.ProtuStrankaListFormatedWithAdress_1">
      <item>SG-PLAN d.o.o., Sarajevska 58, 10000 Zagreb</item>
    </derivirana_varijabla>
  </DomainObject.Predmet.ProtuStrankaListFormatedWithAdress>
  <DomainObject.Predmet.ProtuStrankaListFormatedWithAdressOIB>
    <izvorni_sadrzaj>
      <item>SG-PLAN d.o.o., OIB 66389660042, Sarajevska 58, 10000 Zagreb</item>
    </izvorni_sadrzaj>
    <derivirana_varijabla naziv="DomainObject.Predmet.ProtuStrankaListFormatedWithAdressOIB_1">
      <item>SG-PLAN d.o.o., OIB 66389660042, Sarajevska 58, 10000 Zagreb</item>
    </derivirana_varijabla>
  </DomainObject.Predmet.ProtuStrankaListFormatedWithAdressOIB>
  <DomainObject.Predmet.ProtuStrankaListNazivFormated>
    <izvorni_sadrzaj>
      <item>SG-PLAN d.o.o.</item>
    </izvorni_sadrzaj>
    <derivirana_varijabla naziv="DomainObject.Predmet.ProtuStrankaListNazivFormated_1">
      <item>SG-PLAN d.o.o.</item>
    </derivirana_varijabla>
  </DomainObject.Predmet.ProtuStrankaListNazivFormated>
  <DomainObject.Predmet.ProtuStrankaListNazivFormatedOIB>
    <izvorni_sadrzaj>
      <item>SG-PLAN d.o.o., OIB 66389660042</item>
    </izvorni_sadrzaj>
    <derivirana_varijabla naziv="DomainObject.Predmet.ProtuStrankaListNazivFormatedOIB_1">
      <item>SG-PLAN d.o.o., OIB 66389660042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SG-PLAN d.o.o.</izvorni_sadrzaj>
    <derivirana_varijabla naziv="DomainObject.Predmet.ProtustrankaIDrugi_1">SG-PLAN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SG-PLAN d.o.o., OIB 66389660042, Sarajevska 58, 10000 Zagreb</izvorni_sadrzaj>
    <derivirana_varijabla naziv="DomainObject.Predmet.ProtustrankaIDrugiAdressOIB_1">SG-PLAN d.o.o., OIB 66389660042, Sarajevska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SG-PLAN d.o.o.</item>
      <item>FINA Regionalni centar Zagreb</item>
    </izvorni_sadrzaj>
    <derivirana_varijabla naziv="DomainObject.Predmet.SudioniciListNaziv_1">
      <item>SG-PLAN d.o.o.</item>
      <item>FINA Regionalni centar Zagreb</item>
    </derivirana_varijabla>
  </DomainObject.Predmet.SudioniciListNaziv>
  <DomainObject.Predmet.SudioniciListAdressOIB>
    <izvorni_sadrzaj>
      <item>SG-PLAN d.o.o., OIB 66389660042, Sarajevska 58,10000 Zagreb</item>
      <item>FINA Regionalni centar Zagreb, OIB 85821130368, Trg svibanjskih žrtava 1995. 1,10000 Zagreb</item>
    </izvorni_sadrzaj>
    <derivirana_varijabla naziv="DomainObject.Predmet.SudioniciListAdressOIB_1">
      <item>SG-PLAN d.o.o., OIB 66389660042, Sarajevska 58,10000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66389660042</item>
      <item>, OIB 85821130368</item>
    </izvorni_sadrzaj>
    <derivirana_varijabla naziv="DomainObject.Predmet.SudioniciListNazivOIB_1">
      <item>, OIB 66389660042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94C456-A85F-4B14-AD98-BB609CCCF4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364</properties:Words>
  <properties:Characters>1914</properties:Characters>
  <properties:Lines>177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2016-07-21T12:00:00Z</dcterms:created>
  <dc:creator>wsadmin</dc:creator>
  <cp:lastModifiedBy>Sanda Gučić</cp:lastModifiedBy>
  <cp:lastPrinted>2016-07-21T12:01:00Z</cp:lastPrinted>
  <dcterms:modified xmlns:xsi="http://www.w3.org/2001/XMLSchema-instance" xsi:type="dcterms:W3CDTF">2016-07-22T06:06:00Z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