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2bf5" w14:paraId="c332bf5" w:rsidRDefault="00E7028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1716405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0288" w:rsidP="00E70288" w:rsidR="00AE649C">
      <w:pPr>
        <w:pStyle w:val="NormaleSPIS"/>
        <w:spacing w:after="0"/>
      </w:pPr>
      <w:r>
        <w:t xml:space="preserve">      Republika Hrvatska</w:t>
      </w:r>
    </w:p>
    <w:p w:rsidRDefault="00E70288" w:rsidP="00E70288" w:rsidR="00E70288">
      <w:pPr>
        <w:pStyle w:val="NormaleSPIS"/>
        <w:spacing w:after="0"/>
      </w:pPr>
      <w:r>
        <w:t>Trgovački sud u Bjelovaru</w:t>
      </w:r>
    </w:p>
    <w:p w:rsidRDefault="00E70288" w:rsidP="004F27AE" w:rsidR="00E7028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E70288" w:rsidP="00E70288" w:rsidR="00E70288">
      <w:pPr>
        <w:jc w:val="right"/>
        <w:rPr>
          <w:b/>
        </w:rPr>
      </w:pPr>
      <w:r>
        <w:t>Poslovni broj:7 St-316/2017-7</w:t>
      </w:r>
    </w:p>
    <w:p w:rsidRDefault="00E70288" w:rsidP="00E70288" w:rsidR="00E70288">
      <w:pPr>
        <w:jc w:val="center"/>
      </w:pPr>
      <w:r>
        <w:t>U  I M E  R E P U B L I K E   H R V A T  S K E</w:t>
      </w:r>
    </w:p>
    <w:p w:rsidRDefault="00E70288" w:rsidP="00E70288" w:rsidR="00E70288">
      <w:pPr>
        <w:jc w:val="center"/>
        <w:rPr>
          <w:b/>
        </w:rPr>
      </w:pPr>
      <w:r>
        <w:t xml:space="preserve"> R J E Š E N J E</w:t>
      </w:r>
    </w:p>
    <w:p w:rsidRDefault="00E70288" w:rsidP="00E70288" w:rsidR="00E7028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SANIS d.o.o. iz </w:t>
      </w:r>
      <w:proofErr w:type="spellStart"/>
      <w:r>
        <w:t>Strahoninca</w:t>
      </w:r>
      <w:proofErr w:type="spellEnd"/>
      <w:r>
        <w:t xml:space="preserve">, Poljska 57, MBS 070009243, OIB 39433204348, 13. studenog 2017. </w:t>
      </w:r>
    </w:p>
    <w:p w:rsidRDefault="00E70288" w:rsidP="00E70288" w:rsidR="00E70288">
      <w:pPr>
        <w:jc w:val="center"/>
        <w:rPr>
          <w:b/>
        </w:rPr>
      </w:pPr>
      <w:r>
        <w:t>r i j e š i o   j e</w:t>
      </w:r>
    </w:p>
    <w:p w:rsidRDefault="00E70288" w:rsidP="00E70288" w:rsidR="00E70288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SANIS d.o.o. iz </w:t>
      </w:r>
      <w:proofErr w:type="spellStart"/>
      <w:r>
        <w:t>Strahoninca</w:t>
      </w:r>
      <w:proofErr w:type="spellEnd"/>
      <w:r>
        <w:t xml:space="preserve">, Poljska 57, MBS 070009243, OIB 39433204348. </w:t>
      </w:r>
    </w:p>
    <w:p w:rsidRDefault="00E70288" w:rsidP="00E70288" w:rsidR="00E70288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Predrag </w:t>
      </w:r>
      <w:proofErr w:type="spellStart"/>
      <w:r>
        <w:t>Filajdić</w:t>
      </w:r>
      <w:proofErr w:type="spellEnd"/>
      <w:r>
        <w:t xml:space="preserve"> iz Slavonskog Broda, </w:t>
      </w:r>
      <w:proofErr w:type="spellStart"/>
      <w:r>
        <w:t>L.Lukića</w:t>
      </w:r>
      <w:proofErr w:type="spellEnd"/>
      <w:r>
        <w:t xml:space="preserve"> 65, OIB 32894922284.</w:t>
      </w:r>
    </w:p>
    <w:p w:rsidRDefault="00E70288" w:rsidP="00E70288" w:rsidR="00E70288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SANIS d.o.o. iz </w:t>
      </w:r>
      <w:proofErr w:type="spellStart"/>
      <w:r>
        <w:t>Strahoninca</w:t>
      </w:r>
      <w:proofErr w:type="spellEnd"/>
      <w:r>
        <w:t xml:space="preserve">, Poljska 57, MBS 070009243, OIB 39433204348. </w:t>
      </w:r>
    </w:p>
    <w:p w:rsidRDefault="00E70288" w:rsidP="00E70288" w:rsidR="00E70288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09,30 sati, kada je ovo rješenje stavljeno na e-oglasnu ploču ovog suda.</w:t>
      </w:r>
    </w:p>
    <w:p w:rsidRDefault="00E70288" w:rsidP="00E70288" w:rsidR="00E70288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E70288" w:rsidP="00E70288" w:rsidR="00E70288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E70288" w:rsidP="00E70288" w:rsidR="00E70288">
      <w:pPr>
        <w:jc w:val="center"/>
        <w:rPr>
          <w:b/>
        </w:rPr>
      </w:pPr>
      <w:r>
        <w:t>Obrazloženje</w:t>
      </w:r>
    </w:p>
    <w:p w:rsidRDefault="00E70288" w:rsidP="00E70288" w:rsidR="00E70288">
      <w:pPr>
        <w:jc w:val="both"/>
      </w:pPr>
      <w:r>
        <w:tab/>
        <w:t xml:space="preserve">Na prijedlog predlagatelja FINA, RC ZAGREB, Podružnica Varaždin za otvaranje stečajnog postupka nad dužnikom SANIS d.o.o. iz </w:t>
      </w:r>
      <w:proofErr w:type="spellStart"/>
      <w:r>
        <w:t>Strahoninca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St-316/2017-6 od dana 15.09.2017.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15.09.2017. godine, pa kako nitko nije u ostavljenom roku, a niti sve do sada uplatio </w:t>
      </w:r>
    </w:p>
    <w:p w:rsidRDefault="00E70288" w:rsidP="00E70288" w:rsidR="00E70288">
      <w:pPr>
        <w:jc w:val="center"/>
      </w:pPr>
      <w:r>
        <w:lastRenderedPageBreak/>
        <w:t>2</w:t>
      </w:r>
    </w:p>
    <w:p w:rsidRDefault="00E70288" w:rsidP="00E70288" w:rsidR="00E70288">
      <w:pPr>
        <w:jc w:val="right"/>
      </w:pPr>
      <w:r>
        <w:t>Poslovni broj:7 St-316/2017-7</w:t>
      </w:r>
    </w:p>
    <w:p w:rsidRDefault="00E70288" w:rsidP="00E70288" w:rsidR="00E70288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  <w:bookmarkStart w:name="_GoBack" w:id="0"/>
      <w:bookmarkEnd w:id="0"/>
    </w:p>
    <w:p w:rsidRDefault="00E70288" w:rsidP="00E70288" w:rsidR="00E70288">
      <w:pPr>
        <w:ind w:firstLine="720"/>
        <w:jc w:val="center"/>
      </w:pPr>
      <w:r>
        <w:t xml:space="preserve">U Bjelovaru 13. studenog 2017. </w:t>
      </w:r>
    </w:p>
    <w:p w:rsidRDefault="00E70288" w:rsidP="00E70288" w:rsidR="00E702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E70288" w:rsidP="00E70288" w:rsidR="00E702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E70288" w:rsidP="00E70288" w:rsidR="00E7028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70288" w:rsidP="00E70288" w:rsidR="00E70288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70288" w:rsidP="00E70288" w:rsidR="00E7028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70288" w:rsidP="00E70288" w:rsidR="00E70288">
      <w:pPr>
        <w:jc w:val="both"/>
      </w:pPr>
    </w:p>
    <w:p w:rsidRDefault="00E70288" w:rsidP="00E70288" w:rsidR="00E70288">
      <w:pPr>
        <w:ind w:firstLine="720"/>
        <w:jc w:val="both"/>
      </w:pPr>
      <w:r>
        <w:tab/>
      </w:r>
    </w:p>
    <w:p w:rsidRDefault="00E70288" w:rsidP="00E70288" w:rsidR="00E70288">
      <w:pPr>
        <w:jc w:val="both"/>
      </w:pPr>
      <w:r>
        <w:tab/>
      </w:r>
    </w:p>
    <w:p w:rsidRDefault="00E70288" w:rsidP="00E70288" w:rsidR="00E70288">
      <w:pPr>
        <w:jc w:val="both"/>
      </w:pPr>
      <w:r>
        <w:tab/>
      </w:r>
      <w:r>
        <w:tab/>
      </w:r>
      <w:r>
        <w:tab/>
      </w:r>
    </w:p>
    <w:p w:rsidRDefault="00E70288" w:rsidP="00E70288" w:rsidR="00E7028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288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2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0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St-316/2017-7</izvorni_sadrzaj>
    <derivirana_varijabla naziv="DomainObject.Oznaka_1">St-316/2017-7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SANIS društvo s ograničenom odgovornošću zastupanog po punomoćniku Josip Sačer</izvorni_sadrzaj>
    <derivirana_varijabla naziv="DomainObject.Predmet.ProtustrankaFormated_1">  SANIS društvo s ograničenom odgovornošću zastupanog po punomoćniku Josip Sačer</derivirana_varijabla>
  </DomainObject.Predmet.ProtustrankaFormated>
  <DomainObject.Predmet.ProtustrankaFormatedOIB>
    <izvorni_sadrzaj>  SANIS društvo s ograničenom odgovornošću, OIB 39433204348 zastupanog po punomoćniku Josip Sačer</izvorni_sadrzaj>
    <derivirana_varijabla naziv="DomainObject.Predmet.ProtustrankaFormatedOIB_1">  SANIS društvo s ograničenom odgovornošću, OIB 39433204348 zastupanog po punomoćniku Josip Sačer</derivirana_varijabla>
  </DomainObject.Predmet.ProtustrankaFormatedOIB>
  <DomainObject.Predmet.ProtustrankaFormatedWithAdress>
    <izvorni_sadrzaj> SANIS društvo s ograničenom odgovornošću, Poljska 57, 40000 Strahoninec zastupanog po punomoćniku Josip Sačer</izvorni_sadrzaj>
    <derivirana_varijabla naziv="DomainObject.Predmet.ProtustrankaFormatedWithAdress_1"> SANIS društvo s ograničenom odgovornošću, Poljska 57, 40000 Strahoninec zastupanog po punomoćniku Josip Sačer</derivirana_varijabla>
  </DomainObject.Predmet.ProtustrankaFormatedWithAdress>
  <DomainObject.Predmet.ProtustrankaFormatedWithAdressOIB>
    <izvorni_sadrzaj> SANIS društvo s ograničenom odgovornošću, OIB 39433204348, Poljska 57, 40000 Strahoninec zastupanog po punomoćniku Josip Sačer</izvorni_sadrzaj>
    <derivirana_varijabla naziv="DomainObject.Predmet.ProtustrankaFormatedWithAdressOIB_1"> SANIS društvo s ograničenom odgovornošću, OIB 39433204348, Poljska 57, 40000 Strahoninec zastupanog po punomoćniku Josip Sačer</derivirana_varijabla>
  </DomainObject.Predmet.ProtustrankaFormatedWithAdressOIB>
  <DomainObject.Predmet.ProtustrankaWithAdress>
    <izvorni_sadrzaj>SANIS društvo s ograničenom odgovornošću Poljska 57, 40000 Strahoninec</izvorni_sadrzaj>
    <derivirana_varijabla naziv="DomainObject.Predmet.ProtustrankaWithAdress_1">SANIS društvo s ograničenom odgovornošću Poljska 57, 40000 Strahoninec</derivirana_varijabla>
  </DomainObject.Predmet.ProtustrankaWithAdress>
  <DomainObject.Predmet.ProtustrankaWithAdressOIB>
    <izvorni_sadrzaj>SANIS društvo s ograničenom odgovornošću, OIB 39433204348, Poljska 57, 40000 Strahoninec</izvorni_sadrzaj>
    <derivirana_varijabla naziv="DomainObject.Predmet.ProtustrankaWithAdressOIB_1">SANIS društvo s ograničenom odgovornošću, OIB 39433204348, Poljska 57, 40000 Strahoninec</derivirana_varijabla>
  </DomainObject.Predmet.ProtustrankaWithAdressOIB>
  <DomainObject.Predmet.ProtustrankaNazivFormated>
    <izvorni_sadrzaj>SANIS društvo s ograničenom odgovornošću</izvorni_sadrzaj>
    <derivirana_varijabla naziv="DomainObject.Predmet.ProtustrankaNazivFormated_1">SANIS društvo s ograničenom odgovornošću</derivirana_varijabla>
  </DomainObject.Predmet.ProtustrankaNazivFormated>
  <DomainObject.Predmet.ProtustrankaNazivFormatedOIB>
    <izvorni_sadrzaj>SANIS društvo s ograničenom odgovornošću, OIB 39433204348</izvorni_sadrzaj>
    <derivirana_varijabla naziv="DomainObject.Predmet.ProtustrankaNazivFormatedOIB_1">SANIS društvo s ograničenom odgovornošću, OIB 39433204348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SANIS društvo s ograničenom odgovornošću zastupanog po punomoćniku Josip Sačer</item>
    </izvorni_sadrzaj>
    <derivirana_varijabla naziv="DomainObject.Predmet.ProtuStrankaListFormated_1">
      <item>SANIS društvo s ograničenom odgovornošću zastupanog po punomoćniku Josip Sačer</item>
    </derivirana_varijabla>
  </DomainObject.Predmet.ProtuStrankaListFormated>
  <DomainObject.Predmet.ProtuStrankaListFormatedOIB>
    <izvorni_sadrzaj>
      <item>SANIS društvo s ograničenom odgovornošću, OIB 39433204348 zastupanog po punomoćniku Josip Sačer</item>
    </izvorni_sadrzaj>
    <derivirana_varijabla naziv="DomainObject.Predmet.ProtuStrankaListFormatedOIB_1">
      <item>SANIS društvo s ograničenom odgovornošću, OIB 39433204348 zastupanog po punomoćniku Josip Sačer</item>
    </derivirana_varijabla>
  </DomainObject.Predmet.ProtuStrankaListFormatedOIB>
  <DomainObject.Predmet.ProtuStrankaListFormatedWithAdress>
    <izvorni_sadrzaj>
      <item>SANIS društvo s ograničenom odgovornošću, Poljska 57, 40000 Strahoninec zastupanog po punomoćniku Josip Sačer</item>
    </izvorni_sadrzaj>
    <derivirana_varijabla naziv="DomainObject.Predmet.ProtuStrankaListFormatedWithAdress_1">
      <item>SANIS društvo s ograničenom odgovornošću, Poljska 57, 40000 Strahoninec zastupanog po punomoćniku Josip Sačer</item>
    </derivirana_varijabla>
  </DomainObject.Predmet.ProtuStrankaListFormatedWithAdress>
  <DomainObject.Predmet.ProtuStrankaListFormatedWithAdressOIB>
    <izvorni_sadrzaj>
      <item>SANIS društvo s ograničenom odgovornošću, OIB 39433204348, Poljska 57, 40000 Strahoninec zastupanog po punomoćniku Josip Sačer</item>
    </izvorni_sadrzaj>
    <derivirana_varijabla naziv="DomainObject.Predmet.ProtuStrankaListFormatedWithAdressOIB_1">
      <item>SANIS društvo s ograničenom odgovornošću, OIB 39433204348, Poljska 57, 40000 Strahoninec zastupanog po punomoćniku Josip Sačer</item>
    </derivirana_varijabla>
  </DomainObject.Predmet.ProtuStrankaListFormatedWithAdressOIB>
  <DomainObject.Predmet.ProtuStrankaListNazivFormated>
    <izvorni_sadrzaj>
      <item>SANIS društvo s ograničenom odgovornošću</item>
    </izvorni_sadrzaj>
    <derivirana_varijabla naziv="DomainObject.Predmet.ProtuStrankaListNazivFormated_1">
      <item>SANIS društvo s ograničenom odgovornošću</item>
    </derivirana_varijabla>
  </DomainObject.Predmet.ProtuStrankaListNazivFormated>
  <DomainObject.Predmet.ProtuStrankaListNazivFormatedOIB>
    <izvorni_sadrzaj>
      <item>SANIS društvo s ograničenom odgovornošću, OIB 39433204348</item>
    </izvorni_sadrzaj>
    <derivirana_varijabla naziv="DomainObject.Predmet.ProtuStrankaListNazivFormatedOIB_1">
      <item>SANIS društvo s ograničenom odgovornošću, OIB 39433204348</item>
    </derivirana_varijabla>
  </DomainObject.Predmet.ProtuStrankaListNazivFormatedOIB>
  <DomainObject.Predmet.OstaliListFormated>
    <izvorni_sadrzaj>
      <item>E-oglasna ploča</item>
      <item>Sudski registar</item>
      <item>Josip Sačer punomoćnik sudionika u postupku SANIS društvo s ograničenom odgovornošću</item>
    </izvorni_sadrzaj>
    <derivirana_varijabla naziv="DomainObject.Predmet.OstaliListFormated_1">
      <item>E-oglasna ploča</item>
      <item>Sudski registar</item>
      <item>Josip Sačer punomoćnik sudionika u postupku SANIS društvo s ograničenom odgovornošću</item>
    </derivirana_varijabla>
  </DomainObject.Predmet.OstaliListFormated>
  <DomainObject.Predmet.OstaliListFormatedOIB>
    <izvorni_sadrzaj>
      <item>E-oglasna ploča</item>
      <item>Sudski registar</item>
      <item>Josip Sačer, OIB 00081067776 punomoćnik sudionika u postupku SANIS društvo s ograničenom odgovornošću</item>
    </izvorni_sadrzaj>
    <derivirana_varijabla naziv="DomainObject.Predmet.OstaliListFormatedOIB_1">
      <item>E-oglasna ploča</item>
      <item>Sudski registar</item>
      <item>Josip Sačer, OIB 00081067776 punomoćnik sudionika u postupku SANIS društvo s ograničenom odgovornošću</item>
    </derivirana_varijabla>
  </DomainObject.Predmet.OstaliListFormatedOIB>
  <DomainObject.Predmet.OstaliListFormatedWithAdress>
    <izvorni_sadrzaj>
      <item>E-oglasna ploča</item>
      <item>Sudski registar</item>
      <item>Josip Sačer, Poljska bb., 40000 Strahoninec punomoćnik sudionika u postupku SANIS društvo s ograničenom odgovornošću</item>
    </izvorni_sadrzaj>
    <derivirana_varijabla naziv="DomainObject.Predmet.OstaliListFormatedWithAdress_1">
      <item>E-oglasna ploča</item>
      <item>Sudski registar</item>
      <item>Josip Sačer, Poljska bb., 40000 Strahoninec punomoćnik sudionika u postupku SANIS društvo s ograničenom odgovornošću</item>
    </derivirana_varijabla>
  </DomainObject.Predmet.OstaliListFormatedWithAdress>
  <DomainObject.Predmet.OstaliListFormatedWithAdressOIB>
    <izvorni_sadrzaj>
      <item>E-oglasna ploča</item>
      <item>Sudski registar</item>
      <item>Josip Sačer, OIB 00081067776, Poljska bb., 40000 Strahoninec punomoćnik sudionika u postupku SANIS društvo s ograničenom odgovornošću</item>
    </izvorni_sadrzaj>
    <derivirana_varijabla naziv="DomainObject.Predmet.OstaliListFormatedWithAdressOIB_1">
      <item>E-oglasna ploča</item>
      <item>Sudski registar</item>
      <item>Josip Sačer, OIB 00081067776, Poljska bb., 40000 Strahoninec punomoćnik sudionika u postupku SANIS društvo s ograničenom odgovornošću</item>
    </derivirana_varijabla>
  </DomainObject.Predmet.OstaliListFormatedWithAdressOIB>
  <DomainObject.Predmet.OstaliListNazivFormated>
    <izvorni_sadrzaj>
      <item>E-oglasna ploča</item>
      <item>Sudski registar</item>
      <item>Josip Sačer</item>
    </izvorni_sadrzaj>
    <derivirana_varijabla naziv="DomainObject.Predmet.OstaliListNazivFormated_1">
      <item>E-oglasna ploča</item>
      <item>Sudski registar</item>
      <item>Josip Sačer</item>
    </derivirana_varijabla>
  </DomainObject.Predmet.OstaliListNazivFormated>
  <DomainObject.Predmet.OstaliListNazivFormatedOIB>
    <izvorni_sadrzaj>
      <item>E-oglasna ploča</item>
      <item>Sudski registar</item>
      <item>Josip Sačer, OIB 00081067776</item>
    </izvorni_sadrzaj>
    <derivirana_varijabla naziv="DomainObject.Predmet.OstaliListNazivFormatedOIB_1">
      <item>E-oglasna ploča</item>
      <item>Sudski registar</item>
      <item>Josip Sačer, OIB 00081067776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St-316/2017-7</izvorni_sadrzaj>
    <derivirana_varijabla naziv="DomainObject.PoslovniBrojDokumenta_1">St-316/2017-7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SANIS društvo s ograničenom odgovornošću</izvorni_sadrzaj>
    <derivirana_varijabla naziv="DomainObject.Predmet.ProtustrankaIDrugi_1">SANIS društvo s ograničenom odgovornošću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SANIS društvo s ograničenom odgovornošću, OIB 39433204348, Poljska 57, 40000 Strahoninec</izvorni_sadrzaj>
    <derivirana_varijabla naziv="DomainObject.Predmet.ProtustrankaIDrugiAdressOIB_1">SANIS društvo s ograničenom odgovornošću, OIB 39433204348,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SANIS društvo s ograničenom odgovornošću</item>
      <item>E-oglasna ploča</item>
      <item>Sudski registar</item>
      <item>Josip Sačer</item>
    </izvorni_sadrzaj>
    <derivirana_varijabla naziv="DomainObject.Predmet.SudioniciListNaziv_1">
      <item>Financijska agencija, RC ZAGREB, Podružnica VARAŽDIN</item>
      <item>SANIS društvo s ograničenom odgovornošću</item>
      <item>E-oglasna ploča</item>
      <item>Sudski registar</item>
      <item>Josip Sačer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  <item>Josip Sačer, OIB 00081067776, Poljska bb.,40000 Strahoninec</item>
    </izvorni_sadrzaj>
    <derivirana_varijabla naziv="DomainObject.Predmet.SudioniciListAdressOIB_1">
      <item>Financijska agencija, RC ZAGREB, Podružnica VARAŽDIN, OIB 85821130368, A. Cesarca 2,42000 Varaždin</item>
      <item>SANIS društvo s ograničenom odgovornošću, OIB 39433204348, Poljska 57,40000 Strahoninec</item>
      <item>E-oglasna ploča</item>
      <item>Sudski registar</item>
      <item>Josip Sačer, OIB 00081067776, Poljska bb.,40000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1A509-9B26-435A-B3B2-69AEB84CF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2611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