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a811" w14:paraId="581a811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B8621D">
        <w:t>3. travnja</w:t>
      </w:r>
      <w:r w:rsidR="00B357BB">
        <w:t xml:space="preserve"> 2017</w:t>
      </w:r>
      <w:r>
        <w:t xml:space="preserve">. za provedbu skraćenoga stečajnog postupka nad dužnikom </w:t>
      </w:r>
      <w:r w:rsidR="00B8621D">
        <w:t>ELEKTRO PLUS d.o.o., Grge Novaka 19, Zadar, OIB: 80619138152</w:t>
      </w:r>
      <w:r w:rsidR="005F6669">
        <w:t>,</w:t>
      </w:r>
      <w:r>
        <w:t xml:space="preserve"> </w:t>
      </w:r>
      <w:r w:rsidR="0085433E">
        <w:t>16.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B8621D">
        <w:t>ELEKTRO PLUS d.o.o., Grge Novaka 19, Zadar, OIB: 80619138152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B8621D">
        <w:t>3.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B8621D">
        <w:t>24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1B667B" w:rsidR="001B667B">
      <w:pPr>
        <w:ind w:firstLine="708"/>
        <w:jc w:val="both"/>
      </w:pPr>
      <w:r>
        <w:t xml:space="preserve">U propisanom roku vjerovnik </w:t>
      </w:r>
      <w:r w:rsidR="001B667B">
        <w:t xml:space="preserve">Republika Hrvatska, </w:t>
      </w:r>
      <w:r w:rsidR="00B8621D">
        <w:t>Ministarstvo financija</w:t>
      </w:r>
      <w:r w:rsidR="001B667B">
        <w:t xml:space="preserve">, Područni ured Dalmacija, zastupan po Županijskom državnom odvjetništvu u Zadru je </w:t>
      </w:r>
      <w:r w:rsidR="00B8621D">
        <w:t>1</w:t>
      </w:r>
      <w:r w:rsidR="00B412EF">
        <w:t>8</w:t>
      </w:r>
      <w:r w:rsidR="001B667B">
        <w:t xml:space="preserve">. svibnja 2017. dostavila ovom sudu prijedlog za otvaranje stečajnoga postupka nad dužnikom navodeći da prema istom ima dospjelu novčanu tražbinu u iznosu od </w:t>
      </w:r>
      <w:r w:rsidR="00B8621D">
        <w:t>9.967,06</w:t>
      </w:r>
      <w:r w:rsidR="001B667B">
        <w:t xml:space="preserve"> kn koja se temelji na stanju računa dužnika na dan </w:t>
      </w:r>
      <w:r w:rsidR="00B8621D">
        <w:t>11. svibnja</w:t>
      </w:r>
      <w:r w:rsidR="001B667B">
        <w:t xml:space="preserve"> 2017. iz informacijskog sustava Porezne uprave</w:t>
      </w:r>
      <w:r w:rsidR="00B412EF">
        <w:t>.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D66E4F" w:rsidP="00811D39" w:rsidR="00D66E4F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E34916">
        <w:t xml:space="preserve"> </w:t>
      </w:r>
      <w:r w:rsidR="0085433E">
        <w:t>16</w:t>
      </w:r>
      <w:r w:rsidR="00823465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746D63" w:rsidP="00746D63" w:rsidR="00746D63">
      <w:r>
        <w:t>Za točnost otpravka – ovlaštena službenica                                                 Sudac</w:t>
      </w:r>
    </w:p>
    <w:p w:rsidRDefault="00746D63" w:rsidP="00746D63" w:rsidR="00746D6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46D63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B8621D">
          <w:t>145</w:t>
        </w:r>
        <w:r w:rsidR="00ED66D0">
          <w:t>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B8621D">
      <w:t>145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B667B"/>
    <w:rsid w:val="002B12FB"/>
    <w:rsid w:val="002D0AEA"/>
    <w:rsid w:val="003500F1"/>
    <w:rsid w:val="00407499"/>
    <w:rsid w:val="00440C98"/>
    <w:rsid w:val="005F6669"/>
    <w:rsid w:val="006C3686"/>
    <w:rsid w:val="00746D63"/>
    <w:rsid w:val="00811D39"/>
    <w:rsid w:val="008148FF"/>
    <w:rsid w:val="00823465"/>
    <w:rsid w:val="0083333F"/>
    <w:rsid w:val="0085433E"/>
    <w:rsid w:val="0087715B"/>
    <w:rsid w:val="00A502C8"/>
    <w:rsid w:val="00B357BB"/>
    <w:rsid w:val="00B412EF"/>
    <w:rsid w:val="00B51930"/>
    <w:rsid w:val="00B8621D"/>
    <w:rsid w:val="00BB1274"/>
    <w:rsid w:val="00BE4536"/>
    <w:rsid w:val="00D66E4F"/>
    <w:rsid w:val="00DE58AB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3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33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3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33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08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PLUS d.o.o. za elektroinstalacije</izvorni_sadrzaj>
    <derivirana_varijabla naziv="DomainObject.Predmet.ProtustrankaFormated_1">  ELEKTRO PLUS d.o.o. za elektroinstalacije</derivirana_varijabla>
  </DomainObject.Predmet.ProtustrankaFormated>
  <DomainObject.Predmet.ProtustrankaFormatedOIB>
    <izvorni_sadrzaj>  ELEKTRO PLUS d.o.o. za elektroinstalacije, OIB 80619138152</izvorni_sadrzaj>
    <derivirana_varijabla naziv="DomainObject.Predmet.ProtustrankaFormatedOIB_1">  ELEKTRO PLUS d.o.o. za elektroinstalacije, OIB 80619138152</derivirana_varijabla>
  </DomainObject.Predmet.ProtustrankaFormatedOIB>
  <DomainObject.Predmet.ProtustrankaFormatedWithAdress>
    <izvorni_sadrzaj> ELEKTRO PLUS d.o.o. za elektroinstalacije, Grge Novaka 19, 23000 Zadar</izvorni_sadrzaj>
    <derivirana_varijabla naziv="DomainObject.Predmet.ProtustrankaFormatedWithAdress_1"> ELEKTRO PLUS d.o.o. za elektroinstalacije, Grge Novaka 19, 23000 Zadar</derivirana_varijabla>
  </DomainObject.Predmet.ProtustrankaFormatedWithAdress>
  <DomainObject.Predmet.ProtustrankaFormatedWithAdressOIB>
    <izvorni_sadrzaj> ELEKTRO PLUS d.o.o. za elektroinstalacije, OIB 80619138152, Grge Novaka 19, 23000 Zadar</izvorni_sadrzaj>
    <derivirana_varijabla naziv="DomainObject.Predmet.ProtustrankaFormatedWithAdressOIB_1"> ELEKTRO PLUS d.o.o. za elektroinstalacije, OIB 80619138152, Grge Novaka 19, 23000 Zadar</derivirana_varijabla>
  </DomainObject.Predmet.ProtustrankaFormatedWithAdressOIB>
  <DomainObject.Predmet.ProtustrankaWithAdress>
    <izvorni_sadrzaj>ELEKTRO PLUS d.o.o. za elektroinstalacije Grge Novaka 19, 23000 Zadar</izvorni_sadrzaj>
    <derivirana_varijabla naziv="DomainObject.Predmet.ProtustrankaWithAdress_1">ELEKTRO PLUS d.o.o. za elektroinstalacije Grge Novaka 19, 23000 Zadar</derivirana_varijabla>
  </DomainObject.Predmet.ProtustrankaWithAdress>
  <DomainObject.Predmet.ProtustrankaWithAdressOIB>
    <izvorni_sadrzaj>ELEKTRO PLUS d.o.o. za elektroinstalacije, OIB 80619138152, Grge Novaka 19, 23000 Zadar</izvorni_sadrzaj>
    <derivirana_varijabla naziv="DomainObject.Predmet.ProtustrankaWithAdressOIB_1">ELEKTRO PLUS d.o.o. za elektroinstalacije, OIB 80619138152, Grge Novaka 19, 23000 Zadar</derivirana_varijabla>
  </DomainObject.Predmet.ProtustrankaWithAdressOIB>
  <DomainObject.Predmet.ProtustrankaNazivFormated>
    <izvorni_sadrzaj>ELEKTRO PLUS d.o.o. za elektroinstalacije</izvorni_sadrzaj>
    <derivirana_varijabla naziv="DomainObject.Predmet.ProtustrankaNazivFormated_1">ELEKTRO PLUS d.o.o. za elektroinstalacije</derivirana_varijabla>
  </DomainObject.Predmet.ProtustrankaNazivFormated>
  <DomainObject.Predmet.ProtustrankaNazivFormatedOIB>
    <izvorni_sadrzaj>ELEKTRO PLUS d.o.o. za elektroinstalacije, OIB 80619138152</izvorni_sadrzaj>
    <derivirana_varijabla naziv="DomainObject.Predmet.ProtustrankaNazivFormatedOIB_1">ELEKTRO PLUS d.o.o. za elektroinstalacije, OIB 80619138152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 PLUS d.o.o. za elektroinstalacije</item>
    </izvorni_sadrzaj>
    <derivirana_varijabla naziv="DomainObject.Predmet.ProtuStrankaListFormated_1">
      <item>ELEKTRO PLUS d.o.o. za elektroinstalacije</item>
    </derivirana_varijabla>
  </DomainObject.Predmet.ProtuStrankaListFormated>
  <DomainObject.Predmet.ProtuStrankaListFormatedOIB>
    <izvorni_sadrzaj>
      <item>ELEKTRO PLUS d.o.o. za elektroinstalacije, OIB 80619138152</item>
    </izvorni_sadrzaj>
    <derivirana_varijabla naziv="DomainObject.Predmet.ProtuStrankaListFormatedOIB_1">
      <item>ELEKTRO PLUS d.o.o. za elektroinstalacije, OIB 80619138152</item>
    </derivirana_varijabla>
  </DomainObject.Predmet.ProtuStrankaListFormatedOIB>
  <DomainObject.Predmet.ProtuStrankaListFormatedWithAdress>
    <izvorni_sadrzaj>
      <item>ELEKTRO PLUS d.o.o. za elektroinstalacije, Grge Novaka 19, 23000 Zadar</item>
    </izvorni_sadrzaj>
    <derivirana_varijabla naziv="DomainObject.Predmet.ProtuStrankaListFormatedWithAdress_1">
      <item>ELEKTRO PLUS d.o.o. za elektroinstalacije, Grge Novaka 19, 23000 Zadar</item>
    </derivirana_varijabla>
  </DomainObject.Predmet.ProtuStrankaListFormatedWithAdress>
  <DomainObject.Predmet.ProtuStrankaListFormatedWithAdressOIB>
    <izvorni_sadrzaj>
      <item>ELEKTRO PLUS d.o.o. za elektroinstalacije, OIB 80619138152, Grge Novaka 19, 23000 Zadar</item>
    </izvorni_sadrzaj>
    <derivirana_varijabla naziv="DomainObject.Predmet.ProtuStrankaListFormatedWithAdressOIB_1">
      <item>ELEKTRO PLUS d.o.o. za elektroinstalacije, OIB 80619138152, Grge Novaka 19, 23000 Zadar</item>
    </derivirana_varijabla>
  </DomainObject.Predmet.ProtuStrankaListFormatedWithAdressOIB>
  <DomainObject.Predmet.ProtuStrankaListNazivFormated>
    <izvorni_sadrzaj>
      <item>ELEKTRO PLUS d.o.o. za elektroinstalacije</item>
    </izvorni_sadrzaj>
    <derivirana_varijabla naziv="DomainObject.Predmet.ProtuStrankaListNazivFormated_1">
      <item>ELEKTRO PLUS d.o.o. za elektroinstalacije</item>
    </derivirana_varijabla>
  </DomainObject.Predmet.ProtuStrankaListNazivFormated>
  <DomainObject.Predmet.ProtuStrankaListNazivFormatedOIB>
    <izvorni_sadrzaj>
      <item>ELEKTRO PLUS d.o.o. za elektroinstalacije, OIB 80619138152</item>
    </izvorni_sadrzaj>
    <derivirana_varijabla naziv="DomainObject.Predmet.ProtuStrankaListNazivFormatedOIB_1">
      <item>ELEKTRO PLUS d.o.o. za elektroinstalacije, OIB 80619138152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 PLUS d.o.o. za elektroinstalacije</izvorni_sadrzaj>
    <derivirana_varijabla naziv="DomainObject.Predmet.ProtustrankaIDrugi_1">ELEKTRO PLUS d.o.o. za elektroinstalacije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 PLUS d.o.o. za elektroinstalacije, OIB 80619138152, Grge Novaka 19, 23000 Zadar</izvorni_sadrzaj>
    <derivirana_varijabla naziv="DomainObject.Predmet.ProtustrankaIDrugiAdressOIB_1">ELEKTRO PLUS d.o.o. za elektroinstalacije, OIB 80619138152, Grge Novaka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ELEKTRO PLUS d.o.o. za elektroinstalacije</item>
    </izvorni_sadrzaj>
    <derivirana_varijabla naziv="DomainObject.Predmet.SudioniciListNaziv_1">
      <item>fina</item>
      <item>ELEKTRO PLUS d.o.o. za elektroinstalacije</item>
    </derivirana_varijabla>
  </DomainObject.Predmet.SudioniciListNaziv>
  <DomainObject.Predmet.SudioniciListAdressOIB>
    <izvorni_sadrzaj>
      <item>fina, OIB 85821130368</item>
      <item>ELEKTRO PLUS d.o.o. za elektroinstalacije, OIB 80619138152, Grge Novaka 19,23000 Zadar</item>
    </izvorni_sadrzaj>
    <derivirana_varijabla naziv="DomainObject.Predmet.SudioniciListAdressOIB_1">
      <item>fina, OIB 85821130368</item>
      <item>ELEKTRO PLUS d.o.o. za elektroinstalacije, OIB 80619138152, Grge Novaka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80619138152</item>
    </izvorni_sadrzaj>
    <derivirana_varijabla naziv="DomainObject.Predmet.SudioniciListNazivOIB_1">
      <item>, OIB 85821130368</item>
      <item>, OIB 80619138152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2671</properties:Characters>
  <properties:Lines>79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2017-11-13T07:47:00Z</dcterms:created>
  <dc:creator>Anamarija Kovačić Milković</dc:creator>
  <cp:lastModifiedBy>Martina Kalmeta</cp:lastModifiedBy>
  <cp:lastPrinted>2017-11-15T10:50:00Z</cp:lastPrinted>
  <dcterms:modified xmlns:xsi="http://www.w3.org/2001/XMLSchema-instance" xsi:type="dcterms:W3CDTF">2017-11-16T12:55:00Z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