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50dc" w14:paraId="34650dc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   </w:t>
      </w:r>
      <w:r w:rsidR="000633D2">
        <w:t xml:space="preserve">   </w:t>
      </w:r>
      <w:r w:rsidRPr="007E4CB5">
        <w:t xml:space="preserve"> 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0633D2" w:rsidP="00C701B8" w:rsidR="00C701B8" w:rsidRPr="007E4CB5">
      <w:r>
        <w:t xml:space="preserve"> 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0633D2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0633D2" w:rsidP="000633D2" w:rsidR="000633D2" w:rsidRPr="007E4CB5">
      <w:pPr>
        <w:ind w:firstLine="720"/>
      </w:pPr>
    </w:p>
    <w:p w:rsidRDefault="00C701B8" w:rsidP="009B5E3F" w:rsidR="00C701B8" w:rsidRPr="007E4CB5">
      <w:pPr>
        <w:jc w:val="center"/>
      </w:pPr>
      <w:r w:rsidRPr="007E4CB5">
        <w:t>R E P U B L I K A  H R V A T S K A</w:t>
      </w: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0F1BFC" w:rsidRPr="000F1BFC">
        <w:t xml:space="preserve">Trgovački sud u Pazinu, po stečajnom sucu Ivanu Dujiću, po prijedlogu predlagatelja Financijske agencije, RC Rijeka, OIB: 85821130368, za otvaranje stečajnog postupka nad dužnikom </w:t>
      </w:r>
      <w:r w:rsidR="005637FF" w:rsidRPr="005637FF">
        <w:t>HASIĆ i dr. j.t.d. Marčana, Marčana 470, OIB: 64874919630</w:t>
      </w:r>
      <w:r w:rsidR="00251D25">
        <w:t xml:space="preserve">, </w:t>
      </w:r>
      <w:r w:rsidR="004E17A2">
        <w:t>1</w:t>
      </w:r>
      <w:r w:rsidR="007E75CB">
        <w:t>8</w:t>
      </w:r>
      <w:r w:rsidR="00C5593C" w:rsidRPr="007E4CB5">
        <w:t xml:space="preserve">. </w:t>
      </w:r>
      <w:r w:rsidR="001346D2">
        <w:t>prosinca</w:t>
      </w:r>
      <w:r w:rsidR="00C5593C" w:rsidRPr="007E4CB5">
        <w:t xml:space="preserve"> 2017.</w:t>
      </w:r>
    </w:p>
    <w:p w:rsidRDefault="005637FF" w:rsidP="00F36301" w:rsidR="005637FF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20463" w:rsidR="00020463" w:rsidRPr="007E75CB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5637FF" w:rsidRPr="005637FF">
        <w:t>HASIĆ i dr. j.t.d. Marčana, Marčana 470, OIB: 64874919630</w:t>
      </w:r>
      <w:r w:rsidRPr="007E75CB">
        <w:t>.</w:t>
      </w:r>
    </w:p>
    <w:p w:rsidRDefault="00020463" w:rsidP="00020463" w:rsidR="00020463" w:rsidRPr="007E75CB">
      <w:pPr>
        <w:jc w:val="both"/>
      </w:pPr>
    </w:p>
    <w:p w:rsidRDefault="00472F34" w:rsidP="005637FF" w:rsidR="004E17A2" w:rsidRPr="007E75CB">
      <w:pPr>
        <w:jc w:val="both"/>
      </w:pPr>
      <w:r w:rsidRPr="007E75CB">
        <w:t>II</w:t>
      </w:r>
      <w:r w:rsidRPr="007E75CB">
        <w:tab/>
        <w:t xml:space="preserve">Za stečajnog upravitelja imenuje se </w:t>
      </w:r>
      <w:r w:rsidR="005637FF">
        <w:t>Anamarija Murtezani, iz Zagrebs, Ulica Sunčane Škrinjarić 1, OIB: 54031780904</w:t>
      </w:r>
      <w:r w:rsidRPr="007E75CB">
        <w:t>.</w:t>
      </w:r>
    </w:p>
    <w:p w:rsidRDefault="00472F34" w:rsidP="00020463" w:rsidR="00472F34" w:rsidRPr="007E75CB">
      <w:pPr>
        <w:jc w:val="both"/>
      </w:pPr>
    </w:p>
    <w:p w:rsidRDefault="00020463" w:rsidP="00020463" w:rsidR="00C701B8">
      <w:pPr>
        <w:jc w:val="both"/>
      </w:pPr>
      <w:r w:rsidRPr="007E75CB">
        <w:t>III</w:t>
      </w:r>
      <w:r w:rsidRPr="007E75CB">
        <w:tab/>
        <w:t xml:space="preserve">Zaključuje se stečajni </w:t>
      </w:r>
      <w:r w:rsidRPr="007E4CB5">
        <w:t xml:space="preserve">postupak nad </w:t>
      </w:r>
      <w:r w:rsidR="005637FF" w:rsidRPr="005637FF">
        <w:t>HASIĆ i dr. j.t.d. Marčana, Marčana 470, OIB: 64874919630</w:t>
      </w:r>
      <w:r w:rsidRPr="007E4CB5">
        <w:t>.</w:t>
      </w:r>
    </w:p>
    <w:p w:rsidRDefault="000633D2" w:rsidP="00020463" w:rsidR="000633D2" w:rsidRPr="007E4CB5">
      <w:pPr>
        <w:jc w:val="both"/>
      </w:pPr>
    </w:p>
    <w:p w:rsidRDefault="00CC5545" w:rsidP="00CC5545" w:rsidR="00CC5545" w:rsidRPr="007E4CB5">
      <w:pPr>
        <w:jc w:val="center"/>
        <w:rPr>
          <w:bCs/>
        </w:rPr>
      </w:pPr>
      <w:r w:rsidRPr="007E4CB5">
        <w:rPr>
          <w:bCs/>
        </w:rPr>
        <w:t>Obrazloženje</w:t>
      </w:r>
    </w:p>
    <w:p w:rsidRDefault="007A5BFA" w:rsidP="00020463" w:rsidR="007A5BFA" w:rsidRPr="007E4CB5"/>
    <w:p w:rsidRDefault="005637FF" w:rsidP="005637FF" w:rsidR="005637FF">
      <w:pPr>
        <w:ind w:firstLine="708"/>
        <w:jc w:val="both"/>
      </w:pPr>
      <w:r>
        <w:t>Rješenjem ovog suda posl.br. St-431/17-4 od 31. srpnja 2017. odlučeno je:</w:t>
      </w:r>
    </w:p>
    <w:p w:rsidRDefault="005637FF" w:rsidP="005637FF" w:rsidR="005637FF">
      <w:pPr>
        <w:ind w:firstLine="708"/>
        <w:jc w:val="both"/>
      </w:pPr>
      <w:r>
        <w:tab/>
        <w:t xml:space="preserve">„Temeljem čl. 115. st. 1. Stečajnog zakona (Narodne novine broj 71/15, dalje: SZ) pokreće se prethodni postupak radi utvrđivanja pretpostavki za otvaranje stečajnog postupka nad dužnikom HASIĆ i dr. j.t.d. Marčana, Marčana 470, OIB: 64874919630, te se određuje ročište radi očitovanja o prijedlogu za otvaranje stečajnoga postupka (čl. 123. SZ-a) i radi rasprave o pretpostavkama za otvaranje stečajnoga postupka (čl. 128. st. 1. SZ-a) za dan </w:t>
      </w:r>
    </w:p>
    <w:p w:rsidRDefault="00131DD1" w:rsidP="005637FF" w:rsidR="005637FF">
      <w:pPr>
        <w:ind w:firstLine="708"/>
        <w:jc w:val="both"/>
      </w:pPr>
      <w:r>
        <w:t>1</w:t>
      </w:r>
      <w:r w:rsidR="005637FF">
        <w:t>4. studenog 2017. u 13:30 sati, u Trgovačkom sudu u Pazinu, Dršćevka 1, sudnica 1,</w:t>
      </w:r>
    </w:p>
    <w:p w:rsidRDefault="005637FF" w:rsidP="005637FF" w:rsidR="005637FF">
      <w:pPr>
        <w:ind w:firstLine="708"/>
        <w:jc w:val="both"/>
      </w:pPr>
      <w:r>
        <w:tab/>
        <w:t xml:space="preserve">na koje se pozivaju: </w:t>
      </w:r>
    </w:p>
    <w:p w:rsidRDefault="005637FF" w:rsidP="005637FF" w:rsidR="005637FF">
      <w:pPr>
        <w:ind w:firstLine="708"/>
        <w:jc w:val="both"/>
      </w:pPr>
      <w:r>
        <w:tab/>
      </w:r>
      <w:r>
        <w:tab/>
        <w:t>-  predlagatelj,</w:t>
      </w:r>
    </w:p>
    <w:p w:rsidRDefault="005637FF" w:rsidP="005637FF" w:rsidR="005637FF">
      <w:pPr>
        <w:ind w:firstLine="708"/>
        <w:jc w:val="both"/>
      </w:pPr>
      <w:r>
        <w:tab/>
      </w:r>
      <w:r>
        <w:tab/>
        <w:t xml:space="preserve">-  dužnik, </w:t>
      </w:r>
    </w:p>
    <w:p w:rsidRDefault="005637FF" w:rsidP="005637FF" w:rsidR="005637FF">
      <w:pPr>
        <w:ind w:firstLine="708"/>
        <w:jc w:val="both"/>
      </w:pPr>
      <w:r>
        <w:tab/>
      </w:r>
      <w:r>
        <w:tab/>
        <w:t>- zakonski zastupnik dužnika Teufik Ibričić iz Marčane, Marčana 212.</w:t>
      </w:r>
    </w:p>
    <w:p w:rsidRDefault="005637FF" w:rsidP="005637FF" w:rsidR="005637FF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5637FF" w:rsidP="005637FF" w:rsidR="005637FF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5637FF" w:rsidP="005637FF" w:rsidR="005637FF">
      <w:pPr>
        <w:ind w:firstLine="708"/>
        <w:jc w:val="both"/>
      </w:pPr>
      <w:r>
        <w:t xml:space="preserve">To je rješenje objavljeno na mrežnoj stranici e-oglasna ploča sudova 02. kolovoza 2017., te se dostava smatra obavljenom istekom osmog dana od dana objave, sukladno čl. 12. st. 1. Stečajnog zakona. </w:t>
      </w:r>
    </w:p>
    <w:p w:rsidRDefault="005637FF" w:rsidP="005637FF" w:rsidR="005637FF">
      <w:pPr>
        <w:ind w:firstLine="708"/>
        <w:jc w:val="both"/>
      </w:pPr>
      <w:r>
        <w:tab/>
        <w:t>Na ročište od 14. studenog 2017. nitko nije pristupio.</w:t>
      </w:r>
    </w:p>
    <w:p w:rsidRDefault="005637FF" w:rsidP="005637FF" w:rsidR="005637FF">
      <w:pPr>
        <w:ind w:firstLine="708"/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</w:t>
      </w:r>
      <w:r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637FF" w:rsidP="005637FF" w:rsidR="00B11E72" w:rsidRPr="007E4CB5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>
        <w:t>43</w:t>
      </w:r>
      <w:r w:rsidR="007E75CB">
        <w:t>1</w:t>
      </w:r>
      <w:r w:rsidR="003C3C71" w:rsidRPr="007E4CB5">
        <w:t>/</w:t>
      </w:r>
      <w:r w:rsidR="004E17A2">
        <w:t>20</w:t>
      </w:r>
      <w:r w:rsidR="003C3C71" w:rsidRPr="007E4CB5">
        <w:t>17-</w:t>
      </w:r>
      <w:r>
        <w:t>12</w:t>
      </w:r>
      <w:r w:rsidR="00AE1196" w:rsidRPr="007E4CB5">
        <w:t xml:space="preserve"> </w:t>
      </w:r>
      <w:r w:rsidR="00B11E72" w:rsidRPr="007E4CB5">
        <w:t xml:space="preserve">od </w:t>
      </w:r>
      <w:r w:rsidR="00472F34">
        <w:t>14</w:t>
      </w:r>
      <w:r w:rsidR="003C3C71" w:rsidRPr="007E4CB5">
        <w:t xml:space="preserve">. </w:t>
      </w:r>
      <w:r w:rsidR="006C4C4A" w:rsidRPr="007E4CB5">
        <w:t>st</w:t>
      </w:r>
      <w:r w:rsidR="00472F34">
        <w:t>udenog</w:t>
      </w:r>
      <w:r w:rsidR="003C3C71" w:rsidRPr="007E4CB5">
        <w:t xml:space="preserve"> 2017.</w:t>
      </w:r>
      <w:r w:rsidR="000B40F4" w:rsidRPr="007E4CB5">
        <w:t xml:space="preserve"> </w:t>
      </w:r>
      <w:r w:rsidR="00B11E72" w:rsidRPr="007E4CB5">
        <w:t xml:space="preserve">odlučeno je kako slijedi: </w:t>
      </w:r>
    </w:p>
    <w:p w:rsidRDefault="00691054" w:rsidP="005637FF" w:rsidR="005637FF">
      <w:pPr>
        <w:jc w:val="both"/>
      </w:pPr>
      <w:r w:rsidRPr="007E4CB5">
        <w:tab/>
      </w:r>
      <w:r w:rsidR="00B11E72" w:rsidRPr="007E4CB5">
        <w:t>„</w:t>
      </w:r>
      <w:r w:rsidR="005637FF">
        <w:t>I</w:t>
      </w:r>
      <w:r w:rsidR="005637FF">
        <w:tab/>
        <w:t>Pozivaju se osobe koje imaju pravni interes za provedbom stečajnog postupka nad dužnikom HASIĆ i dr. j.t.d. Marčana, Marčana 470, OIB: 64874919630, da u roku od 15 dana uplate predujam za namirenje troškova prethodnoga i otvorenoga stečajnog postupka iznos od 10.000,00 kuna za pokriće troškova prethodnog postupka te stečajnog postupka, na depozit ovog suda broj: HR43 2390001 1300029763, poziv na broj 020-431-17, te da o tome dostave dokaz u spis ovog predmeta.</w:t>
      </w:r>
    </w:p>
    <w:p w:rsidRDefault="005637FF" w:rsidP="005637FF" w:rsidR="009B5E3F" w:rsidRPr="007E4CB5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3C3C71" w:rsidP="00845C3A" w:rsidR="00845C3A" w:rsidRPr="007E4CB5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>e-Oglasna ploča sudova</w:t>
      </w:r>
      <w:r w:rsidR="00472F34">
        <w:t xml:space="preserve"> 14</w:t>
      </w:r>
      <w:r w:rsidR="00845C3A" w:rsidRPr="007E4CB5">
        <w:t xml:space="preserve">. </w:t>
      </w:r>
      <w:r w:rsidR="006C4C4A" w:rsidRPr="007E4CB5">
        <w:t>st</w:t>
      </w:r>
      <w:r w:rsidR="00472F34">
        <w:t>udenog</w:t>
      </w:r>
      <w:r w:rsidR="00845C3A" w:rsidRPr="007E4CB5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7E4CB5">
      <w:pPr>
        <w:jc w:val="both"/>
      </w:pPr>
      <w:r w:rsidRPr="007E4CB5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7E4CB5">
      <w:pPr>
        <w:jc w:val="center"/>
      </w:pPr>
    </w:p>
    <w:p w:rsidRDefault="00CC5545" w:rsidP="00E83693" w:rsidR="00CC5545">
      <w:pPr>
        <w:jc w:val="center"/>
      </w:pPr>
      <w:r w:rsidRPr="007E4CB5">
        <w:t xml:space="preserve">U Pazinu, </w:t>
      </w:r>
      <w:r w:rsidR="004E17A2">
        <w:t>1</w:t>
      </w:r>
      <w:r w:rsidR="007E75CB">
        <w:t>8</w:t>
      </w:r>
      <w:r w:rsidR="00FE408C" w:rsidRPr="007E4CB5">
        <w:t xml:space="preserve">. </w:t>
      </w:r>
      <w:r w:rsidR="001346D2">
        <w:t>prosinca</w:t>
      </w:r>
      <w:r w:rsidR="009C71BB" w:rsidRPr="007E4CB5">
        <w:t xml:space="preserve"> 201</w:t>
      </w:r>
      <w:r w:rsidR="00840C3A" w:rsidRPr="007E4CB5">
        <w:t>7</w:t>
      </w:r>
      <w:r w:rsidRPr="007E4CB5">
        <w:t>.</w:t>
      </w:r>
    </w:p>
    <w:p w:rsidRDefault="000633D2" w:rsidP="00E83693" w:rsidR="000633D2" w:rsidRPr="007E4CB5">
      <w:pPr>
        <w:jc w:val="center"/>
      </w:pPr>
    </w:p>
    <w:p w:rsidRDefault="00CC5545" w:rsidP="000633D2" w:rsidR="00CC5545" w:rsidRPr="007E4CB5">
      <w:pPr>
        <w:ind w:left="5760"/>
        <w:jc w:val="center"/>
      </w:pPr>
      <w:r w:rsidRPr="007E4CB5">
        <w:t>Stečajni sudac</w:t>
      </w:r>
    </w:p>
    <w:p w:rsidRDefault="001E32C9" w:rsidP="000633D2" w:rsidR="001E32C9" w:rsidRPr="007E4CB5">
      <w:pPr>
        <w:ind w:left="5760"/>
        <w:jc w:val="center"/>
      </w:pPr>
    </w:p>
    <w:p w:rsidRDefault="00DC7997" w:rsidP="000633D2" w:rsidR="00CC5545" w:rsidRPr="007E4CB5">
      <w:pPr>
        <w:ind w:left="5760"/>
        <w:jc w:val="center"/>
      </w:pPr>
      <w:r w:rsidRPr="007E4CB5">
        <w:t>Ivan Dujić</w:t>
      </w:r>
      <w:r w:rsidR="00E32A82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AB1448" w:rsidRPr="007E4CB5">
      <w:pPr>
        <w:jc w:val="both"/>
      </w:pPr>
      <w:r w:rsidRPr="007E4CB5">
        <w:t xml:space="preserve">          - predlagatelju</w:t>
      </w:r>
    </w:p>
    <w:p w:rsidRDefault="00AB1448" w:rsidP="00AB1448" w:rsidR="008C6C52" w:rsidRPr="007E4CB5">
      <w:pPr>
        <w:jc w:val="both"/>
      </w:pPr>
      <w:r w:rsidRPr="007E4CB5">
        <w:t xml:space="preserve">          - dužniku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0633D2">
      <w:pPr>
        <w:jc w:val="both"/>
      </w:pPr>
      <w:r w:rsidRPr="007E4CB5">
        <w:t xml:space="preserve">          - sudskom registru</w:t>
      </w:r>
    </w:p>
    <w:p w:rsidRDefault="000633D2" w:rsidP="00AB1448" w:rsidR="000633D2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0633D2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276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D6A" w:rsidR="00176D6A">
      <w:r>
        <w:separator/>
      </w:r>
    </w:p>
  </w:endnote>
  <w:endnote w:id="0" w:type="continuationSeparator">
    <w:p w:rsidRDefault="00176D6A" w:rsidR="00176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D6A" w:rsidR="00176D6A">
      <w:r>
        <w:separator/>
      </w:r>
    </w:p>
  </w:footnote>
  <w:footnote w:id="0" w:type="continuationSeparator">
    <w:p w:rsidRDefault="00176D6A" w:rsidR="00176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2A8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5637FF" w:rsidRPr="005637FF">
      <w:t>10 St-431/2017-14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AD38B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>
      <w:rPr>
        <w:sz w:val="23"/>
        <w:szCs w:val="23"/>
      </w:rPr>
      <w:t xml:space="preserve">10 </w:t>
    </w:r>
    <w:r w:rsidR="004E17A2" w:rsidRPr="004E17A2">
      <w:rPr>
        <w:sz w:val="23"/>
        <w:szCs w:val="23"/>
      </w:rPr>
      <w:t>St-</w:t>
    </w:r>
    <w:r w:rsidR="00472F34">
      <w:rPr>
        <w:sz w:val="23"/>
        <w:szCs w:val="23"/>
      </w:rPr>
      <w:t>4</w:t>
    </w:r>
    <w:r w:rsidR="005637FF">
      <w:rPr>
        <w:sz w:val="23"/>
        <w:szCs w:val="23"/>
      </w:rPr>
      <w:t>31</w:t>
    </w:r>
    <w:r w:rsidR="004E17A2" w:rsidRPr="004E17A2">
      <w:rPr>
        <w:sz w:val="23"/>
        <w:szCs w:val="23"/>
      </w:rPr>
      <w:t>/2017-1</w:t>
    </w:r>
    <w:r w:rsidR="005637FF">
      <w:rPr>
        <w:sz w:val="23"/>
        <w:szCs w:val="23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33D2"/>
    <w:rsid w:val="00066B88"/>
    <w:rsid w:val="00067B0D"/>
    <w:rsid w:val="00072DD0"/>
    <w:rsid w:val="00080998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4325"/>
    <w:rsid w:val="00124B23"/>
    <w:rsid w:val="00126BB4"/>
    <w:rsid w:val="00131DD1"/>
    <w:rsid w:val="001346D2"/>
    <w:rsid w:val="00135B37"/>
    <w:rsid w:val="001369C5"/>
    <w:rsid w:val="00144635"/>
    <w:rsid w:val="001462F8"/>
    <w:rsid w:val="00157495"/>
    <w:rsid w:val="00160D6F"/>
    <w:rsid w:val="00165DC2"/>
    <w:rsid w:val="00170085"/>
    <w:rsid w:val="00176D6A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1D25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F1E0F"/>
    <w:rsid w:val="003F3DA0"/>
    <w:rsid w:val="004173B6"/>
    <w:rsid w:val="00422250"/>
    <w:rsid w:val="004277F1"/>
    <w:rsid w:val="004478D5"/>
    <w:rsid w:val="0045218A"/>
    <w:rsid w:val="004536C1"/>
    <w:rsid w:val="00453E5D"/>
    <w:rsid w:val="00472F34"/>
    <w:rsid w:val="004735B9"/>
    <w:rsid w:val="00491FD9"/>
    <w:rsid w:val="004B44C2"/>
    <w:rsid w:val="004C5944"/>
    <w:rsid w:val="004D028A"/>
    <w:rsid w:val="004D221A"/>
    <w:rsid w:val="004E17A2"/>
    <w:rsid w:val="004E1AE6"/>
    <w:rsid w:val="004E1C80"/>
    <w:rsid w:val="004E6771"/>
    <w:rsid w:val="0052282C"/>
    <w:rsid w:val="00522C2D"/>
    <w:rsid w:val="00522C82"/>
    <w:rsid w:val="00522F3F"/>
    <w:rsid w:val="00527D20"/>
    <w:rsid w:val="0054210D"/>
    <w:rsid w:val="0054446B"/>
    <w:rsid w:val="00554C98"/>
    <w:rsid w:val="0055713A"/>
    <w:rsid w:val="005637FF"/>
    <w:rsid w:val="00571C8D"/>
    <w:rsid w:val="00575392"/>
    <w:rsid w:val="00575BEB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12F89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543C"/>
    <w:rsid w:val="007B554B"/>
    <w:rsid w:val="007D08EB"/>
    <w:rsid w:val="007D234D"/>
    <w:rsid w:val="007E07F0"/>
    <w:rsid w:val="007E4CB5"/>
    <w:rsid w:val="007E75CB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37114"/>
    <w:rsid w:val="00965260"/>
    <w:rsid w:val="00970FAC"/>
    <w:rsid w:val="009A2495"/>
    <w:rsid w:val="009B5E3F"/>
    <w:rsid w:val="009C6CD7"/>
    <w:rsid w:val="009C71BB"/>
    <w:rsid w:val="009D479D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38BB"/>
    <w:rsid w:val="00AD542C"/>
    <w:rsid w:val="00AE1196"/>
    <w:rsid w:val="00AF2216"/>
    <w:rsid w:val="00B11E72"/>
    <w:rsid w:val="00B20123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97908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629B"/>
    <w:rsid w:val="00D17DEB"/>
    <w:rsid w:val="00D30195"/>
    <w:rsid w:val="00D321A2"/>
    <w:rsid w:val="00D4697F"/>
    <w:rsid w:val="00D52C51"/>
    <w:rsid w:val="00D60115"/>
    <w:rsid w:val="00D6604A"/>
    <w:rsid w:val="00D852DC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E10EDE"/>
    <w:rsid w:val="00E16F80"/>
    <w:rsid w:val="00E17C47"/>
    <w:rsid w:val="00E25D8D"/>
    <w:rsid w:val="00E32A82"/>
    <w:rsid w:val="00E54C37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2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A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A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A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A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2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A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A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A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A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8.9.17. izvornik spisa je u roč. 14.11.
a preslik je poslan na VTS</izvorni_sadrzaj>
    <derivirana_varijabla naziv="DomainObject.Predmet.Opis_1">8.9.17. izvornik spisa je u roč. 14.11.
a preslik je poslan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St-431/2017</izvorni_sadrzaj>
    <derivirana_varijabla naziv="DomainObject.Predmet.OznakaBroj_1">St-431/2017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HASIĆ i dr. j.t.d. MARČANA</izvorni_sadrzaj>
    <derivirana_varijabla naziv="DomainObject.Predmet.ProtustrankaFormated_1">  HASIĆ i dr. j.t.d. MARČANA</derivirana_varijabla>
  </DomainObject.Predmet.ProtustrankaFormated>
  <DomainObject.Predmet.ProtustrankaFormatedOIB>
    <izvorni_sadrzaj>  HASIĆ i dr. j.t.d. MARČANA, OIB 64874919630</izvorni_sadrzaj>
    <derivirana_varijabla naziv="DomainObject.Predmet.ProtustrankaFormatedOIB_1">  HASIĆ i dr. j.t.d. MARČANA, OIB 64874919630</derivirana_varijabla>
  </DomainObject.Predmet.ProtustrankaFormatedOIB>
  <DomainObject.Predmet.ProtustrankaFormatedWithAdress>
    <izvorni_sadrzaj> HASIĆ i dr. j.t.d. MARČANA, Marčana 470, 52207 Marčana</izvorni_sadrzaj>
    <derivirana_varijabla naziv="DomainObject.Predmet.ProtustrankaFormatedWithAdress_1"> HASIĆ i dr. j.t.d. MARČANA, Marčana 470, 52207 Marčana</derivirana_varijabla>
  </DomainObject.Predmet.ProtustrankaFormatedWithAdress>
  <DomainObject.Predmet.ProtustrankaFormatedWithAdressOIB>
    <izvorni_sadrzaj> HASIĆ i dr. j.t.d. MARČANA, OIB 64874919630, Marčana 470, 52207 Marčana</izvorni_sadrzaj>
    <derivirana_varijabla naziv="DomainObject.Predmet.ProtustrankaFormatedWithAdressOIB_1"> HASIĆ i dr. j.t.d. MARČANA, OIB 64874919630, Marčana 470, 52207 Marčana</derivirana_varijabla>
  </DomainObject.Predmet.ProtustrankaFormatedWithAdressOIB>
  <DomainObject.Predmet.ProtustrankaWithAdress>
    <izvorni_sadrzaj>HASIĆ i dr. j.t.d. MARČANA Marčana 470, 52207 Marčana</izvorni_sadrzaj>
    <derivirana_varijabla naziv="DomainObject.Predmet.ProtustrankaWithAdress_1">HASIĆ i dr. j.t.d. MARČANA Marčana 470, 52207 Marčana</derivirana_varijabla>
  </DomainObject.Predmet.ProtustrankaWithAdress>
  <DomainObject.Predmet.ProtustrankaWithAdressOIB>
    <izvorni_sadrzaj>HASIĆ i dr. j.t.d. MARČANA, OIB 64874919630, Marčana 470, 52207 Marčana</izvorni_sadrzaj>
    <derivirana_varijabla naziv="DomainObject.Predmet.ProtustrankaWithAdressOIB_1">HASIĆ i dr. j.t.d. MARČANA, OIB 64874919630, Marčana 470, 52207 Marčana</derivirana_varijabla>
  </DomainObject.Predmet.ProtustrankaWithAdressOIB>
  <DomainObject.Predmet.ProtustrankaNazivFormated>
    <izvorni_sadrzaj>HASIĆ i dr. j.t.d. MARČANA</izvorni_sadrzaj>
    <derivirana_varijabla naziv="DomainObject.Predmet.ProtustrankaNazivFormated_1">HASIĆ i dr. j.t.d. MARČANA</derivirana_varijabla>
  </DomainObject.Predmet.ProtustrankaNazivFormated>
  <DomainObject.Predmet.ProtustrankaNazivFormatedOIB>
    <izvorni_sadrzaj>HASIĆ i dr. j.t.d. MARČANA, OIB 64874919630</izvorni_sadrzaj>
    <derivirana_varijabla naziv="DomainObject.Predmet.ProtustrankaNazivFormatedOIB_1">HASIĆ i dr. j.t.d. MARČANA, OIB 64874919630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16008.24</izvorni_sadrzaj>
    <derivirana_varijabla naziv="DomainObject.Predmet.TrenutnaVrijednost_1">16008.24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HASIĆ i dr. j.t.d. MARČANA</item>
    </izvorni_sadrzaj>
    <derivirana_varijabla naziv="DomainObject.Predmet.ProtuStrankaListFormated_1">
      <item>HASIĆ i dr. j.t.d. MARČANA</item>
    </derivirana_varijabla>
  </DomainObject.Predmet.ProtuStrankaListFormated>
  <DomainObject.Predmet.ProtuStrankaListFormatedOIB>
    <izvorni_sadrzaj>
      <item>HASIĆ i dr. j.t.d. MARČANA, OIB 64874919630</item>
    </izvorni_sadrzaj>
    <derivirana_varijabla naziv="DomainObject.Predmet.ProtuStrankaListFormatedOIB_1">
      <item>HASIĆ i dr. j.t.d. MARČANA, OIB 64874919630</item>
    </derivirana_varijabla>
  </DomainObject.Predmet.ProtuStrankaListFormatedOIB>
  <DomainObject.Predmet.ProtuStrankaListFormatedWithAdress>
    <izvorni_sadrzaj>
      <item>HASIĆ i dr. j.t.d. MARČANA, Marčana 470, 52207 Marčana</item>
    </izvorni_sadrzaj>
    <derivirana_varijabla naziv="DomainObject.Predmet.ProtuStrankaListFormatedWithAdress_1">
      <item>HASIĆ i dr. j.t.d. MARČANA, Marčana 470, 52207 Marčana</item>
    </derivirana_varijabla>
  </DomainObject.Predmet.ProtuStrankaListFormatedWithAdress>
  <DomainObject.Predmet.ProtuStrankaListFormatedWithAdressOIB>
    <izvorni_sadrzaj>
      <item>HASIĆ i dr. j.t.d. MARČANA, OIB 64874919630, Marčana 470, 52207 Marčana</item>
    </izvorni_sadrzaj>
    <derivirana_varijabla naziv="DomainObject.Predmet.ProtuStrankaListFormatedWithAdressOIB_1">
      <item>HASIĆ i dr. j.t.d. MARČANA, OIB 64874919630, Marčana 470, 52207 Marčana</item>
    </derivirana_varijabla>
  </DomainObject.Predmet.ProtuStrankaListFormatedWithAdressOIB>
  <DomainObject.Predmet.ProtuStrankaListNazivFormated>
    <izvorni_sadrzaj>
      <item>HASIĆ i dr. j.t.d. MARČANA</item>
    </izvorni_sadrzaj>
    <derivirana_varijabla naziv="DomainObject.Predmet.ProtuStrankaListNazivFormated_1">
      <item>HASIĆ i dr. j.t.d. MARČANA</item>
    </derivirana_varijabla>
  </DomainObject.Predmet.ProtuStrankaListNazivFormated>
  <DomainObject.Predmet.ProtuStrankaListNazivFormatedOIB>
    <izvorni_sadrzaj>
      <item>HASIĆ i dr. j.t.d. MARČANA, OIB 64874919630</item>
    </izvorni_sadrzaj>
    <derivirana_varijabla naziv="DomainObject.Predmet.ProtuStrankaListNazivFormatedOIB_1">
      <item>HASIĆ i dr. j.t.d. MARČANA, OIB 64874919630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HASIĆ i dr. j.t.d. MARČANA</izvorni_sadrzaj>
    <derivirana_varijabla naziv="DomainObject.Predmet.ProtustrankaIDrugi_1">HASIĆ i dr. j.t.d.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HASIĆ i dr. j.t.d. MARČANA, OIB 64874919630, Marčana 470, 52207 Marčana</izvorni_sadrzaj>
    <derivirana_varijabla naziv="DomainObject.Predmet.ProtustrankaIDrugiAdressOIB_1">HASIĆ i dr. j.t.d. MARČANA, OIB 64874919630, Marčana 470,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HASIĆ i dr. j.t.d. MARČANA</item>
    </izvorni_sadrzaj>
    <derivirana_varijabla naziv="DomainObject.Predmet.SudioniciListNaziv_1">
      <item>FINANCIJSKA AGENCIJA, RC RIJEKA, PODRUŽNICA PULA, PULA</item>
      <item>HASIĆ i dr. j.t.d. MARČANA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HASIĆ i dr. j.t.d. MARČANA, OIB 64874919630, Marčana 470,52207 Marčana</item>
    </izvorni_sadrzaj>
    <derivirana_varijabla naziv="DomainObject.Predmet.SudioniciListAdressOIB_1">
      <item>FINANCIJSKA AGENCIJA, RC RIJEKA, PODRUŽNICA PULA, PULA, OIB 85821130368, Giardini 5,52100 Pula</item>
      <item>HASIĆ i dr. j.t.d. MARČANA, OIB 64874919630, Marčana 470,52207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64874919630</item>
    </izvorni_sadrzaj>
    <derivirana_varijabla naziv="DomainObject.Predmet.SudioniciListNazivOIB_1">
      <item>, OIB 85821130368</item>
      <item>, OIB 64874919630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76C02-5A96-4E42-A7A0-75C27420A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791</properties:Words>
  <properties:Characters>4193</properties:Characters>
  <properties:Lines>99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2017-12-19T09:27:00Z</dcterms:created>
  <dc:creator>msimicic</dc:creator>
  <cp:lastModifiedBy>Sanja Lakošeljac</cp:lastModifiedBy>
  <cp:lastPrinted>2011-06-09T12:22:00Z</cp:lastPrinted>
  <dcterms:modified xmlns:xsi="http://www.w3.org/2001/XMLSchema-instance" xsi:type="dcterms:W3CDTF">2017-12-19T09:30:00Z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