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1f43" w14:paraId="5c51f43" w:rsidRDefault="00116CD2" w:rsidP="00157DE2" w:rsidR="00116CD2">
      <w:pPr>
        <w:tabs>
          <w:tab w:pos="5535" w:val="left"/>
        </w:tabs>
        <w15:collapsed w:val="false"/>
      </w:pP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5342C6">
        <w:rPr>
          <w:bCs/>
        </w:rPr>
        <w:t>319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5342C6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5342C6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5342C6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5342C6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5342C6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5342C6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5342C6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5342C6" w:rsidP="00C947ED" w:rsidR="006E3223">
      <w:pPr>
        <w:jc w:val="both"/>
      </w:pPr>
      <w:r>
        <w:br w:clear="all" w:type="textWrapping"/>
      </w:r>
      <w:r w:rsidR="00C947ED">
        <w:tab/>
      </w:r>
      <w:r w:rsidR="00C947ED"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5342C6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5342C6">
        <w:t>ARBA NAUTA</w:t>
      </w:r>
      <w:r w:rsidR="00370533">
        <w:t xml:space="preserve"> d.o.o., </w:t>
      </w:r>
      <w:r w:rsidR="005342C6">
        <w:t>Zadar</w:t>
      </w:r>
      <w:r w:rsidR="00370533">
        <w:t xml:space="preserve">, </w:t>
      </w:r>
      <w:r w:rsidR="005342C6">
        <w:t>Ulica Vlatka Mačeka 3</w:t>
      </w:r>
      <w:r w:rsidR="00370533">
        <w:t xml:space="preserve">, </w:t>
      </w:r>
      <w:r w:rsidR="00370533" w:rsidRPr="006826E8">
        <w:t xml:space="preserve">OIB: </w:t>
      </w:r>
      <w:r w:rsidR="005342C6">
        <w:t>59037525995</w:t>
      </w:r>
      <w:r w:rsidR="00C947ED">
        <w:t>, povodom zahtjeva Financijske agencije, Regionalnog centra Split, Podružnice Zadar, Ivan</w:t>
      </w:r>
      <w:r w:rsidR="005342C6">
        <w:t xml:space="preserve">a </w:t>
      </w:r>
      <w:r w:rsidR="00F3242A">
        <w:t>Danila 4, OIB: 85821130368 od 13</w:t>
      </w:r>
      <w:bookmarkStart w:name="_GoBack" w:id="0"/>
      <w:bookmarkEnd w:id="0"/>
      <w:r w:rsidR="00A57491">
        <w:t xml:space="preserve">. </w:t>
      </w:r>
      <w:r w:rsidR="00370533">
        <w:t>rujna</w:t>
      </w:r>
      <w:r w:rsidR="00757DF3">
        <w:t xml:space="preserve"> 2018</w:t>
      </w:r>
      <w:r w:rsidR="00C947ED">
        <w:t xml:space="preserve">., </w:t>
      </w:r>
      <w:r w:rsidR="005342C6">
        <w:t>26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5342C6" w:rsidR="00C947ED">
      <w:pPr>
        <w:jc w:val="center"/>
      </w:pPr>
      <w:r>
        <w:t>o g l a s</w:t>
      </w:r>
    </w:p>
    <w:p w:rsidRDefault="005342C6" w:rsidP="005342C6" w:rsidR="005342C6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5342C6">
        <w:t xml:space="preserve">ARBA NAUTA d.o.o., Zadar, Ulica Vlatka Mačeka 3, </w:t>
      </w:r>
      <w:r w:rsidR="005342C6" w:rsidRPr="006826E8">
        <w:t xml:space="preserve">OIB: </w:t>
      </w:r>
      <w:r w:rsidR="005342C6">
        <w:t>59037525995</w:t>
      </w:r>
      <w:r w:rsidR="00A57491">
        <w:t>,</w:t>
      </w:r>
      <w:r>
        <w:t xml:space="preserve"> na temelju neizvršenih osnova za plaćanje iznosi </w:t>
      </w:r>
      <w:r w:rsidR="005342C6">
        <w:t>40.152,37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5342C6">
        <w:rPr>
          <w:color w:themeTint="D9" w:themeColor="text1" w:val="262626"/>
        </w:rPr>
        <w:t>Vladimir Perić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5342C6">
        <w:t>26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5342C6" w:rsidR="005342C6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5342C6">
        <w:t>Anamarija Kovačić Milković</w:t>
      </w:r>
    </w:p>
    <w:p w:rsidRDefault="005342C6" w:rsidP="005342C6" w:rsidR="005342C6"/>
    <w:p w:rsidRDefault="005342C6" w:rsidP="005342C6" w:rsidR="005342C6"/>
    <w:p w:rsidRDefault="00767D31" w:rsidP="005342C6" w:rsidR="00767D31"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5342C6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5342C6" w:rsidR="004766F8" w:rsidRPr="005342C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5342C6">
      <w:rPr>
        <w:bCs/>
      </w:rPr>
      <w:t>319</w:t>
    </w:r>
    <w:r w:rsidR="00994F76">
      <w:rPr>
        <w:bCs/>
      </w:rPr>
      <w:t>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306D2"/>
    <w:rsid w:val="003619F6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342C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3242A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4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2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4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4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2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4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ARBA NAUTA d.o.o. za trgovinu, turizam i ribarstvo</izvorni_sadrzaj>
    <derivirana_varijabla naziv="DomainObject.Predmet.ProtustrankaFormated_1">  ARBA NAUTA d.o.o. za trgovinu, turizam i ribarstvo</derivirana_varijabla>
  </DomainObject.Predmet.ProtustrankaFormated>
  <DomainObject.Predmet.ProtustrankaFormatedOIB>
    <izvorni_sadrzaj>  ARBA NAUTA d.o.o. za trgovinu, turizam i ribarstvo, OIB 59037525995</izvorni_sadrzaj>
    <derivirana_varijabla naziv="DomainObject.Predmet.ProtustrankaFormatedOIB_1">  ARBA NAUTA d.o.o. za trgovinu, turizam i ribarstvo, OIB 59037525995</derivirana_varijabla>
  </DomainObject.Predmet.ProtustrankaFormatedOIB>
  <DomainObject.Predmet.ProtustrankaFormatedWithAdress>
    <izvorni_sadrzaj> ARBA NAUTA d.o.o. za trgovinu, turizam i ribarstvo, Vlatka Mačeka 3, 23000 Zadar</izvorni_sadrzaj>
    <derivirana_varijabla naziv="DomainObject.Predmet.ProtustrankaFormatedWithAdress_1"> ARBA NAUTA d.o.o. za trgovinu, turizam i ribarstvo, Vlatka Mačeka 3, 23000 Zadar</derivirana_varijabla>
  </DomainObject.Predmet.ProtustrankaFormatedWithAdress>
  <DomainObject.Predmet.ProtustrankaFormatedWithAdressOIB>
    <izvorni_sadrzaj> ARBA NAUTA d.o.o. za trgovinu, turizam i ribarstvo, OIB 59037525995, Vlatka Mačeka 3, 23000 Zadar</izvorni_sadrzaj>
    <derivirana_varijabla naziv="DomainObject.Predmet.ProtustrankaFormatedWithAdressOIB_1"> ARBA NAUTA d.o.o. za trgovinu, turizam i ribarstvo, OIB 59037525995, Vlatka Mačeka 3, 23000 Zadar</derivirana_varijabla>
  </DomainObject.Predmet.ProtustrankaFormatedWithAdressOIB>
  <DomainObject.Predmet.ProtustrankaWithAdress>
    <izvorni_sadrzaj>ARBA NAUTA d.o.o. za trgovinu, turizam i ribarstvo Vlatka Mačeka 3, 23000 Zadar</izvorni_sadrzaj>
    <derivirana_varijabla naziv="DomainObject.Predmet.ProtustrankaWithAdress_1">ARBA NAUTA d.o.o. za trgovinu, turizam i ribarstvo Vlatka Mačeka 3, 23000 Zadar</derivirana_varijabla>
  </DomainObject.Predmet.ProtustrankaWithAdress>
  <DomainObject.Predmet.ProtustrankaWithAdressOIB>
    <izvorni_sadrzaj>ARBA NAUTA d.o.o. za trgovinu, turizam i ribarstvo, OIB 59037525995, Vlatka Mačeka 3, 23000 Zadar</izvorni_sadrzaj>
    <derivirana_varijabla naziv="DomainObject.Predmet.ProtustrankaWithAdressOIB_1">ARBA NAUTA d.o.o. za trgovinu, turizam i ribarstvo, OIB 59037525995, Vlatka Mačeka 3, 23000 Zadar</derivirana_varijabla>
  </DomainObject.Predmet.ProtustrankaWithAdressOIB>
  <DomainObject.Predmet.ProtustrankaNazivFormated>
    <izvorni_sadrzaj>ARBA NAUTA d.o.o. za trgovinu, turizam i ribarstvo</izvorni_sadrzaj>
    <derivirana_varijabla naziv="DomainObject.Predmet.ProtustrankaNazivFormated_1">ARBA NAUTA d.o.o. za trgovinu, turizam i ribarstvo</derivirana_varijabla>
  </DomainObject.Predmet.ProtustrankaNazivFormated>
  <DomainObject.Predmet.ProtustrankaNazivFormatedOIB>
    <izvorni_sadrzaj>ARBA NAUTA d.o.o. za trgovinu, turizam i ribarstvo, OIB 59037525995</izvorni_sadrzaj>
    <derivirana_varijabla naziv="DomainObject.Predmet.ProtustrankaNazivFormatedOIB_1">ARBA NAUTA d.o.o. za trgovinu, turizam i ribarstvo, OIB 59037525995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ARBA NAUTA d.o.o. za trgovinu, turizam i ribarstvo</item>
    </izvorni_sadrzaj>
    <derivirana_varijabla naziv="DomainObject.Predmet.ProtuStrankaListFormated_1">
      <item>ARBA NAUTA d.o.o. za trgovinu, turizam i ribarstvo</item>
    </derivirana_varijabla>
  </DomainObject.Predmet.ProtuStrankaListFormated>
  <DomainObject.Predmet.ProtuStrankaListFormatedOIB>
    <izvorni_sadrzaj>
      <item>ARBA NAUTA d.o.o. za trgovinu, turizam i ribarstvo, OIB 59037525995</item>
    </izvorni_sadrzaj>
    <derivirana_varijabla naziv="DomainObject.Predmet.ProtuStrankaListFormatedOIB_1">
      <item>ARBA NAUTA d.o.o. za trgovinu, turizam i ribarstvo, OIB 59037525995</item>
    </derivirana_varijabla>
  </DomainObject.Predmet.ProtuStrankaListFormatedOIB>
  <DomainObject.Predmet.ProtuStrankaListFormatedWithAdress>
    <izvorni_sadrzaj>
      <item>ARBA NAUTA d.o.o. za trgovinu, turizam i ribarstvo, Vlatka Mačeka 3, 23000 Zadar</item>
    </izvorni_sadrzaj>
    <derivirana_varijabla naziv="DomainObject.Predmet.ProtuStrankaListFormatedWithAdress_1">
      <item>ARBA NAUTA d.o.o. za trgovinu, turizam i ribarstvo, Vlatka Mačeka 3, 23000 Zadar</item>
    </derivirana_varijabla>
  </DomainObject.Predmet.ProtuStrankaListFormatedWithAdress>
  <DomainObject.Predmet.ProtuStrankaListFormatedWithAdressOIB>
    <izvorni_sadrzaj>
      <item>ARBA NAUTA d.o.o. za trgovinu, turizam i ribarstvo, OIB 59037525995, Vlatka Mačeka 3, 23000 Zadar</item>
    </izvorni_sadrzaj>
    <derivirana_varijabla naziv="DomainObject.Predmet.ProtuStrankaListFormatedWithAdressOIB_1">
      <item>ARBA NAUTA d.o.o. za trgovinu, turizam i ribarstvo, OIB 59037525995, Vlatka Mačeka 3, 23000 Zadar</item>
    </derivirana_varijabla>
  </DomainObject.Predmet.ProtuStrankaListFormatedWithAdressOIB>
  <DomainObject.Predmet.ProtuStrankaListNazivFormated>
    <izvorni_sadrzaj>
      <item>ARBA NAUTA d.o.o. za trgovinu, turizam i ribarstvo</item>
    </izvorni_sadrzaj>
    <derivirana_varijabla naziv="DomainObject.Predmet.ProtuStrankaListNazivFormated_1">
      <item>ARBA NAUTA d.o.o. za trgovinu, turizam i ribarstvo</item>
    </derivirana_varijabla>
  </DomainObject.Predmet.ProtuStrankaListNazivFormated>
  <DomainObject.Predmet.ProtuStrankaListNazivFormatedOIB>
    <izvorni_sadrzaj>
      <item>ARBA NAUTA d.o.o. za trgovinu, turizam i ribarstvo, OIB 59037525995</item>
    </izvorni_sadrzaj>
    <derivirana_varijabla naziv="DomainObject.Predmet.ProtuStrankaListNazivFormatedOIB_1">
      <item>ARBA NAUTA d.o.o. za trgovinu, turizam i ribarstvo, OIB 59037525995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ARBA NAUTA d.o.o. za trgovinu, turizam i ribarstvo</izvorni_sadrzaj>
    <derivirana_varijabla naziv="DomainObject.Predmet.ProtustrankaIDrugi_1">ARBA NAUTA d.o.o. za trgovinu, turizam i ribarstvo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ARBA NAUTA d.o.o. za trgovinu, turizam i ribarstvo, OIB 59037525995, Vlatka Mačeka 3, 23000 Zadar</izvorni_sadrzaj>
    <derivirana_varijabla naziv="DomainObject.Predmet.ProtustrankaIDrugiAdressOIB_1">ARBA NAUTA d.o.o. za trgovinu, turizam i ribarstvo, OIB 59037525995, Vlatka Mačeka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ARBA NAUTA d.o.o. za trgovinu, turizam i ribarstvo</item>
    </izvorni_sadrzaj>
    <derivirana_varijabla naziv="DomainObject.Predmet.SudioniciListNaziv_1">
      <item>FINA</item>
      <item>ARBA NAUTA d.o.o. za trgovinu, turizam i ribarstvo</item>
    </derivirana_varijabla>
  </DomainObject.Predmet.SudioniciListNaziv>
  <DomainObject.Predmet.SudioniciListAdressOIB>
    <izvorni_sadrzaj>
      <item>FINA, OIB 85821130368, Ivana Danila 4,23000 Zadar</item>
      <item>ARBA NAUTA d.o.o. za trgovinu, turizam i ribarstvo, OIB 59037525995, Vlatka Mačeka 3,23000 Zadar</item>
    </izvorni_sadrzaj>
    <derivirana_varijabla naziv="DomainObject.Predmet.SudioniciListAdressOIB_1">
      <item>FINA, OIB 85821130368, Ivana Danila 4,23000 Zadar</item>
      <item>ARBA NAUTA d.o.o. za trgovinu, turizam i ribarstvo, OIB 59037525995, Vlatka Mačeka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59037525995</item>
    </izvorni_sadrzaj>
    <derivirana_varijabla naziv="DomainObject.Predmet.SudioniciListNazivOIB_1">
      <item>, OIB 85821130368</item>
      <item>, OIB 59037525995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1982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2018-09-26T12:42:00Z</dcterms:created>
  <dc:creator>mklismanic</dc:creator>
  <cp:lastModifiedBy>Paula Colić</cp:lastModifiedBy>
  <cp:lastPrinted>2018-09-26T12:40:00Z</cp:lastPrinted>
  <dcterms:modified xmlns:xsi="http://www.w3.org/2001/XMLSchema-instance" xsi:type="dcterms:W3CDTF">2018-09-26T13:01:00Z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(St-319-2018.docx)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