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fb5f" w14:paraId="9eafb5f" w:rsidRDefault="00AB2D63" w:rsidP="00910611" w:rsidR="00AB2D6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2D63" w:rsidP="00910611" w:rsidR="00AB2D63">
      <w:r>
        <w:rPr>
          <w:rFonts w:eastAsia="MS Mincho"/>
        </w:rPr>
        <w:t>REPUBLIKA HRVATSKA</w:t>
      </w:r>
    </w:p>
    <w:p w:rsidRDefault="00AB2D63" w:rsidP="00910611" w:rsidR="00AB2D63">
      <w:r>
        <w:rPr>
          <w:rFonts w:eastAsia="MS Mincho"/>
        </w:rPr>
        <w:t>TRGOVAČKI SUD U RIJECI</w:t>
      </w:r>
    </w:p>
    <w:p w:rsidRDefault="00AB2D63" w:rsidR="00AB2D6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5717C" w:rsidP="00843324" w:rsidR="0025717C">
      <w:pPr>
        <w:jc w:val="both"/>
      </w:pPr>
    </w:p>
    <w:p w:rsidRDefault="00AB2D63" w:rsidP="00843324" w:rsidR="00AB2D63">
      <w:pPr>
        <w:jc w:val="both"/>
      </w:pPr>
    </w:p>
    <w:p w:rsidRDefault="00AB2D63" w:rsidP="00843324" w:rsidR="00AB2D63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C35560" w:rsidP="00843324" w:rsidR="00C35560" w:rsidRPr="00AC1696">
      <w:pPr>
        <w:jc w:val="center"/>
        <w:rPr>
          <w:bCs/>
        </w:rPr>
      </w:pPr>
      <w:r w:rsidRPr="00AC1696">
        <w:rPr>
          <w:bCs/>
        </w:rPr>
        <w:t>R E P U B L I K A    H R V A T S K A</w:t>
      </w:r>
    </w:p>
    <w:p w:rsidRDefault="00813D16" w:rsidP="00843324" w:rsidR="00813D16" w:rsidRPr="00AC1696">
      <w:pPr>
        <w:jc w:val="center"/>
        <w:rPr>
          <w:bCs/>
        </w:rPr>
      </w:pPr>
      <w:r w:rsidRPr="00AC1696">
        <w:rPr>
          <w:bCs/>
        </w:rPr>
        <w:t>R J E Š E N J E</w:t>
      </w:r>
    </w:p>
    <w:p w:rsidRDefault="00813D16" w:rsidP="00843324" w:rsidR="00813D16" w:rsidRPr="00AC1696">
      <w:pPr>
        <w:jc w:val="center"/>
      </w:pPr>
    </w:p>
    <w:p w:rsidRDefault="00DB40D2" w:rsidP="00DB40D2" w:rsidR="00DB40D2" w:rsidRPr="00DB40D2">
      <w:pPr>
        <w:jc w:val="both"/>
      </w:pPr>
      <w:r w:rsidRPr="00DB40D2">
        <w:tab/>
      </w:r>
      <w:r w:rsidRPr="00DB40D2">
        <w:tab/>
        <w:t xml:space="preserve">Trgovački sud u Rijeci, po stečajnom sucu ovog suda Veri Jelenović, postupajući po prijedlogu predlagatelja Financijska agencija Regionalni centar: Rijeka, Nagodbeno vijeće: RI01, Rijeka, Frana Kurelca 8, OIB: 85821130368, radi pokretanja stečajnog postupka nad dužnikom </w:t>
      </w:r>
      <w:r w:rsidR="00EA7DF0" w:rsidRPr="00EA7DF0">
        <w:t>DVOR društvo s ograničenom odgovornošću za promet nekretninama Rijeka (Grad Rijeka), 1. maja 52, OIB: 43760731533, MBS: 040253045</w:t>
      </w:r>
      <w:r w:rsidRPr="00DB40D2">
        <w:t xml:space="preserve">, dana </w:t>
      </w:r>
      <w:r w:rsidR="00FE5E03">
        <w:t>1. veljače 2017</w:t>
      </w:r>
      <w:r w:rsidRPr="00DB40D2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r i j e š i o  j 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212743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AC1696">
        <w:rPr>
          <w:bCs/>
        </w:rPr>
        <w:tab/>
      </w:r>
      <w:r w:rsidRPr="00AC1696">
        <w:rPr>
          <w:bCs/>
        </w:rPr>
        <w:tab/>
        <w:t xml:space="preserve">I. Otvara se  stečajni postupak nad dužnikom </w:t>
      </w:r>
      <w:r w:rsidR="00EA7DF0" w:rsidRPr="00EA7DF0">
        <w:t>DVOR društvo s ograničenom odgovornošću za promet nekretninama Rijeka (Grad Rijeka), 1. maja 52, OIB: 43760731533, MBS: 040253045</w:t>
      </w:r>
      <w:r w:rsidRPr="00AC1696">
        <w:rPr>
          <w:bCs/>
        </w:rPr>
        <w:t>.</w:t>
      </w:r>
    </w:p>
    <w:p w:rsidRDefault="00813D16" w:rsidP="00843324" w:rsidR="00813D16" w:rsidRPr="00AC1696">
      <w:pPr>
        <w:jc w:val="both"/>
        <w:rPr>
          <w:bCs/>
        </w:rPr>
      </w:pPr>
    </w:p>
    <w:p w:rsidRDefault="00813D16" w:rsidP="00843324" w:rsidR="00813D16" w:rsidRPr="00EA7DF0">
      <w:pPr>
        <w:jc w:val="both"/>
      </w:pPr>
      <w:r w:rsidRPr="00EA7DF0">
        <w:tab/>
      </w:r>
      <w:r w:rsidRPr="00EA7DF0">
        <w:tab/>
        <w:t xml:space="preserve">II. Za stečajnog upravitelja imenuje se </w:t>
      </w:r>
      <w:r w:rsidR="00EA7DF0" w:rsidRPr="00EA7DF0">
        <w:t>Ivor Pliskovac, OIB: 33771945074, Ive Marinkovića 2, Rijeka</w:t>
      </w:r>
      <w:r w:rsidRPr="00EA7DF0">
        <w:t>.</w:t>
      </w:r>
    </w:p>
    <w:p w:rsidRDefault="00555420" w:rsidP="00843324" w:rsidR="00555420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smartTag w:element="stockticker" w:uri="urn:schemas-microsoft-com:office:smarttags">
        <w:r w:rsidRPr="00AC1696">
          <w:t>III</w:t>
        </w:r>
      </w:smartTag>
      <w:r w:rsidRPr="00AC1696">
        <w:t xml:space="preserve">. Oglas o otvaranju stečajnog postupka istaknut će se na </w:t>
      </w:r>
      <w:r w:rsidR="00555420">
        <w:t xml:space="preserve">mrežnoj stranici </w:t>
      </w:r>
      <w:r w:rsidR="009B7E86">
        <w:t>e-</w:t>
      </w:r>
      <w:r w:rsidR="00555420">
        <w:t>O</w:t>
      </w:r>
      <w:r w:rsidRPr="00AC1696">
        <w:t>glasn</w:t>
      </w:r>
      <w:r w:rsidR="00555420">
        <w:t>a</w:t>
      </w:r>
      <w:r w:rsidRPr="00AC1696">
        <w:t xml:space="preserve"> ploč</w:t>
      </w:r>
      <w:r w:rsidR="00555420">
        <w:t>a</w:t>
      </w:r>
      <w:r w:rsidRPr="00AC1696">
        <w:t xml:space="preserve"> sud</w:t>
      </w:r>
      <w:r w:rsidR="00555420">
        <w:t>ova</w:t>
      </w:r>
      <w:r w:rsidRPr="00AC1696">
        <w:t xml:space="preserve"> dana </w:t>
      </w:r>
      <w:r w:rsidR="00EA7DF0">
        <w:t>1. veljače 2017</w:t>
      </w:r>
      <w:r w:rsidRPr="00AC1696">
        <w:t>. g</w:t>
      </w:r>
      <w:r w:rsidR="0025717C" w:rsidRPr="00AC1696">
        <w:t xml:space="preserve">odine u </w:t>
      </w:r>
      <w:r w:rsidR="00EA7DF0">
        <w:t>14</w:t>
      </w:r>
      <w:r w:rsidR="00AE2862">
        <w:t>,0</w:t>
      </w:r>
      <w:r w:rsidR="00555420">
        <w:t>5</w:t>
      </w:r>
      <w:r w:rsidR="0025717C" w:rsidRPr="00AC1696">
        <w:t xml:space="preserve"> sati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555420">
      <w:pPr>
        <w:jc w:val="both"/>
      </w:pPr>
      <w:r w:rsidRPr="00AC1696">
        <w:tab/>
      </w:r>
      <w:r w:rsidRPr="00AC1696">
        <w:tab/>
      </w:r>
      <w:r w:rsidR="00555420">
        <w:t>I</w:t>
      </w:r>
      <w:r w:rsidRPr="00AC1696">
        <w:t xml:space="preserve">V. Pozivaju se vjerovnici da u roku od </w:t>
      </w:r>
      <w:r w:rsidR="00555420">
        <w:t>6</w:t>
      </w:r>
      <w:r w:rsidR="00DB40D2">
        <w:t>0</w:t>
      </w:r>
      <w:r w:rsidRPr="00AC1696">
        <w:t xml:space="preserve"> dana od </w:t>
      </w:r>
      <w:r w:rsidR="00555420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vjerovnika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dužnika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pravnu osnovu tražbine, iznos tražbine u kunama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dokazu za postojanje tražbine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ovršne isprave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postupka pred sudom,</w:t>
      </w:r>
    </w:p>
    <w:p w:rsidRDefault="00555420" w:rsidP="00555420" w:rsidR="00555420">
      <w:pPr>
        <w:jc w:val="both"/>
      </w:pPr>
      <w:r>
        <w:t>a prijavi tražbina se u prijepisu prilažu isprave iz kojih tražbina proizlazi, odnosno kojima se dokazuje.</w:t>
      </w:r>
    </w:p>
    <w:p w:rsidRDefault="00813D16" w:rsidP="00843324" w:rsidR="00813D16" w:rsidRPr="00AC1696">
      <w:pPr>
        <w:jc w:val="both"/>
      </w:pPr>
    </w:p>
    <w:p w:rsidRDefault="00813D16" w:rsidP="00890112" w:rsidR="00813D16" w:rsidRPr="000907B4">
      <w:pPr>
        <w:jc w:val="both"/>
        <w:rPr>
          <w:rFonts w:hAnsi="Calibri" w:ascii="Calibri"/>
          <w:color w:val="1F497D"/>
          <w:sz w:val="40"/>
          <w:szCs w:val="40"/>
        </w:rPr>
      </w:pPr>
      <w:r w:rsidRPr="00AC1696">
        <w:tab/>
      </w:r>
      <w:r w:rsidRPr="00AC1696">
        <w:tab/>
        <w:t xml:space="preserve">Prijavi treba priložiti dokaz o plaćanju pristojbe u visini od 2% prijavljene tražbine, ali ne više od 500,00 kn i to u korist Državnog proračuna </w:t>
      </w:r>
      <w:r w:rsidR="00DF7144" w:rsidRPr="00AC1696">
        <w:t xml:space="preserve">HR12 </w:t>
      </w:r>
      <w:r w:rsidRPr="00AC1696">
        <w:t>1001</w:t>
      </w:r>
      <w:r w:rsidR="00410950" w:rsidRPr="00AC1696">
        <w:t>005-</w:t>
      </w:r>
      <w:r w:rsidR="00410950" w:rsidRPr="000907B4">
        <w:t xml:space="preserve">1863000160 </w:t>
      </w:r>
      <w:r w:rsidR="000907B4" w:rsidRPr="000907B4">
        <w:t>Model</w:t>
      </w:r>
      <w:r w:rsidR="000907B4" w:rsidRPr="00FE5E03">
        <w:t>:  HR64</w:t>
      </w:r>
      <w:r w:rsidR="000907B4" w:rsidRPr="000907B4">
        <w:t xml:space="preserve">  Poziv na broj:    5045-3540-</w:t>
      </w:r>
      <w:r w:rsidR="00EA7DF0">
        <w:t>7472016</w:t>
      </w:r>
      <w:r w:rsidR="00410950" w:rsidRPr="000907B4">
        <w:t>.</w:t>
      </w:r>
      <w:r w:rsidRPr="000907B4">
        <w:t xml:space="preserve"> Zaposlenici koji prijavljuju svoja potraživanja po osnov</w:t>
      </w:r>
      <w:r w:rsidR="00555420">
        <w:t>i</w:t>
      </w:r>
      <w:r w:rsidRPr="00AC1696">
        <w:t xml:space="preserve"> rada ne moraju platiti pristojbu.</w:t>
      </w:r>
    </w:p>
    <w:p w:rsidRDefault="00813D16" w:rsidP="00843324" w:rsidR="00813D16" w:rsidRPr="00AC1696">
      <w:pPr>
        <w:jc w:val="both"/>
      </w:pPr>
    </w:p>
    <w:p w:rsidRDefault="00813D16" w:rsidP="00555420" w:rsidR="00813D16" w:rsidRPr="00AC1696">
      <w:pPr>
        <w:jc w:val="both"/>
      </w:pPr>
      <w:r w:rsidRPr="00AC1696">
        <w:lastRenderedPageBreak/>
        <w:tab/>
      </w:r>
      <w:r w:rsidRPr="00AC1696">
        <w:tab/>
        <w:t xml:space="preserve">V. </w:t>
      </w:r>
      <w:r w:rsidR="00555420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>
        <w:t xml:space="preserve"> (čl. 257. st. 4.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>
      <w:pPr>
        <w:jc w:val="both"/>
      </w:pPr>
      <w:r w:rsidRPr="00AC1696">
        <w:tab/>
      </w:r>
      <w:r w:rsidRPr="00AC1696">
        <w:tab/>
        <w:t xml:space="preserve">VI. Razlučni i izlučni vjerovnici se pozivaju da u roku iz t. </w:t>
      </w:r>
      <w:r w:rsidR="007E19C4">
        <w:t>I</w:t>
      </w:r>
      <w:r w:rsidRPr="00AC1696">
        <w:t xml:space="preserve">V. ovog rješenja obavijeste stečajnog upravitelja o svojim pravima, sukladno odredbi čl. </w:t>
      </w:r>
      <w:r w:rsidR="007E19C4">
        <w:t>258</w:t>
      </w:r>
      <w:r w:rsidRPr="00AC1696">
        <w:t>. Stečajnog zakona.</w:t>
      </w:r>
      <w:r w:rsidR="00953F19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>
        <w:t xml:space="preserve"> (čl. 129. st. 1. i čl. 259. st. 2. Stečajnog zakona)</w:t>
      </w:r>
      <w:r w:rsidR="00953F19">
        <w:t>.</w:t>
      </w:r>
    </w:p>
    <w:p w:rsidRDefault="007E19C4" w:rsidP="00843324" w:rsidR="007E19C4">
      <w:pPr>
        <w:jc w:val="both"/>
      </w:pPr>
    </w:p>
    <w:p w:rsidRDefault="007E19C4" w:rsidP="00843324" w:rsidR="007E19C4" w:rsidRPr="00AC1696">
      <w:pPr>
        <w:jc w:val="both"/>
      </w:pPr>
      <w:r>
        <w:tab/>
      </w:r>
      <w:r>
        <w:tab/>
        <w:t xml:space="preserve">VII. Tražbine vjerovnika nižih isplatnih redova prijavljuju se samo na poseban poziv suda.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VIII. Pozivaju se dužnikovi dužnici da svoje obveze prema dužniku ispunjavaju bez odgode.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IX. Otvaranje stečajnog postupka upisati će se u sudski registar ovog suda</w:t>
      </w:r>
      <w:r w:rsidR="00843324" w:rsidRPr="00AC1696">
        <w:t xml:space="preserve"> i u zemljišne knjige</w:t>
      </w:r>
      <w:r w:rsidR="00B76DF4" w:rsidRPr="00AC1696">
        <w:t xml:space="preserve"> Općinskog suda u </w:t>
      </w:r>
      <w:r w:rsidR="00953F19">
        <w:t>Rijeci</w:t>
      </w:r>
      <w:r w:rsidR="009B7E86">
        <w:t xml:space="preserve"> zemljišnoknjižni odjel </w:t>
      </w:r>
      <w:r w:rsidR="00953F19">
        <w:t>Rijeka</w:t>
      </w:r>
      <w:r w:rsidR="009B7E86">
        <w:t xml:space="preserve"> </w:t>
      </w:r>
      <w:r w:rsidR="00953F19">
        <w:t>za dužnikove nekretnine</w:t>
      </w:r>
      <w:r w:rsidR="00EA7DF0">
        <w:t xml:space="preserve"> upisane u broj poduloška: 398/zk. uložak: 1008 i to zgrada u Rijeci, u Ul. 1. maja br. 52, sagrađena na katastarskoj čestici br. 78/2, trosobni stan br. 4 u prizemlju, koji se sastoji od 3 sobe, kuhinje, izbe, kupaone, hodnika i lođe, u ukupnoj površini od 69,98 m2</w:t>
      </w:r>
      <w:r w:rsidR="0010234A">
        <w:t xml:space="preserve"> (čl. 129. stavak 2. Stečajnog zakona)</w:t>
      </w:r>
      <w:r w:rsidR="00F4242C">
        <w:t>.</w:t>
      </w:r>
    </w:p>
    <w:p w:rsidRDefault="009B7E86" w:rsidP="009B7E86" w:rsidR="009B7E86" w:rsidRPr="009A6EB3">
      <w:pPr>
        <w:tabs>
          <w:tab w:pos="851" w:val="left"/>
        </w:tabs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 xml:space="preserve">X. Ispitno ročište na kojem će se ispitivati prijavljene tražbine </w:t>
      </w:r>
      <w:r w:rsidR="0027450E">
        <w:t xml:space="preserve">i izvještajno ročište koje će se s ispitnim ročištem spojiti tako da se najprije održi ispitno ročište, a zatim izvještajno ročište </w:t>
      </w:r>
      <w:r w:rsidRPr="00AC1696">
        <w:t>određuje se za dan</w:t>
      </w:r>
    </w:p>
    <w:p w:rsidRDefault="00813D16" w:rsidP="00843324" w:rsidR="00813D16" w:rsidRPr="00AC1696">
      <w:pPr>
        <w:jc w:val="both"/>
      </w:pPr>
    </w:p>
    <w:p w:rsidRDefault="00FE5E03" w:rsidP="00843324" w:rsidR="00813D16" w:rsidRPr="00AC1696">
      <w:pPr>
        <w:jc w:val="center"/>
      </w:pPr>
      <w:r>
        <w:t>4. svibnja 2017</w:t>
      </w:r>
      <w:r w:rsidR="00813D16" w:rsidRPr="00AC1696">
        <w:t>. g. u 09:</w:t>
      </w:r>
      <w:r w:rsidR="0027450E">
        <w:t>0</w:t>
      </w:r>
      <w:r w:rsidR="00813D16" w:rsidRPr="00AC1696">
        <w:t>0 sati</w:t>
      </w:r>
    </w:p>
    <w:p w:rsidRDefault="009A50CC" w:rsidP="00843324" w:rsidR="00813D16" w:rsidRPr="00AC1696">
      <w:pPr>
        <w:jc w:val="center"/>
      </w:pPr>
      <w:r w:rsidRPr="00AC1696">
        <w:t xml:space="preserve">sudnica broj 3, </w:t>
      </w:r>
      <w:r w:rsidR="00813D16" w:rsidRPr="00AC1696">
        <w:t>I</w:t>
      </w:r>
      <w:r w:rsidR="00754D86" w:rsidRPr="00AC1696">
        <w:t>.</w:t>
      </w:r>
      <w:r w:rsidR="00813D16" w:rsidRPr="00AC1696">
        <w:t xml:space="preserve"> kat</w:t>
      </w:r>
    </w:p>
    <w:p w:rsidRDefault="00813D16" w:rsidP="00843324" w:rsidR="00813D16" w:rsidRPr="00AC1696">
      <w:pPr>
        <w:jc w:val="center"/>
      </w:pPr>
      <w:r w:rsidRPr="00AC1696">
        <w:t xml:space="preserve">u Trgovačkom sudu </w:t>
      </w:r>
      <w:r w:rsidR="00995B36" w:rsidRPr="00AC1696">
        <w:t>u Rijeci</w:t>
      </w:r>
      <w:r w:rsidRPr="00AC1696">
        <w:t>,</w:t>
      </w:r>
    </w:p>
    <w:p w:rsidRDefault="00813D16" w:rsidP="00843324" w:rsidR="00813D16" w:rsidRPr="00AC1696">
      <w:pPr>
        <w:jc w:val="center"/>
      </w:pPr>
      <w:r w:rsidRPr="00AC1696">
        <w:t>Zadarska 1 i 3</w:t>
      </w:r>
      <w:r w:rsidR="00481322" w:rsidRPr="00AC1696">
        <w:t>.</w:t>
      </w:r>
    </w:p>
    <w:p w:rsidRDefault="00813D16" w:rsidP="00843324" w:rsidR="00813D16" w:rsidRPr="00AC1696">
      <w:pPr>
        <w:jc w:val="center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XI. Tablica prijavljenih tražbina</w:t>
      </w:r>
      <w:r w:rsidR="00F4242C">
        <w:t>, tablica razlučnih prava koja su upisana u javnim knjigama i tablica izlučnih prava koje će na propisanom obrascu sastaviti stečajni upravitelj</w:t>
      </w:r>
      <w:r w:rsidRPr="00AC1696">
        <w:t xml:space="preserve"> bit</w:t>
      </w:r>
      <w:r w:rsidR="00F4242C">
        <w:t>i</w:t>
      </w:r>
      <w:r w:rsidRPr="00AC1696">
        <w:t xml:space="preserve"> će </w:t>
      </w:r>
      <w:r w:rsidR="00F4242C">
        <w:t>objavljene na mrežnoj stranici e-Oglasna ploča sudova nakon isteka roka za prijavu tražbina, a najkasnije osam dana prije održavanja ispitnog ročišta (čl. 259.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Obrazloženje</w:t>
      </w:r>
    </w:p>
    <w:p w:rsidRDefault="00813D16" w:rsidP="00843324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Predlagatelj</w:t>
      </w:r>
      <w:r w:rsidR="0025717C" w:rsidRPr="00AC1696">
        <w:rPr>
          <w:bCs/>
        </w:rPr>
        <w:t xml:space="preserve"> </w:t>
      </w:r>
      <w:r w:rsidRPr="00AC1696">
        <w:rPr>
          <w:bCs/>
        </w:rPr>
        <w:t>je podni</w:t>
      </w:r>
      <w:r w:rsidR="00B76DF4" w:rsidRPr="00AC1696">
        <w:rPr>
          <w:bCs/>
        </w:rPr>
        <w:t>o</w:t>
      </w:r>
      <w:r w:rsidRPr="00AC1696">
        <w:rPr>
          <w:bCs/>
        </w:rPr>
        <w:t xml:space="preserve"> sudu prijedlog za otvaranje stečajnog postupka nad dužnikom</w:t>
      </w:r>
      <w:r w:rsidR="009E6BEB" w:rsidRPr="00AC1696">
        <w:rPr>
          <w:bCs/>
        </w:rPr>
        <w:t xml:space="preserve"> </w:t>
      </w:r>
      <w:r w:rsidR="00FE5E03" w:rsidRPr="00EA7DF0">
        <w:t>DVOR društvo s ograničenom odgovornošću za promet nekretninama Rijeka (Grad Rijeka), 1. maja 52, OIB: 43760731533, MBS: 040253045</w:t>
      </w:r>
      <w:r w:rsidRPr="00AC1696">
        <w:rPr>
          <w:bCs/>
        </w:rPr>
        <w:t>.</w:t>
      </w:r>
    </w:p>
    <w:p w:rsidRDefault="00813D16" w:rsidP="00AE2862" w:rsidR="00212743">
      <w:pPr>
        <w:ind w:firstLine="1416"/>
        <w:jc w:val="both"/>
        <w:rPr>
          <w:bCs/>
        </w:rPr>
      </w:pPr>
      <w:r w:rsidRPr="00AC1696">
        <w:rPr>
          <w:bCs/>
        </w:rPr>
        <w:t xml:space="preserve">Rješenjem gornjeg poslovnog broja od </w:t>
      </w:r>
      <w:r w:rsidR="00FE5E03">
        <w:rPr>
          <w:bCs/>
        </w:rPr>
        <w:t>28. listopada</w:t>
      </w:r>
      <w:r w:rsidR="0010234A">
        <w:rPr>
          <w:bCs/>
        </w:rPr>
        <w:t xml:space="preserve"> 2016</w:t>
      </w:r>
      <w:r w:rsidRPr="00AC1696">
        <w:rPr>
          <w:bCs/>
        </w:rPr>
        <w:t>. godine pokrenut je prethodni postupak radi utvrđivanja uvjeta za otvaranje stečajnog postupka nad dužnikom</w:t>
      </w:r>
      <w:r w:rsidR="00212743">
        <w:rPr>
          <w:bCs/>
        </w:rPr>
        <w:t xml:space="preserve">. </w:t>
      </w:r>
    </w:p>
    <w:p w:rsidRDefault="00813D16" w:rsidP="00AE2862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>
        <w:rPr>
          <w:bCs/>
        </w:rPr>
        <w:t xml:space="preserve"> (</w:t>
      </w:r>
      <w:r w:rsidR="00212743" w:rsidRPr="00212743">
        <w:rPr>
          <w:bCs/>
        </w:rPr>
        <w:t>potvrd</w:t>
      </w:r>
      <w:r w:rsidR="00FE5E03">
        <w:rPr>
          <w:bCs/>
        </w:rPr>
        <w:t>e</w:t>
      </w:r>
      <w:r w:rsidR="00212743" w:rsidRPr="00212743">
        <w:rPr>
          <w:bCs/>
        </w:rPr>
        <w:t xml:space="preserve"> F</w:t>
      </w:r>
      <w:r w:rsidR="00212743">
        <w:rPr>
          <w:bCs/>
        </w:rPr>
        <w:t xml:space="preserve">inancijske agencije </w:t>
      </w:r>
      <w:r w:rsidR="00212743" w:rsidRPr="00212743">
        <w:rPr>
          <w:bCs/>
        </w:rPr>
        <w:t xml:space="preserve">od </w:t>
      </w:r>
      <w:r w:rsidR="00FE5E03">
        <w:rPr>
          <w:bCs/>
        </w:rPr>
        <w:t>22. studenoga</w:t>
      </w:r>
      <w:r w:rsidR="0010234A">
        <w:rPr>
          <w:bCs/>
        </w:rPr>
        <w:t xml:space="preserve"> 201</w:t>
      </w:r>
      <w:r w:rsidR="00FE5E03">
        <w:rPr>
          <w:bCs/>
        </w:rPr>
        <w:t>6</w:t>
      </w:r>
      <w:r w:rsidR="00212743" w:rsidRPr="00212743">
        <w:rPr>
          <w:bCs/>
        </w:rPr>
        <w:t xml:space="preserve">. godine </w:t>
      </w:r>
      <w:r w:rsidR="00212743">
        <w:rPr>
          <w:bCs/>
        </w:rPr>
        <w:t xml:space="preserve">na </w:t>
      </w:r>
      <w:r w:rsidR="00212743" w:rsidRPr="00212743">
        <w:rPr>
          <w:bCs/>
        </w:rPr>
        <w:t>list</w:t>
      </w:r>
      <w:r w:rsidR="00212743">
        <w:rPr>
          <w:bCs/>
        </w:rPr>
        <w:t>u</w:t>
      </w:r>
      <w:r w:rsidR="00212743" w:rsidRPr="00212743">
        <w:rPr>
          <w:bCs/>
        </w:rPr>
        <w:t xml:space="preserve"> </w:t>
      </w:r>
      <w:r w:rsidR="00FE5E03">
        <w:rPr>
          <w:bCs/>
        </w:rPr>
        <w:t>7</w:t>
      </w:r>
      <w:r w:rsidR="0010234A">
        <w:rPr>
          <w:bCs/>
        </w:rPr>
        <w:t xml:space="preserve"> </w:t>
      </w:r>
      <w:r w:rsidR="00FE5E03">
        <w:rPr>
          <w:bCs/>
        </w:rPr>
        <w:t xml:space="preserve">i 33 </w:t>
      </w:r>
      <w:r w:rsidR="0010234A">
        <w:rPr>
          <w:bCs/>
        </w:rPr>
        <w:t>spisa</w:t>
      </w:r>
      <w:r w:rsidR="00212743">
        <w:rPr>
          <w:bCs/>
        </w:rPr>
        <w:t>)</w:t>
      </w:r>
      <w:r w:rsidRPr="00AC1696">
        <w:rPr>
          <w:bCs/>
        </w:rPr>
        <w:t>.</w:t>
      </w:r>
    </w:p>
    <w:p w:rsidRDefault="00272B91" w:rsidP="00843324" w:rsidR="00272B91" w:rsidRPr="00AC1696">
      <w:pPr>
        <w:ind w:firstLine="1416"/>
        <w:jc w:val="both"/>
        <w:rPr>
          <w:bCs/>
        </w:rPr>
      </w:pPr>
      <w:r w:rsidRPr="00AC1696">
        <w:rPr>
          <w:bCs/>
        </w:rPr>
        <w:lastRenderedPageBreak/>
        <w:t xml:space="preserve">Iz </w:t>
      </w:r>
      <w:r w:rsidR="00212743">
        <w:rPr>
          <w:bCs/>
        </w:rPr>
        <w:t>dokumentacije priložene spisu</w:t>
      </w:r>
      <w:r w:rsidRPr="00AC1696">
        <w:rPr>
          <w:bCs/>
        </w:rPr>
        <w:t xml:space="preserve"> (list  </w:t>
      </w:r>
      <w:r w:rsidR="00FE5E03">
        <w:rPr>
          <w:bCs/>
        </w:rPr>
        <w:t>22-32</w:t>
      </w:r>
      <w:r w:rsidRPr="00AC1696">
        <w:rPr>
          <w:bCs/>
        </w:rPr>
        <w:t xml:space="preserve"> spisa) proizlazi da dužnik ima dovoljno imovine za pokriće troškova stečajnog postupka. </w:t>
      </w:r>
    </w:p>
    <w:p w:rsidRDefault="00813D16" w:rsidP="00843324" w:rsidR="00813D16" w:rsidRPr="00AC1696">
      <w:pPr>
        <w:ind w:firstLine="1416"/>
        <w:jc w:val="both"/>
      </w:pPr>
      <w:r w:rsidRPr="00AC1696">
        <w:rPr>
          <w:bCs/>
        </w:rPr>
        <w:t>Odre</w:t>
      </w:r>
      <w:r w:rsidRPr="00AC1696">
        <w:t xml:space="preserve">dbom čl. </w:t>
      </w:r>
      <w:r w:rsidR="0010234A">
        <w:t>5</w:t>
      </w:r>
      <w:r w:rsidRPr="00AC1696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AC1696">
      <w:pPr>
        <w:ind w:firstLine="1416"/>
        <w:jc w:val="both"/>
      </w:pPr>
      <w:r>
        <w:t xml:space="preserve">Prema članku 6. stavku 2. Stečajnog zakona, </w:t>
      </w:r>
      <w:r w:rsidR="008C1C8D" w:rsidRPr="00AC1696">
        <w:t>smatrati</w:t>
      </w:r>
      <w:r>
        <w:t xml:space="preserve"> će se</w:t>
      </w:r>
      <w:r w:rsidR="008C1C8D" w:rsidRPr="00AC1696">
        <w:t xml:space="preserve"> da je dužnik nesposoban za plaćanje ako </w:t>
      </w:r>
      <w:r>
        <w:t xml:space="preserve">u Očevidniku redoslijeda osnova za plaćanje koji vodi Financijska agencija ima jednu ili više </w:t>
      </w:r>
      <w:r w:rsidR="00FE5E03">
        <w:t>e</w:t>
      </w:r>
      <w:r>
        <w:t>v</w:t>
      </w:r>
      <w:r w:rsidR="00FE5E03">
        <w:t>i</w:t>
      </w:r>
      <w:r>
        <w:t xml:space="preserve">dentiranih neizvršenih osnova za plaćanje u razdoblju dužem od 60 </w:t>
      </w:r>
      <w:r w:rsidR="008C1C8D" w:rsidRPr="00AC1696">
        <w:t xml:space="preserve">dana koje je trebalo, na temelju valjanih osnova za </w:t>
      </w:r>
      <w:r>
        <w:t>plaćanje</w:t>
      </w:r>
      <w:r w:rsidR="008C1C8D" w:rsidRPr="00AC1696">
        <w:t xml:space="preserve">, bez daljnjeg pristanka dužnika naplatiti s bilo kojeg od njegovih računa.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 Kako dakle, iz </w:t>
      </w:r>
      <w:r w:rsidR="00841221" w:rsidRPr="00AC1696">
        <w:t>navedenog</w:t>
      </w:r>
      <w:r w:rsidRPr="00AC1696">
        <w:t xml:space="preserve"> proizlazi da postoji zakonska presumpcija iz čl. </w:t>
      </w:r>
      <w:r w:rsidR="0010234A">
        <w:t>6</w:t>
      </w:r>
      <w:r w:rsidRPr="00AC1696">
        <w:t xml:space="preserve">. st. </w:t>
      </w:r>
      <w:r w:rsidR="0010234A">
        <w:t>2</w:t>
      </w:r>
      <w:r w:rsidRPr="00AC1696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Slijedom navedenog, a na temelju odredbe čl. </w:t>
      </w:r>
      <w:r w:rsidR="00DF31BE">
        <w:t>128. i 129.</w:t>
      </w:r>
      <w:r w:rsidR="00DF31BE" w:rsidRPr="00DF31BE">
        <w:t xml:space="preserve"> </w:t>
      </w:r>
      <w:r w:rsidR="00DF31BE" w:rsidRPr="00AC1696">
        <w:t xml:space="preserve">Stečajnog zakona </w:t>
      </w:r>
      <w:r w:rsidR="00DF31BE" w:rsidRPr="00AC1696">
        <w:rPr>
          <w:bCs/>
        </w:rPr>
        <w:t>(objavljen u NN</w:t>
      </w:r>
      <w:r w:rsidR="00DF31BE">
        <w:rPr>
          <w:bCs/>
        </w:rPr>
        <w:t xml:space="preserve"> 71/15),</w:t>
      </w:r>
      <w:r w:rsidR="00DF31BE">
        <w:t xml:space="preserve"> te ostalih citiranih zakonskih odredbi, </w:t>
      </w:r>
      <w:r w:rsidRPr="00AC1696">
        <w:t>odlučeno je kao u izreci ovog rješenja.</w:t>
      </w:r>
    </w:p>
    <w:p w:rsidRDefault="00813D16" w:rsidP="00843324" w:rsidR="00813D16" w:rsidRPr="00AC1696">
      <w:pPr>
        <w:jc w:val="center"/>
      </w:pPr>
      <w:r w:rsidRPr="00AC1696">
        <w:t xml:space="preserve">Rijeka, </w:t>
      </w:r>
      <w:r w:rsidR="00FE5E03">
        <w:t>1. veljače 2017</w:t>
      </w:r>
      <w:r w:rsidRPr="00AC1696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        </w:t>
      </w:r>
      <w:r w:rsidR="00DF31BE">
        <w:t xml:space="preserve">      </w:t>
      </w:r>
      <w:r w:rsidRPr="00AC1696">
        <w:t>Sudac</w:t>
      </w: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</w:t>
      </w:r>
      <w:r w:rsidR="006E761D" w:rsidRPr="00AC1696">
        <w:t xml:space="preserve">        </w:t>
      </w:r>
      <w:r w:rsidRPr="00AC1696">
        <w:t xml:space="preserve">Vera Jelenović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r w:rsidRPr="00AC1696">
        <w:t>UPUTA O PRAVNOM LIJEKU:</w:t>
      </w:r>
    </w:p>
    <w:p w:rsidRDefault="00813D16" w:rsidP="00843324" w:rsidR="00813D16" w:rsidRPr="00AC1696">
      <w:pPr>
        <w:jc w:val="both"/>
      </w:pPr>
      <w:r w:rsidRPr="00AC1696">
        <w:tab/>
        <w:t xml:space="preserve">Protiv  rješenja o otvaranju stečajnog postupka </w:t>
      </w:r>
      <w:r w:rsidR="00DF31BE">
        <w:t xml:space="preserve">pravo na </w:t>
      </w:r>
      <w:r w:rsidRPr="00AC1696">
        <w:t xml:space="preserve">žalbu </w:t>
      </w:r>
      <w:r w:rsidR="00DF31BE">
        <w:t>ima</w:t>
      </w:r>
      <w:r w:rsidRPr="00AC1696">
        <w:t xml:space="preserve"> osoba</w:t>
      </w:r>
      <w:r w:rsidR="00DF31BE">
        <w:t xml:space="preserve"> ovlaštena za zastupanje dužnika po zakonu do dana nastupanja pravnih posljedica otvaranja stečajnoga postupka i dužnik pojedinac</w:t>
      </w:r>
      <w:r w:rsidRPr="00AC1696">
        <w:t xml:space="preserve"> (čl.</w:t>
      </w:r>
      <w:r w:rsidR="00DF31BE">
        <w:t xml:space="preserve">128. st. 8. </w:t>
      </w:r>
      <w:r w:rsidRPr="00AC1696">
        <w:t>S</w:t>
      </w:r>
      <w:r w:rsidR="00DF31BE">
        <w:t>tečajnog zakona</w:t>
      </w:r>
      <w:r w:rsidRPr="00AC1696">
        <w:t xml:space="preserve">) . Žalba  se podnosi ovom sudu u dva primjerka u roku od 8 dana od dana dostave </w:t>
      </w:r>
      <w:r w:rsidR="00DF31BE">
        <w:t xml:space="preserve">ovog </w:t>
      </w:r>
      <w:r w:rsidRPr="00AC1696">
        <w:t xml:space="preserve"> rješenja, a o žalbi odlučuje Visoki trgovački sud  Republike  Hrvatske.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7D46E8" w:rsidP="00FB67B6" w:rsidR="007D46E8"/>
    <w:p w:rsidRDefault="007D46E8" w:rsidP="00FB67B6" w:rsidR="007D46E8"/>
    <w:p w:rsidRDefault="007D46E8" w:rsidP="00FB67B6" w:rsidR="007D46E8"/>
    <w:p w:rsidRDefault="007D46E8" w:rsidP="00FB67B6" w:rsidR="007D46E8"/>
    <w:p w:rsidRDefault="007D46E8" w:rsidP="00FB67B6" w:rsidR="007D46E8"/>
    <w:p w:rsidRDefault="007D46E8" w:rsidP="00FB67B6" w:rsidR="007D46E8"/>
    <w:p w:rsidRDefault="007D46E8" w:rsidP="00FB67B6" w:rsidR="007D46E8"/>
    <w:p w:rsidRDefault="007D46E8" w:rsidP="00FB67B6" w:rsidR="007D46E8"/>
    <w:p w:rsidRDefault="007D46E8" w:rsidP="00FB67B6" w:rsidR="007D46E8"/>
    <w:p w:rsidRDefault="007D46E8" w:rsidP="00FB67B6" w:rsidR="007D46E8"/>
    <w:p w:rsidRDefault="007D46E8" w:rsidP="00FB67B6" w:rsidR="007D46E8"/>
    <w:p w:rsidRDefault="007D46E8" w:rsidP="00FB67B6" w:rsidR="007D46E8"/>
    <w:p w:rsidRDefault="007D46E8" w:rsidP="00FB67B6" w:rsidR="007D46E8"/>
    <w:p w:rsidRDefault="007D46E8" w:rsidP="00FB67B6" w:rsidR="007D46E8"/>
    <w:p w:rsidRDefault="007D46E8" w:rsidP="00FB67B6" w:rsidR="007D46E8"/>
    <w:p w:rsidRDefault="007D46E8" w:rsidP="00FB67B6" w:rsidR="007D46E8"/>
    <w:p w:rsidRDefault="007D46E8" w:rsidP="00FB67B6" w:rsidR="007D46E8"/>
    <w:p w:rsidRDefault="007D46E8" w:rsidP="00FB67B6" w:rsidR="007D46E8"/>
    <w:p w:rsidRDefault="007D46E8" w:rsidP="00FB67B6" w:rsidR="007D46E8"/>
    <w:p w:rsidRDefault="00FB67B6" w:rsidP="00FB67B6" w:rsidR="00FB67B6" w:rsidRPr="00AC1696">
      <w:r w:rsidRPr="00AC1696">
        <w:lastRenderedPageBreak/>
        <w:t>DNA</w:t>
      </w:r>
    </w:p>
    <w:p w:rsidRDefault="00DF31BE" w:rsidP="00DF31BE" w:rsidR="00DF31BE" w:rsidRPr="00AC1696">
      <w:r w:rsidRPr="00AC1696">
        <w:t xml:space="preserve">- </w:t>
      </w:r>
      <w:r>
        <w:t>podnositelju prijedloga</w:t>
      </w:r>
    </w:p>
    <w:p w:rsidRDefault="00FB67B6" w:rsidP="00FB67B6" w:rsidR="00FB67B6">
      <w:r w:rsidRPr="00AC1696">
        <w:t xml:space="preserve">- </w:t>
      </w:r>
      <w:r w:rsidR="00AE2862">
        <w:t>dužniku</w:t>
      </w:r>
    </w:p>
    <w:p w:rsidRDefault="00DF31BE" w:rsidP="00FB67B6" w:rsidR="00DF31BE" w:rsidRPr="00AC1696">
      <w:r>
        <w:t>- pravnim osobama koje za dužnika obavljaju poslove pravnog prometa (</w:t>
      </w:r>
      <w:r w:rsidR="00FE5E03">
        <w:t>Hypo Alpe-Adria-Bank d.d. i Erste &amp; Steiermaerkische Bank d.d.</w:t>
      </w:r>
      <w:r>
        <w:t>)</w:t>
      </w:r>
    </w:p>
    <w:p w:rsidRDefault="00FB67B6" w:rsidP="00FB67B6" w:rsidR="00FB67B6" w:rsidRPr="00AC1696">
      <w:r w:rsidRPr="00AC1696">
        <w:t xml:space="preserve">- st. </w:t>
      </w:r>
      <w:r w:rsidR="00272B91" w:rsidRPr="00AC1696">
        <w:t xml:space="preserve">upravitelju </w:t>
      </w:r>
    </w:p>
    <w:p w:rsidRDefault="00D410FF" w:rsidP="00FB67B6" w:rsidR="00D410FF" w:rsidRPr="00AC1696">
      <w:r w:rsidRPr="00AC1696">
        <w:t xml:space="preserve">- Općinskom sudu u </w:t>
      </w:r>
      <w:r w:rsidR="00AE2862">
        <w:t>Rijeci</w:t>
      </w:r>
      <w:r w:rsidR="00212743">
        <w:t xml:space="preserve"> zk odjel </w:t>
      </w:r>
      <w:r w:rsidR="00DF31BE">
        <w:t>Rijeka</w:t>
      </w:r>
    </w:p>
    <w:p w:rsidRDefault="00FB67B6" w:rsidP="00FB67B6" w:rsidR="00AE2862" w:rsidRPr="00AC1696">
      <w:r w:rsidRPr="00AC1696">
        <w:t xml:space="preserve">- Poreznoj upravi </w:t>
      </w:r>
      <w:r w:rsidR="00AE2862">
        <w:t>Rijeka</w:t>
      </w:r>
    </w:p>
    <w:p w:rsidRDefault="00AE2862" w:rsidP="00FB67B6" w:rsidR="00FB67B6" w:rsidRPr="00AC1696">
      <w:r>
        <w:t>- ŽDO Rijeka</w:t>
      </w:r>
    </w:p>
    <w:p w:rsidRDefault="00FB67B6" w:rsidP="00FB67B6" w:rsidR="00FB67B6" w:rsidRPr="00AC1696">
      <w:r w:rsidRPr="00AC1696">
        <w:t>- sudski registar</w:t>
      </w:r>
      <w:r w:rsidR="00FD5097" w:rsidRPr="00AC1696">
        <w:t xml:space="preserve"> </w:t>
      </w:r>
    </w:p>
    <w:p w:rsidRDefault="00FB67B6" w:rsidP="00FB67B6" w:rsidR="00FB67B6" w:rsidRPr="00AC1696">
      <w:r w:rsidRPr="00AC1696">
        <w:t xml:space="preserve">- </w:t>
      </w:r>
      <w:r w:rsidR="00212743">
        <w:t>e -</w:t>
      </w:r>
      <w:r w:rsidRPr="00AC1696">
        <w:t xml:space="preserve"> </w:t>
      </w:r>
      <w:r w:rsidR="00FE5E03">
        <w:t>O</w:t>
      </w:r>
      <w:r w:rsidRPr="00AC1696">
        <w:t>glasna ploča</w:t>
      </w:r>
      <w:r w:rsidR="00DF31BE">
        <w:t xml:space="preserve"> (v. izreku)</w:t>
      </w:r>
    </w:p>
    <w:p w:rsidRDefault="007D46E8" w:rsidP="00FB67B6" w:rsidR="007D46E8"/>
    <w:p w:rsidRDefault="00FB67B6" w:rsidP="00FB67B6" w:rsidR="00FB67B6" w:rsidRPr="00AC1696">
      <w:r w:rsidRPr="00AC1696">
        <w:t xml:space="preserve">Rijeka,  </w:t>
      </w:r>
      <w:r w:rsidR="00FE5E03">
        <w:t>1. veljače 2017</w:t>
      </w:r>
      <w:r w:rsidRPr="00AC1696">
        <w:t>.</w:t>
      </w:r>
      <w:r w:rsidR="00AE2862">
        <w:t xml:space="preserve"> </w:t>
      </w:r>
      <w:r w:rsidRPr="00AC1696">
        <w:t>god</w:t>
      </w:r>
      <w:r w:rsidR="00DF31BE">
        <w:t>ine</w:t>
      </w:r>
    </w:p>
    <w:p w:rsidRDefault="00FB67B6" w:rsidP="00FB67B6" w:rsidR="00FB67B6" w:rsidRPr="00AC1696"/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     S u d a c</w:t>
      </w:r>
    </w:p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Vera Jelenović </w:t>
      </w:r>
    </w:p>
    <w:p w:rsidRDefault="00813D16" w:rsidP="00843324" w:rsidR="00813D16" w:rsidRPr="00AC1696"/>
    <w:sectPr w:rsidR="00813D16" w:rsidRPr="00AC16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5B1" w:rsidR="002E05B1">
      <w:r>
        <w:separator/>
      </w:r>
    </w:p>
  </w:endnote>
  <w:endnote w:id="0" w:type="continuationSeparator">
    <w:p w:rsidRDefault="002E05B1" w:rsidR="002E0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2D6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5B1" w:rsidR="002E05B1">
      <w:r>
        <w:separator/>
      </w:r>
    </w:p>
  </w:footnote>
  <w:footnote w:id="0" w:type="continuationSeparator">
    <w:p w:rsidRDefault="002E05B1" w:rsidR="002E05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EA7DF0">
      <w:t>747/2016</w:t>
    </w:r>
    <w:r w:rsidR="007D46E8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101250"/>
    <w:rsid w:val="0010234A"/>
    <w:rsid w:val="0019761E"/>
    <w:rsid w:val="001B468E"/>
    <w:rsid w:val="001F6D61"/>
    <w:rsid w:val="00212743"/>
    <w:rsid w:val="00221BDD"/>
    <w:rsid w:val="0025717C"/>
    <w:rsid w:val="00272B91"/>
    <w:rsid w:val="0027450E"/>
    <w:rsid w:val="00296EFD"/>
    <w:rsid w:val="00297470"/>
    <w:rsid w:val="002C586A"/>
    <w:rsid w:val="002E05B1"/>
    <w:rsid w:val="00314D73"/>
    <w:rsid w:val="00351D60"/>
    <w:rsid w:val="00363696"/>
    <w:rsid w:val="003B44CC"/>
    <w:rsid w:val="003D103D"/>
    <w:rsid w:val="00410950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5102F"/>
    <w:rsid w:val="00555420"/>
    <w:rsid w:val="00570193"/>
    <w:rsid w:val="005B78BA"/>
    <w:rsid w:val="00603592"/>
    <w:rsid w:val="006E761D"/>
    <w:rsid w:val="00737250"/>
    <w:rsid w:val="007446EB"/>
    <w:rsid w:val="00754D86"/>
    <w:rsid w:val="007D46E8"/>
    <w:rsid w:val="007E19C4"/>
    <w:rsid w:val="00813D16"/>
    <w:rsid w:val="008265D2"/>
    <w:rsid w:val="00841221"/>
    <w:rsid w:val="00843324"/>
    <w:rsid w:val="008464D3"/>
    <w:rsid w:val="0088678E"/>
    <w:rsid w:val="00890112"/>
    <w:rsid w:val="008A4475"/>
    <w:rsid w:val="008C1C8D"/>
    <w:rsid w:val="00953F19"/>
    <w:rsid w:val="00973F2A"/>
    <w:rsid w:val="00995B36"/>
    <w:rsid w:val="009A50CC"/>
    <w:rsid w:val="009B7E86"/>
    <w:rsid w:val="009E6BEB"/>
    <w:rsid w:val="00A545BA"/>
    <w:rsid w:val="00A96E02"/>
    <w:rsid w:val="00AA0FE8"/>
    <w:rsid w:val="00AB2D63"/>
    <w:rsid w:val="00AB7E20"/>
    <w:rsid w:val="00AC1696"/>
    <w:rsid w:val="00AD0782"/>
    <w:rsid w:val="00AE2862"/>
    <w:rsid w:val="00B07C30"/>
    <w:rsid w:val="00B339FF"/>
    <w:rsid w:val="00B76DF4"/>
    <w:rsid w:val="00C03AA6"/>
    <w:rsid w:val="00C11247"/>
    <w:rsid w:val="00C14092"/>
    <w:rsid w:val="00C311ED"/>
    <w:rsid w:val="00C35560"/>
    <w:rsid w:val="00CA242B"/>
    <w:rsid w:val="00CB64A5"/>
    <w:rsid w:val="00CD43C3"/>
    <w:rsid w:val="00D410FF"/>
    <w:rsid w:val="00D84D58"/>
    <w:rsid w:val="00D871A1"/>
    <w:rsid w:val="00DB40D2"/>
    <w:rsid w:val="00DC10F7"/>
    <w:rsid w:val="00DF16A4"/>
    <w:rsid w:val="00DF31BE"/>
    <w:rsid w:val="00DF7144"/>
    <w:rsid w:val="00E4271E"/>
    <w:rsid w:val="00E83857"/>
    <w:rsid w:val="00E83FDB"/>
    <w:rsid w:val="00EA7DF0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B2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D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D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D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D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B2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2D6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B2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D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D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D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D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B2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2D6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DVOR d.o.o.</izvorni_sadrzaj>
    <derivirana_varijabla naziv="DomainObject.Predmet.ProtustrankaFormated_1">  DVOR d.o.o.</derivirana_varijabla>
  </DomainObject.Predmet.ProtustrankaFormated>
  <DomainObject.Predmet.ProtustrankaFormatedOIB>
    <izvorni_sadrzaj>  DVOR d.o.o., OIB 43760731533</izvorni_sadrzaj>
    <derivirana_varijabla naziv="DomainObject.Predmet.ProtustrankaFormatedOIB_1">  DVOR d.o.o., OIB 43760731533</derivirana_varijabla>
  </DomainObject.Predmet.ProtustrankaFormatedOIB>
  <DomainObject.Predmet.ProtustrankaFormatedWithAdress>
    <izvorni_sadrzaj> DVOR d.o.o., 1. Maja 52, 51000 Rijeka</izvorni_sadrzaj>
    <derivirana_varijabla naziv="DomainObject.Predmet.ProtustrankaFormatedWithAdress_1"> DVOR d.o.o., 1. Maja 52, 51000 Rijeka</derivirana_varijabla>
  </DomainObject.Predmet.ProtustrankaFormatedWithAdress>
  <DomainObject.Predmet.ProtustrankaFormatedWithAdressOIB>
    <izvorni_sadrzaj> DVOR d.o.o., OIB 43760731533, 1. Maja 52, 51000 Rijeka</izvorni_sadrzaj>
    <derivirana_varijabla naziv="DomainObject.Predmet.ProtustrankaFormatedWithAdressOIB_1"> DVOR d.o.o., OIB 43760731533, 1. Maja 52, 51000 Rijeka</derivirana_varijabla>
  </DomainObject.Predmet.ProtustrankaFormatedWithAdressOIB>
  <DomainObject.Predmet.ProtustrankaWithAdress>
    <izvorni_sadrzaj>DVOR d.o.o. 1. Maja 52, 51000 Rijeka</izvorni_sadrzaj>
    <derivirana_varijabla naziv="DomainObject.Predmet.ProtustrankaWithAdress_1">DVOR d.o.o. 1. Maja 52, 51000 Rijeka</derivirana_varijabla>
  </DomainObject.Predmet.ProtustrankaWithAdress>
  <DomainObject.Predmet.ProtustrankaWithAdressOIB>
    <izvorni_sadrzaj>DVOR d.o.o., OIB 43760731533, 1. Maja 52, 51000 Rijeka</izvorni_sadrzaj>
    <derivirana_varijabla naziv="DomainObject.Predmet.ProtustrankaWithAdressOIB_1">DVOR d.o.o., OIB 43760731533, 1. Maja 52, 51000 Rijeka</derivirana_varijabla>
  </DomainObject.Predmet.ProtustrankaWithAdressOIB>
  <DomainObject.Predmet.ProtustrankaNazivFormated>
    <izvorni_sadrzaj>DVOR d.o.o.</izvorni_sadrzaj>
    <derivirana_varijabla naziv="DomainObject.Predmet.ProtustrankaNazivFormated_1">DVOR d.o.o.</derivirana_varijabla>
  </DomainObject.Predmet.ProtustrankaNazivFormated>
  <DomainObject.Predmet.ProtustrankaNazivFormatedOIB>
    <izvorni_sadrzaj>DVOR d.o.o., OIB 43760731533</izvorni_sadrzaj>
    <derivirana_varijabla naziv="DomainObject.Predmet.ProtustrankaNazivFormatedOIB_1">DVOR d.o.o., OIB 43760731533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DVOR d.o.o.</item>
    </izvorni_sadrzaj>
    <derivirana_varijabla naziv="DomainObject.Predmet.ProtuStrankaListFormated_1">
      <item>DVOR d.o.o.</item>
    </derivirana_varijabla>
  </DomainObject.Predmet.ProtuStrankaListFormated>
  <DomainObject.Predmet.ProtuStrankaListFormatedOIB>
    <izvorni_sadrzaj>
      <item>DVOR d.o.o., OIB 43760731533</item>
    </izvorni_sadrzaj>
    <derivirana_varijabla naziv="DomainObject.Predmet.ProtuStrankaListFormatedOIB_1">
      <item>DVOR d.o.o., OIB 43760731533</item>
    </derivirana_varijabla>
  </DomainObject.Predmet.ProtuStrankaListFormatedOIB>
  <DomainObject.Predmet.ProtuStrankaListFormatedWithAdress>
    <izvorni_sadrzaj>
      <item>DVOR d.o.o., 1. Maja 52, 51000 Rijeka</item>
    </izvorni_sadrzaj>
    <derivirana_varijabla naziv="DomainObject.Predmet.ProtuStrankaListFormatedWithAdress_1">
      <item>DVOR d.o.o., 1. Maja 52, 51000 Rijeka</item>
    </derivirana_varijabla>
  </DomainObject.Predmet.ProtuStrankaListFormatedWithAdress>
  <DomainObject.Predmet.ProtuStrankaListFormatedWithAdressOIB>
    <izvorni_sadrzaj>
      <item>DVOR d.o.o., OIB 43760731533, 1. Maja 52, 51000 Rijeka</item>
    </izvorni_sadrzaj>
    <derivirana_varijabla naziv="DomainObject.Predmet.ProtuStrankaListFormatedWithAdressOIB_1">
      <item>DVOR d.o.o., OIB 43760731533, 1. Maja 52, 51000 Rijeka</item>
    </derivirana_varijabla>
  </DomainObject.Predmet.ProtuStrankaListFormatedWithAdressOIB>
  <DomainObject.Predmet.ProtuStrankaListNazivFormated>
    <izvorni_sadrzaj>
      <item>DVOR d.o.o.</item>
    </izvorni_sadrzaj>
    <derivirana_varijabla naziv="DomainObject.Predmet.ProtuStrankaListNazivFormated_1">
      <item>DVOR d.o.o.</item>
    </derivirana_varijabla>
  </DomainObject.Predmet.ProtuStrankaListNazivFormated>
  <DomainObject.Predmet.ProtuStrankaListNazivFormatedOIB>
    <izvorni_sadrzaj>
      <item>DVOR d.o.o., OIB 43760731533</item>
    </izvorni_sadrzaj>
    <derivirana_varijabla naziv="DomainObject.Predmet.ProtuStrankaListNazivFormatedOIB_1">
      <item>DVOR d.o.o., OIB 43760731533</item>
    </derivirana_varijabla>
  </DomainObject.Predmet.ProtuStrankaListNazivFormatedOIB>
  <DomainObject.Predmet.OstaliListFormated>
    <izvorni_sadrzaj>
      <item>Addiko Bank dioničko društvo</item>
      <item>ERSTE&amp;STEIERMÄRKISCHE BANKA dioničko društvo</item>
    </izvorni_sadrzaj>
    <derivirana_varijabla naziv="DomainObject.Predmet.OstaliListFormated_1">
      <item>Addiko Bank dioničko društvo</item>
      <item>ERSTE&amp;STEIERMÄRKISCHE BANKA dioničko društvo</item>
    </derivirana_varijabla>
  </DomainObject.Predmet.OstaliListFormated>
  <DomainObject.Predmet.OstaliListFormatedOIB>
    <izvorni_sadrzaj>
      <item>Addiko Bank dioničko društvo, OIB 14036333877</item>
      <item>ERSTE&amp;STEIERMÄRKISCHE BANKA dioničko društvo, OIB 23057039320</item>
    </izvorni_sadrzaj>
    <derivirana_varijabla naziv="DomainObject.Predmet.OstaliListFormatedOIB_1">
      <item>Addiko Bank dioničko društvo, OIB 14036333877</item>
      <item>ERSTE&amp;STEIERMÄRKISCHE BANKA dioničko društvo, OIB 23057039320</item>
    </derivirana_varijabla>
  </DomainObject.Predmet.OstaliListFormatedOIB>
  <DomainObject.Predmet.OstaliListFormatedWithAdress>
    <izvorni_sadrzaj>
      <item>Addiko Bank dioničko društvo, Slavonska avenija 6, 10000 Zagreb</item>
      <item>ERSTE&amp;STEIERMÄRKISCHE BANKA dioničko društvo, Jadranski Trg 3/a, 51000 Rijeka</item>
    </izvorni_sadrzaj>
    <derivirana_varijabla naziv="DomainObject.Predmet.OstaliListFormatedWithAdress_1">
      <item>Addiko Bank dioničko društvo, Slavonska avenija 6,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ERSTE&amp;STEIERMÄRKISCHE BANKA dioničko društvo, OIB 23057039320, Jadranski Trg 3/a, 51000 Rijeka</item>
    </izvorni_sadrzaj>
    <derivirana_varijabla naziv="DomainObject.Predmet.OstaliListFormatedWithAdressOIB_1">
      <item>Addiko Bank dioničko društvo, OIB 14036333877, Slavonska avenija 6,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Addiko Bank dioničko društvo</item>
      <item>ERSTE&amp;STEIERMÄRKISCHE BANKA dioničko društvo</item>
    </izvorni_sadrzaj>
    <derivirana_varijabla naziv="DomainObject.Predmet.OstaliListNazivFormated_1">
      <item>Addiko Bank dioničko društvo</item>
      <item>ERSTE&amp;STEIERMÄRKISCHE BANKA dioničko društvo</item>
    </derivirana_varijabla>
  </DomainObject.Predmet.OstaliListNazivFormated>
  <DomainObject.Predmet.OstaliListNazivFormatedOIB>
    <izvorni_sadrzaj>
      <item>Addiko Bank dioničko društvo, OIB 14036333877</item>
      <item>ERSTE&amp;STEIERMÄRKISCHE BANKA dioničko društvo, OIB 23057039320</item>
    </izvorni_sadrzaj>
    <derivirana_varijabla naziv="DomainObject.Predmet.OstaliListNazivFormatedOIB_1">
      <item>Addiko Bank dioničko društvo, OIB 14036333877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DVOR d.o.o.</izvorni_sadrzaj>
    <derivirana_varijabla naziv="DomainObject.Predmet.ProtustrankaIDrugi_1">DVOR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DVOR d.o.o., OIB 43760731533, 1. Maja 52, 51000 Rijeka</izvorni_sadrzaj>
    <derivirana_varijabla naziv="DomainObject.Predmet.ProtustrankaIDrugiAdressOIB_1">DVOR d.o.o., OIB 43760731533, 1. Maja 52,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DVOR d.o.o.</item>
      <item>Addiko Bank dioničko društvo</item>
      <item>ERSTE&amp;STEIERMÄRKISCHE BANKA dioničko društvo</item>
    </izvorni_sadrzaj>
    <derivirana_varijabla naziv="DomainObject.Predmet.SudioniciListNaziv_1">
      <item>FINA  Rijeka</item>
      <item>DVOR d.o.o.</item>
      <item>Addiko Bank dioničko društvo</item>
      <item>ERSTE&amp;STEIERMÄRKISCHE BANKA dioničko društvo</item>
    </derivirana_varijabla>
  </DomainObject.Predmet.SudioniciListNaziv>
  <DomainObject.Predmet.SudioniciListAdressOIB>
    <izvorni_sadrzaj>
      <item>FINA  Rijeka, OIB 85821130368, Frana Kurelca 8,51000 Rijeka</item>
      <item>DVOR d.o.o., OIB 43760731533, 1. Maja 52,51000 Rijeka</item>
      <item>Addiko Bank dioničko društvo, OIB 14036333877, Slavonska avenija 6,10000 Zagreb</item>
      <item>ERSTE&amp;STEIERMÄRKISCHE BANKA dioničko društvo, OIB 23057039320, Jadranski Trg 3/a,51000 Rijeka</item>
    </izvorni_sadrzaj>
    <derivirana_varijabla naziv="DomainObject.Predmet.SudioniciListAdressOIB_1">
      <item>FINA  Rijeka, OIB 85821130368, Frana Kurelca 8,51000 Rijeka</item>
      <item>DVOR d.o.o., OIB 43760731533, 1. Maja 52,51000 Rijeka</item>
      <item>Addiko Bank dioničko društvo, OIB 14036333877, Slavonska avenija 6,10000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43760731533</item>
      <item>, OIB 14036333877</item>
      <item>, OIB 23057039320</item>
    </izvorni_sadrzaj>
    <derivirana_varijabla naziv="DomainObject.Predmet.SudioniciListNazivOIB_1">
      <item>, OIB 85821130368</item>
      <item>, OIB 43760731533</item>
      <item>, OIB 14036333877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1049</properties:Words>
  <properties:Characters>5669</properties:Characters>
  <properties:Lines>164</properties:Lines>
  <properties:Paragraphs>57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6960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2017-02-01T12:45:00Z</dcterms:created>
  <dc:creator>dfumic</dc:creator>
  <cp:lastModifiedBy>Danijela Fumić</cp:lastModifiedBy>
  <cp:lastPrinted>2011-01-31T13:08:00Z</cp:lastPrinted>
  <dcterms:modified xmlns:xsi="http://www.w3.org/2001/XMLSchema-instance" xsi:type="dcterms:W3CDTF">2017-02-01T12:47:00Z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