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655f" w14:paraId="616655f" w:rsidRDefault="005F2D3B" w:rsidP="005F2D3B" w:rsidR="005F2D3B">
      <w:pPr>
        <w:spacing w:after="0"/>
        <w:jc w:val="right"/>
        <w15:collapsed w:val="false"/>
      </w:pPr>
      <w:bookmarkStart w:name="_GoBack" w:id="0"/>
      <w:bookmarkEnd w:id="0"/>
      <w:r>
        <w:t>Poslovni broj: 3 St-312/16-5</w:t>
      </w:r>
    </w:p>
    <w:p w:rsidRDefault="005F2D3B" w:rsidP="005F2D3B" w:rsidR="005F2D3B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5F2D3B" w:rsidP="005F2D3B" w:rsidR="005F2D3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5F2D3B" w:rsidP="005F2D3B" w:rsidR="005F2D3B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5F2D3B" w:rsidP="005F2D3B" w:rsidR="005F2D3B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5F2D3B" w:rsidP="005F2D3B" w:rsidR="005F2D3B">
      <w:pPr>
        <w:spacing w:after="0"/>
        <w:rPr>
          <w:lang w:eastAsia="hr-HR"/>
        </w:rPr>
      </w:pP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  <w:jc w:val="center"/>
      </w:pPr>
      <w:r>
        <w:t>U  I M E  R E P U B L I K E  H R V A T S K E</w:t>
      </w: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  <w:jc w:val="center"/>
      </w:pPr>
      <w:r>
        <w:t>R J E Š E NJ E</w:t>
      </w: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  <w:jc w:val="both"/>
        <w:rPr>
          <w:szCs w:val="20"/>
        </w:rPr>
      </w:pPr>
      <w:r>
        <w:tab/>
        <w:t>Trgovački sud u Varaždinu, po sucu toga suda Jasni Lekić, kao stečajnom sucu, u predmetu u povodu zahtjeva Financijske agencije Regionalni centar Zagreb, Podružnica Varaždin, Augusta Cesarca 2, Varaždin, za pokretanje skraćenog stečajnog postupka protiv dužnika SHREK jednostavno društvo s ograničenom odgovornošću za ugostiteljstvo i usluge, skraćena tvrtka: SHREK j.d.o.o. Varaždin, Zagrebačka 174, MBS: 070122059, OIB: 94775920719, dana 05. svibnja 2016. godine</w:t>
      </w:r>
    </w:p>
    <w:p w:rsidRDefault="005F2D3B" w:rsidP="005F2D3B" w:rsidR="005F2D3B">
      <w:pPr>
        <w:spacing w:after="0"/>
        <w:jc w:val="both"/>
      </w:pPr>
    </w:p>
    <w:p w:rsidRDefault="005F2D3B" w:rsidP="005F2D3B" w:rsidR="005F2D3B">
      <w:pPr>
        <w:spacing w:after="0"/>
        <w:jc w:val="center"/>
      </w:pPr>
      <w:r>
        <w:t>r i j e š i o  j e</w:t>
      </w: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  <w:jc w:val="both"/>
      </w:pPr>
      <w:r>
        <w:tab/>
        <w:t>I/ Otvara se stečajni postupak nad stečajnim dužnikom SHREK jednostavno društvo s ograničenom odgovornošću za ugostiteljstvo i usluge, skraćena tvrtka: SHREK j.d.o.o. Varaždin, Zagrebačka 174, MBS: 070122059, OIB: 94775920719, s danom 05. svibnja 2016. u 14,30 sati.</w:t>
      </w:r>
    </w:p>
    <w:p w:rsidRDefault="005F2D3B" w:rsidP="005F2D3B" w:rsidR="005F2D3B">
      <w:pPr>
        <w:spacing w:after="0"/>
        <w:jc w:val="both"/>
      </w:pPr>
    </w:p>
    <w:p w:rsidRDefault="005F2D3B" w:rsidP="005F2D3B" w:rsidR="005F2D3B">
      <w:pPr>
        <w:spacing w:after="0"/>
        <w:jc w:val="both"/>
        <w:rPr>
          <w:szCs w:val="20"/>
        </w:rPr>
      </w:pPr>
      <w:r>
        <w:tab/>
        <w:t>II/ Zaključuje se stečajni postupak nad stečajnim dužnikom SHREK jednostavno društvo s ograničenom odgovornošću za ugostiteljstvo i usluge, skraćena tvrtka: SHREK j.d.o.o. Varaždin, Zagrebačka 174, MBS: 070122059, OIB: 94775920719.</w:t>
      </w:r>
    </w:p>
    <w:p w:rsidRDefault="005F2D3B" w:rsidP="005F2D3B" w:rsidR="005F2D3B">
      <w:pPr>
        <w:spacing w:after="0"/>
        <w:jc w:val="both"/>
      </w:pPr>
    </w:p>
    <w:p w:rsidRDefault="005F2D3B" w:rsidP="005F2D3B" w:rsidR="005F2D3B">
      <w:pPr>
        <w:spacing w:after="0"/>
        <w:jc w:val="both"/>
      </w:pPr>
      <w:r>
        <w:tab/>
        <w:t>III/ Za stečajnog upravitelja imenuje se Lidija Lesar iz Čakovca, Travnička 26, OIB: 29389899347.</w:t>
      </w:r>
    </w:p>
    <w:p w:rsidRDefault="005F2D3B" w:rsidP="005F2D3B" w:rsidR="005F2D3B">
      <w:pPr>
        <w:spacing w:after="0"/>
        <w:jc w:val="both"/>
        <w:rPr>
          <w:color w:val="FF0000"/>
        </w:rPr>
      </w:pPr>
    </w:p>
    <w:p w:rsidRDefault="005F2D3B" w:rsidP="005F2D3B" w:rsidR="005F2D3B">
      <w:pPr>
        <w:spacing w:after="0"/>
        <w:jc w:val="both"/>
      </w:pPr>
      <w:r>
        <w:tab/>
        <w:t>IV/ Ovo rješenje i osnova zaključenja stečajnog postupka objavljuje se na e-Oglasnoj ploči suda sa današnjim danom, zabilježuje se u sudskom registru ovoga suda, a nakon pravomoćnosti ovog rješenja društvo će se brisati iz sudskog registra ovoga suda.</w:t>
      </w:r>
    </w:p>
    <w:p w:rsidRDefault="005F2D3B" w:rsidP="005F2D3B" w:rsidR="005F2D3B">
      <w:pPr>
        <w:spacing w:after="0"/>
        <w:jc w:val="both"/>
      </w:pP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  <w:jc w:val="center"/>
      </w:pPr>
      <w:r>
        <w:t>Obrazloženje</w:t>
      </w: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  <w:jc w:val="both"/>
      </w:pPr>
      <w:r>
        <w:tab/>
        <w:t xml:space="preserve">Predlagatelj je dana 25. veljače 2016.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  <w:jc w:val="center"/>
      </w:pPr>
      <w:r>
        <w:t>U Varaždinu, 05. svibnja 2016. godine</w:t>
      </w:r>
    </w:p>
    <w:p w:rsidRDefault="005F2D3B" w:rsidP="005F2D3B" w:rsidR="005F2D3B">
      <w:pPr>
        <w:spacing w:after="0"/>
        <w:jc w:val="center"/>
      </w:pPr>
    </w:p>
    <w:p w:rsidRDefault="005F2D3B" w:rsidP="005F2D3B" w:rsidR="005F2D3B">
      <w:pPr>
        <w:spacing w:after="0"/>
      </w:pPr>
      <w:r>
        <w:t xml:space="preserve">                                                                                                  </w:t>
      </w:r>
    </w:p>
    <w:p w:rsidRDefault="005F2D3B" w:rsidP="005F2D3B" w:rsidR="005F2D3B">
      <w:pPr>
        <w:spacing w:after="0"/>
      </w:pPr>
      <w:r>
        <w:t xml:space="preserve">     </w:t>
      </w:r>
    </w:p>
    <w:p w:rsidRDefault="005F2D3B" w:rsidP="005F2D3B" w:rsidR="005F2D3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STEČAJNI SUDAC:</w:t>
      </w: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Jasna Lekić</w:t>
      </w: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</w:pPr>
      <w:r>
        <w:t xml:space="preserve">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5F2D3B" w:rsidP="005F2D3B" w:rsidR="005F2D3B">
      <w:pPr>
        <w:spacing w:after="0"/>
      </w:pPr>
      <w:r>
        <w:t xml:space="preserve"> </w:t>
      </w:r>
    </w:p>
    <w:p w:rsidRDefault="005F2D3B" w:rsidP="005F2D3B" w:rsidR="005F2D3B">
      <w:pPr>
        <w:spacing w:after="0"/>
      </w:pPr>
      <w:r>
        <w:t xml:space="preserve">                              </w:t>
      </w:r>
    </w:p>
    <w:p w:rsidRDefault="005F2D3B" w:rsidP="005F2D3B" w:rsidR="005F2D3B">
      <w:pPr>
        <w:spacing w:after="0"/>
      </w:pPr>
      <w:r>
        <w:tab/>
        <w:t>UPUTA O PRAVNOM LIJEKU:</w:t>
      </w: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5F2D3B" w:rsidP="005F2D3B" w:rsidR="005F2D3B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</w:pPr>
      <w:r>
        <w:t>DNA:</w:t>
      </w:r>
    </w:p>
    <w:p w:rsidRDefault="005F2D3B" w:rsidP="005F2D3B" w:rsidR="005F2D3B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F2D3B" w:rsidP="005F2D3B" w:rsidR="005F2D3B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5F2D3B" w:rsidP="005F2D3B" w:rsidR="005F2D3B">
      <w:pPr>
        <w:numPr>
          <w:ilvl w:val="0"/>
          <w:numId w:val="47"/>
        </w:numPr>
        <w:spacing w:after="0"/>
      </w:pPr>
      <w:r>
        <w:t>Dužnik SHREK j.d.o.o. Varaždin, Zagrebačka 174</w:t>
      </w:r>
    </w:p>
    <w:p w:rsidRDefault="005F2D3B" w:rsidP="005F2D3B" w:rsidR="005F2D3B">
      <w:pPr>
        <w:numPr>
          <w:ilvl w:val="0"/>
          <w:numId w:val="47"/>
        </w:numPr>
        <w:spacing w:after="0"/>
      </w:pPr>
      <w:r>
        <w:t>Direktor dužnika Tea Šestanj iz Varaždina, Koprivnička 4/B</w:t>
      </w:r>
    </w:p>
    <w:p w:rsidRDefault="005F2D3B" w:rsidP="005F2D3B" w:rsidR="005F2D3B">
      <w:pPr>
        <w:numPr>
          <w:ilvl w:val="0"/>
          <w:numId w:val="47"/>
        </w:numPr>
        <w:spacing w:after="0"/>
      </w:pPr>
      <w:r>
        <w:t>Sudski registar ovoga suda radi zabilježbe (odmah i nakon pravomoćnosti)</w:t>
      </w:r>
      <w:r>
        <w:rPr>
          <w:rFonts w:eastAsia="Calibri"/>
        </w:rPr>
        <w:t xml:space="preserve"> </w:t>
      </w:r>
    </w:p>
    <w:p w:rsidRDefault="005F2D3B" w:rsidP="005F2D3B" w:rsidR="005F2D3B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5F2D3B" w:rsidP="005F2D3B" w:rsidR="005F2D3B">
      <w:pPr>
        <w:numPr>
          <w:ilvl w:val="0"/>
          <w:numId w:val="47"/>
        </w:numPr>
        <w:spacing w:after="0"/>
        <w:rPr>
          <w:color w:val="FF0000"/>
        </w:rPr>
      </w:pPr>
      <w:r>
        <w:t>Stečajna upraviteljica Lidija Lesar iz Čakovca, Travnička 26</w:t>
      </w:r>
    </w:p>
    <w:p w:rsidRDefault="005F2D3B" w:rsidP="005F2D3B" w:rsidR="005F2D3B">
      <w:pPr>
        <w:numPr>
          <w:ilvl w:val="0"/>
          <w:numId w:val="47"/>
        </w:numPr>
        <w:spacing w:after="0"/>
      </w:pPr>
      <w:r>
        <w:t>e-Oglasna ploča suda</w:t>
      </w:r>
    </w:p>
    <w:p w:rsidRDefault="005F2D3B" w:rsidP="005F2D3B" w:rsidR="005F2D3B">
      <w:pPr>
        <w:spacing w:after="0"/>
      </w:pPr>
    </w:p>
    <w:p w:rsidRDefault="005F2D3B" w:rsidP="005F2D3B" w:rsidR="005F2D3B">
      <w:pPr>
        <w:spacing w:after="0"/>
      </w:pPr>
    </w:p>
    <w:p w:rsidRDefault="00FC65A6" w:rsidP="005F2D3B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5A6" w:rsidP="00537B78" w:rsidR="00FC65A6">
      <w:r>
        <w:separator/>
      </w:r>
    </w:p>
  </w:endnote>
  <w:endnote w:id="0" w:type="continuationSeparator">
    <w:p w:rsidRDefault="00FC65A6" w:rsidP="00537B78" w:rsidR="00FC6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5A6" w:rsidP="00537B78" w:rsidR="00FC65A6">
      <w:r>
        <w:separator/>
      </w:r>
    </w:p>
  </w:footnote>
  <w:footnote w:id="0" w:type="continuationSeparator">
    <w:p w:rsidRDefault="00FC65A6" w:rsidP="00537B78" w:rsidR="00FC65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D3B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A2D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5A6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444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St-312/2016-5</izvorni_sadrzaj>
    <derivirana_varijabla naziv="DomainObject.Oznaka_1">St-312/2016-5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St-312/2016</izvorni_sadrzaj>
    <derivirana_varijabla naziv="DomainObject.Predmet.OznakaBroj_1">St-312/2016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SHREK jednostavno društvo s ograničenom odgovornošću za ugostiteljstvo i usluge</izvorni_sadrzaj>
    <derivirana_varijabla naziv="DomainObject.Predmet.ProtustrankaFormated_1">  SHREK jednostavno društvo s ograničenom odgovornošću za ugostiteljstvo i usluge</derivirana_varijabla>
  </DomainObject.Predmet.ProtustrankaFormated>
  <DomainObject.Predmet.ProtustrankaFormatedOIB>
    <izvorni_sadrzaj>  SHREK jednostavno društvo s ograničenom odgovornošću za ugostiteljstvo i usluge, OIB 94775920719</izvorni_sadrzaj>
    <derivirana_varijabla naziv="DomainObject.Predmet.ProtustrankaFormatedOIB_1">  SHREK jednostavno društvo s ograničenom odgovornošću za ugostiteljstvo i usluge, OIB 94775920719</derivirana_varijabla>
  </DomainObject.Predmet.ProtustrankaFormatedOIB>
  <DomainObject.Predmet.ProtustrankaFormatedWithAdress>
    <izvorni_sadrzaj> SHREK jednostavno društvo s ograničenom odgovornošću za ugostiteljstvo i usluge, Zagrebačka 174, 42000 Varaždin</izvorni_sadrzaj>
    <derivirana_varijabla naziv="DomainObject.Predmet.ProtustrankaFormatedWithAdress_1"> SHREK jednostavno društvo s ograničenom odgovornošću za ugostiteljstvo i usluge, Zagrebačka 174, 42000 Varaždin</derivirana_varijabla>
  </DomainObject.Predmet.ProtustrankaFormatedWithAdress>
  <DomainObject.Predmet.ProtustrankaFormatedWithAdressOIB>
    <izvorni_sadrzaj> SHREK jednostavno društvo s ograničenom odgovornošću za ugostiteljstvo i usluge, OIB 94775920719, Zagrebačka 174, 42000 Varaždin</izvorni_sadrzaj>
    <derivirana_varijabla naziv="DomainObject.Predmet.ProtustrankaFormatedWithAdressOIB_1"> SHREK jednostavno društvo s ograničenom odgovornošću za ugostiteljstvo i usluge, OIB 94775920719, Zagrebačka 174, 42000 Varaždin</derivirana_varijabla>
  </DomainObject.Predmet.ProtustrankaFormatedWithAdressOIB>
  <DomainObject.Predmet.ProtustrankaWithAdress>
    <izvorni_sadrzaj>SHREK jednostavno društvo s ograničenom odgovornošću za ugostiteljstvo i usluge Zagrebačka 174, 42000 Varaždin</izvorni_sadrzaj>
    <derivirana_varijabla naziv="DomainObject.Predmet.ProtustrankaWithAdress_1">SHREK jednostavno društvo s ograničenom odgovornošću za ugostiteljstvo i usluge Zagrebačka 174, 42000 Varaždin</derivirana_varijabla>
  </DomainObject.Predmet.ProtustrankaWithAdress>
  <DomainObject.Predmet.ProtustrankaWithAdressOIB>
    <izvorni_sadrzaj>SHREK jednostavno društvo s ograničenom odgovornošću za ugostiteljstvo i usluge, OIB 94775920719, Zagrebačka 174, 42000 Varaždin</izvorni_sadrzaj>
    <derivirana_varijabla naziv="DomainObject.Predmet.ProtustrankaWithAdressOIB_1">SHREK jednostavno društvo s ograničenom odgovornošću za ugostiteljstvo i usluge, OIB 94775920719, Zagrebačka 174, 42000 Varaždin</derivirana_varijabla>
  </DomainObject.Predmet.ProtustrankaWithAdressOIB>
  <DomainObject.Predmet.ProtustrankaNazivFormated>
    <izvorni_sadrzaj>SHREK jednostavno društvo s ograničenom odgovornošću za ugostiteljstvo i usluge</izvorni_sadrzaj>
    <derivirana_varijabla naziv="DomainObject.Predmet.ProtustrankaNazivFormated_1">SHREK jednostavno društvo s ograničenom odgovornošću za ugostiteljstvo i usluge</derivirana_varijabla>
  </DomainObject.Predmet.ProtustrankaNazivFormated>
  <DomainObject.Predmet.ProtustrankaNazivFormatedOIB>
    <izvorni_sadrzaj>SHREK jednostavno društvo s ograničenom odgovornošću za ugostiteljstvo i usluge, OIB 94775920719</izvorni_sadrzaj>
    <derivirana_varijabla naziv="DomainObject.Predmet.ProtustrankaNazivFormatedOIB_1">SHREK jednostavno društvo s ograničenom odgovornošću za ugostiteljstvo i usluge, OIB 94775920719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46316.47</izvorni_sadrzaj>
    <derivirana_varijabla naziv="DomainObject.Predmet.TrenutnaVrijednost_1">46316.47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SHREK jednostavno društvo s ograničenom odgovornošću za ugostiteljstvo i usluge</item>
    </izvorni_sadrzaj>
    <derivirana_varijabla naziv="DomainObject.Predmet.ProtuStrankaListFormated_1">
      <item>SHREK jednostavno društvo s ograničenom odgovornošću za ugostiteljstvo i usluge</item>
    </derivirana_varijabla>
  </DomainObject.Predmet.ProtuStrankaListFormated>
  <DomainObject.Predmet.ProtuStrankaListFormatedOIB>
    <izvorni_sadrzaj>
      <item>SHREK jednostavno društvo s ograničenom odgovornošću za ugostiteljstvo i usluge, OIB 94775920719</item>
    </izvorni_sadrzaj>
    <derivirana_varijabla naziv="DomainObject.Predmet.ProtuStrankaListFormatedOIB_1">
      <item>SHREK jednostavno društvo s ograničenom odgovornošću za ugostiteljstvo i usluge, OIB 94775920719</item>
    </derivirana_varijabla>
  </DomainObject.Predmet.ProtuStrankaListFormatedOIB>
  <DomainObject.Predmet.ProtuStrankaListFormatedWithAdress>
    <izvorni_sadrzaj>
      <item>SHREK jednostavno društvo s ograničenom odgovornošću za ugostiteljstvo i usluge, Zagrebačka 174, 42000 Varaždin</item>
    </izvorni_sadrzaj>
    <derivirana_varijabla naziv="DomainObject.Predmet.ProtuStrankaListFormatedWithAdress_1">
      <item>SHREK jednostavno društvo s ograničenom odgovornošću za ugostiteljstvo i usluge, Zagrebačka 174, 42000 Varaždin</item>
    </derivirana_varijabla>
  </DomainObject.Predmet.ProtuStrankaListFormatedWithAdress>
  <DomainObject.Predmet.ProtuStrankaListFormatedWithAdressOIB>
    <izvorni_sadrzaj>
      <item>SHREK jednostavno društvo s ograničenom odgovornošću za ugostiteljstvo i usluge, OIB 94775920719, Zagrebačka 174, 42000 Varaždin</item>
    </izvorni_sadrzaj>
    <derivirana_varijabla naziv="DomainObject.Predmet.ProtuStrankaListFormatedWithAdressOIB_1">
      <item>SHREK jednostavno društvo s ograničenom odgovornošću za ugostiteljstvo i usluge, OIB 94775920719, Zagrebačka 174, 42000 Varaždin</item>
    </derivirana_varijabla>
  </DomainObject.Predmet.ProtuStrankaListFormatedWithAdressOIB>
  <DomainObject.Predmet.ProtuStrankaListNazivFormated>
    <izvorni_sadrzaj>
      <item>SHREK jednostavno društvo s ograničenom odgovornošću za ugostiteljstvo i usluge</item>
    </izvorni_sadrzaj>
    <derivirana_varijabla naziv="DomainObject.Predmet.ProtuStrankaListNazivFormated_1">
      <item>SHREK jednostavno društvo s ograničenom odgovornošću za ugostiteljstvo i usluge</item>
    </derivirana_varijabla>
  </DomainObject.Predmet.ProtuStrankaListNazivFormated>
  <DomainObject.Predmet.ProtuStrankaListNazivFormatedOIB>
    <izvorni_sadrzaj>
      <item>SHREK jednostavno društvo s ograničenom odgovornošću za ugostiteljstvo i usluge, OIB 94775920719</item>
    </izvorni_sadrzaj>
    <derivirana_varijabla naziv="DomainObject.Predmet.ProtuStrankaListNazivFormatedOIB_1">
      <item>SHREK jednostavno društvo s ograničenom odgovornošću za ugostiteljstvo i usluge, OIB 94775920719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>St-312/2016-5</izvorni_sadrzaj>
    <derivirana_varijabla naziv="DomainObject.PoslovniBrojDokumenta_1">St-312/2016-5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SHREK jednostavno društvo s ograničenom odgovornošću za ugostiteljstvo i usluge</izvorni_sadrzaj>
    <derivirana_varijabla naziv="DomainObject.Predmet.ProtustrankaIDrugi_1">SHREK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SHREK jednostavno društvo s ograničenom odgovornošću za ugostiteljstvo i usluge, OIB 94775920719, Zagrebačka 174, 42000 Varaždin</izvorni_sadrzaj>
    <derivirana_varijabla naziv="DomainObject.Predmet.ProtustrankaIDrugiAdressOIB_1">SHREK jednostavno društvo s ograničenom odgovornošću za ugostiteljstvo i usluge, OIB 94775920719, Zagrebačka 174,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SHREK jednostavno društvo s ograničenom odgovornošću za ugostiteljstvo i usluge</item>
      <item>E-oglasna ploča</item>
      <item>Sudski registar</item>
    </izvorni_sadrzaj>
    <derivirana_varijabla naziv="DomainObject.Predmet.SudioniciListNaziv_1">
      <item>Financijska agencija</item>
      <item>SHREK jednostavno društvo s ograničenom odgovornošću za ugostiteljstvo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SHREK jednostavno društvo s ograničenom odgovornošću za ugostiteljstvo i usluge, OIB 94775920719, Zagrebačka 174,42000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SHREK jednostavno društvo s ograničenom odgovornošću za ugostiteljstvo i usluge, OIB 94775920719, Zagrebačka 174,42000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5B494-B0EF-4F5F-BA4B-8AD5CA469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3011</properties:Characters>
  <properties:Lines>93</properties:Lines>
  <properties:Paragraphs>30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2016-05-05T10:31:00Z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