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1f68" w14:paraId="3521f68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87AE8" w:rsidR="008672A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3E7E28">
        <w:t xml:space="preserve">FINANCIJSKA AGENCIJA OIB: 85821130368, Regionalni centar Osijek, L. </w:t>
      </w:r>
      <w:proofErr w:type="spellStart"/>
      <w:r w:rsidR="003E7E28">
        <w:t>Jägera</w:t>
      </w:r>
      <w:proofErr w:type="spellEnd"/>
      <w:r w:rsidR="003E7E28">
        <w:t xml:space="preserve"> 3, Osijek, </w:t>
      </w:r>
      <w:r>
        <w:t xml:space="preserve">za otvaranje stečajnog postupka nad dužnikom </w:t>
      </w:r>
      <w:r w:rsidR="003E7E28">
        <w:t>HOBLIĆ j.d.o.o., Vinkovci, Ivana Kozarca 43, MBS: 030150340, OIB: 88979318953</w:t>
      </w:r>
      <w:r w:rsidR="00A16C5A">
        <w:rPr>
          <w:color w:val="000000"/>
        </w:rPr>
        <w:t xml:space="preserve">, dana </w:t>
      </w:r>
      <w:r w:rsidR="003E7E28">
        <w:rPr>
          <w:color w:val="000000"/>
        </w:rPr>
        <w:t>25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E87AE8" w:rsidP="00E87AE8" w:rsidR="00E87AE8">
      <w:pPr>
        <w:ind w:firstLine="708"/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1379CF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E87AE8">
        <w:t>HOBLIĆ j.d.o.o., Vinkovci, Ivana Kozarca 43, MBS: 030150340, OIB: 88979318953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68E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67F48">
        <w:rPr>
          <w:b/>
          <w:u w:val="single"/>
        </w:rPr>
        <w:t>5</w:t>
      </w:r>
      <w:r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1379CF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0784">
      <w:pPr>
        <w:jc w:val="both"/>
      </w:pPr>
      <w:r>
        <w:t>-zakonski zastupnik dužnika</w:t>
      </w:r>
      <w:r w:rsidR="005368E5">
        <w:t xml:space="preserve"> – direktor </w:t>
      </w:r>
      <w:r w:rsidR="00E87AE8" w:rsidRPr="00E87AE8">
        <w:t xml:space="preserve">Goran </w:t>
      </w:r>
      <w:proofErr w:type="spellStart"/>
      <w:r w:rsidR="00E87AE8" w:rsidRPr="00E87AE8">
        <w:t>Saračević</w:t>
      </w:r>
      <w:proofErr w:type="spellEnd"/>
      <w:r w:rsidR="00E87AE8" w:rsidRPr="00E87AE8">
        <w:t>, OIB: 42744243290</w:t>
      </w:r>
      <w:r w:rsidR="005368E5">
        <w:t xml:space="preserve">, </w:t>
      </w:r>
      <w:r w:rsidR="00E87AE8" w:rsidRPr="00E87AE8">
        <w:t>Vinkovci, Ivana Kozarca 41</w:t>
      </w:r>
    </w:p>
    <w:p w:rsidRDefault="00A60784" w:rsidP="00A170A4" w:rsidR="00A6078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87AE8">
        <w:t>25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E87AE8" w:rsidR="00E87AE8">
      <w:pPr>
        <w:pStyle w:val="Odlomakpopisa"/>
        <w:numPr>
          <w:ilvl w:val="0"/>
          <w:numId w:val="10"/>
        </w:numPr>
        <w:jc w:val="both"/>
      </w:pPr>
      <w:r w:rsidRPr="00E87AE8">
        <w:rPr>
          <w:color w:val="000000"/>
        </w:rPr>
        <w:t>zakonski zastupnik</w:t>
      </w:r>
      <w:r w:rsidR="00527AA7" w:rsidRPr="00E87AE8">
        <w:rPr>
          <w:color w:val="000000"/>
        </w:rPr>
        <w:t xml:space="preserve"> dužnika</w:t>
      </w:r>
      <w:r w:rsidR="00C342B1" w:rsidRPr="00C342B1">
        <w:t xml:space="preserve"> </w:t>
      </w:r>
      <w:r w:rsidR="00E87AE8" w:rsidRPr="00E87AE8">
        <w:t xml:space="preserve">Goran </w:t>
      </w:r>
      <w:proofErr w:type="spellStart"/>
      <w:r w:rsidR="00E87AE8" w:rsidRPr="00E87AE8">
        <w:t>Saračević</w:t>
      </w:r>
      <w:proofErr w:type="spellEnd"/>
      <w:r w:rsidR="00CC5FAF">
        <w:t xml:space="preserve">, </w:t>
      </w:r>
      <w:r w:rsidR="00E87AE8" w:rsidRPr="00E87AE8">
        <w:t xml:space="preserve">Vinkovci, Ivana Kozarca 41 </w:t>
      </w:r>
    </w:p>
    <w:p w:rsidRDefault="00527AA7" w:rsidP="00E87AE8" w:rsidR="0033460E" w:rsidRPr="00CC5FAF">
      <w:pPr>
        <w:pStyle w:val="Odlomakpopisa"/>
        <w:numPr>
          <w:ilvl w:val="0"/>
          <w:numId w:val="10"/>
        </w:numPr>
        <w:jc w:val="both"/>
      </w:pPr>
      <w:r w:rsidRPr="00E87AE8">
        <w:rPr>
          <w:color w:val="000000"/>
        </w:rPr>
        <w:t xml:space="preserve">R </w:t>
      </w:r>
      <w:r w:rsidR="0044216B" w:rsidRPr="00E87AE8">
        <w:rPr>
          <w:color w:val="000000"/>
        </w:rPr>
        <w:t>1</w:t>
      </w:r>
      <w:r w:rsidR="0091573D" w:rsidRPr="00E87AE8">
        <w:rPr>
          <w:color w:val="000000"/>
        </w:rPr>
        <w:t>5</w:t>
      </w:r>
      <w:r w:rsidR="0044216B" w:rsidRPr="00E87AE8">
        <w:rPr>
          <w:color w:val="000000"/>
        </w:rPr>
        <w:t>.11.2018</w:t>
      </w:r>
      <w:r w:rsidRPr="00E87AE8">
        <w:rPr>
          <w:color w:val="000000"/>
        </w:rPr>
        <w:t>. u 9,</w:t>
      </w:r>
      <w:r w:rsidR="00CC5FAF" w:rsidRPr="00E87AE8">
        <w:rPr>
          <w:color w:val="000000"/>
        </w:rPr>
        <w:t>15</w:t>
      </w:r>
      <w:r w:rsidR="0044216B" w:rsidRPr="00E87AE8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B71" w:rsidR="00EA4B71">
      <w:r>
        <w:separator/>
      </w:r>
    </w:p>
  </w:endnote>
  <w:endnote w:id="0" w:type="continuationSeparator">
    <w:p w:rsidRDefault="00EA4B71" w:rsidR="00EA4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B71" w:rsidR="00EA4B71">
      <w:r>
        <w:separator/>
      </w:r>
    </w:p>
  </w:footnote>
  <w:footnote w:id="0" w:type="continuationSeparator">
    <w:p w:rsidRDefault="00EA4B71" w:rsidR="00EA4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1E74AE" w:rsidR="001E74AE">
    <w:pPr>
      <w:jc w:val="right"/>
    </w:pPr>
    <w:r>
      <w:tab/>
    </w:r>
    <w:r>
      <w:tab/>
    </w:r>
    <w:r w:rsidR="001E74AE">
      <w:t>7 St-1152/18-8</w:t>
    </w:r>
  </w:p>
  <w:p w:rsidRDefault="00D24D5E" w:rsidP="00D24D5E" w:rsidR="00D24D5E">
    <w:pPr>
      <w:jc w:val="right"/>
    </w:pP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1E74A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C7BB2"/>
    <w:rsid w:val="003E4C50"/>
    <w:rsid w:val="003E7952"/>
    <w:rsid w:val="003E7E28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22C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7AE8"/>
    <w:rsid w:val="00E920EE"/>
    <w:rsid w:val="00E93FB9"/>
    <w:rsid w:val="00E948EE"/>
    <w:rsid w:val="00EA232D"/>
    <w:rsid w:val="00EA348E"/>
    <w:rsid w:val="00EA4B71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B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C7B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7B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B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B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B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C7B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7B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B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B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St-1152/2018</izvorni_sadrzaj>
    <derivirana_varijabla naziv="DomainObject.Predmet.OznakaBroj_1">St-1152/2018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HOBLIĆ j.d.o.o. za proizvodnju i trgovinu zastupanog po punomoćniku Goran Saračević</izvorni_sadrzaj>
    <derivirana_varijabla naziv="DomainObject.Predmet.ProtustrankaFormated_1">  HOBLIĆ j.d.o.o. za proizvodnju i trgovinu zastupanog po punomoćniku Goran Saračević</derivirana_varijabla>
  </DomainObject.Predmet.ProtustrankaFormated>
  <DomainObject.Predmet.ProtustrankaFormatedOIB>
    <izvorni_sadrzaj>  HOBLIĆ j.d.o.o. za proizvodnju i trgovinu, OIB 88979318953 zastupanog po punomoćniku Goran Saračević</izvorni_sadrzaj>
    <derivirana_varijabla naziv="DomainObject.Predmet.ProtustrankaFormatedOIB_1">  HOBLIĆ j.d.o.o. za proizvodnju i trgovinu, OIB 88979318953 zastupanog po punomoćniku Goran Saračević</derivirana_varijabla>
  </DomainObject.Predmet.ProtustrankaFormatedOIB>
  <DomainObject.Predmet.ProtustrankaFormatedWithAdress>
    <izvorni_sadrzaj> HOBLIĆ j.d.o.o. za proizvodnju i trgovinu, Ivana Kozarca 43, 32100 Vinkovci zastupanog po punomoćniku Goran Saračević</izvorni_sadrzaj>
    <derivirana_varijabla naziv="DomainObject.Predmet.ProtustrankaFormatedWithAdress_1"> HOBLIĆ j.d.o.o. za proizvodnju i trgovinu, Ivana Kozarca 43, 32100 Vinkovci zastupanog po punomoćniku Goran Saračević</derivirana_varijabla>
  </DomainObject.Predmet.ProtustrankaFormatedWithAdress>
  <DomainObject.Predmet.ProtustrankaFormatedWithAdressOIB>
    <izvorni_sadrzaj> HOBLIĆ j.d.o.o. za proizvodnju i trgovinu, OIB 88979318953, Ivana Kozarca 43, 32100 Vinkovci zastupanog po punomoćniku Goran Saračević</izvorni_sadrzaj>
    <derivirana_varijabla naziv="DomainObject.Predmet.ProtustrankaFormatedWithAdressOIB_1"> HOBLIĆ j.d.o.o. za proizvodnju i trgovinu, OIB 88979318953, Ivana Kozarca 43, 32100 Vinkovci zastupanog po punomoćniku Goran Saračević</derivirana_varijabla>
  </DomainObject.Predmet.ProtustrankaFormatedWithAdressOIB>
  <DomainObject.Predmet.ProtustrankaWithAdress>
    <izvorni_sadrzaj>HOBLIĆ j.d.o.o. za proizvodnju i trgovinu Ivana Kozarca 43, 32100 Vinkovci</izvorni_sadrzaj>
    <derivirana_varijabla naziv="DomainObject.Predmet.ProtustrankaWithAdress_1">HOBLIĆ j.d.o.o. za proizvodnju i trgovinu Ivana Kozarca 43, 32100 Vinkovci</derivirana_varijabla>
  </DomainObject.Predmet.ProtustrankaWithAdress>
  <DomainObject.Predmet.ProtustrankaWithAdressOIB>
    <izvorni_sadrzaj>HOBLIĆ j.d.o.o. za proizvodnju i trgovinu, OIB 88979318953, Ivana Kozarca 43, 32100 Vinkovci</izvorni_sadrzaj>
    <derivirana_varijabla naziv="DomainObject.Predmet.ProtustrankaWithAdressOIB_1">HOBLIĆ j.d.o.o. za proizvodnju i trgovinu, OIB 88979318953, Ivana Kozarca 43, 32100 Vinkovci</derivirana_varijabla>
  </DomainObject.Predmet.ProtustrankaWithAdressOIB>
  <DomainObject.Predmet.ProtustrankaNazivFormated>
    <izvorni_sadrzaj>HOBLIĆ j.d.o.o. za proizvodnju i trgovinu</izvorni_sadrzaj>
    <derivirana_varijabla naziv="DomainObject.Predmet.ProtustrankaNazivFormated_1">HOBLIĆ j.d.o.o. za proizvodnju i trgovinu</derivirana_varijabla>
  </DomainObject.Predmet.ProtustrankaNazivFormated>
  <DomainObject.Predmet.ProtustrankaNazivFormatedOIB>
    <izvorni_sadrzaj>HOBLIĆ j.d.o.o. za proizvodnju i trgovinu, OIB 88979318953</izvorni_sadrzaj>
    <derivirana_varijabla naziv="DomainObject.Predmet.ProtustrankaNazivFormatedOIB_1">HOBLIĆ j.d.o.o. za proizvodnju i trgovinu, OIB 88979318953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HOBLIĆ j.d.o.o. za proizvodnju i trgovinu zastupanog po punomoćniku Goran Saračević</item>
    </izvorni_sadrzaj>
    <derivirana_varijabla naziv="DomainObject.Predmet.ProtuStrankaListFormated_1">
      <item>HOBLIĆ j.d.o.o. za proizvodnju i trgovinu zastupanog po punomoćniku Goran Saračević</item>
    </derivirana_varijabla>
  </DomainObject.Predmet.ProtuStrankaListFormated>
  <DomainObject.Predmet.ProtuStrankaListFormatedOIB>
    <izvorni_sadrzaj>
      <item>HOBLIĆ j.d.o.o. za proizvodnju i trgovinu, OIB 88979318953 zastupanog po punomoćniku Goran Saračević</item>
    </izvorni_sadrzaj>
    <derivirana_varijabla naziv="DomainObject.Predmet.ProtuStrankaListFormatedOIB_1">
      <item>HOBLIĆ j.d.o.o. za proizvodnju i trgovinu, OIB 88979318953 zastupanog po punomoćniku Goran Saračević</item>
    </derivirana_varijabla>
  </DomainObject.Predmet.ProtuStrankaListFormatedOIB>
  <DomainObject.Predmet.ProtuStrankaListFormatedWithAdress>
    <izvorni_sadrzaj>
      <item>HOBLIĆ j.d.o.o. za proizvodnju i trgovinu, Ivana Kozarca 43, 32100 Vinkovci zastupanog po punomoćniku Goran Saračević</item>
    </izvorni_sadrzaj>
    <derivirana_varijabla naziv="DomainObject.Predmet.ProtuStrankaListFormatedWithAdress_1">
      <item>HOBLIĆ j.d.o.o. za proizvodnju i trgovinu, Ivana Kozarca 43, 32100 Vinkovci zastupanog po punomoćniku Goran Saračević</item>
    </derivirana_varijabla>
  </DomainObject.Predmet.ProtuStrankaListFormatedWithAdress>
  <DomainObject.Predmet.ProtuStrankaListFormatedWithAdressOIB>
    <izvorni_sadrzaj>
      <item>HOBLIĆ j.d.o.o. za proizvodnju i trgovinu, OIB 88979318953, Ivana Kozarca 43, 32100 Vinkovci zastupanog po punomoćniku Goran Saračević</item>
    </izvorni_sadrzaj>
    <derivirana_varijabla naziv="DomainObject.Predmet.ProtuStrankaListFormatedWithAdressOIB_1">
      <item>HOBLIĆ j.d.o.o. za proizvodnju i trgovinu, OIB 88979318953, Ivana Kozarca 43, 32100 Vinkovci zastupanog po punomoćniku Goran Saračević</item>
    </derivirana_varijabla>
  </DomainObject.Predmet.ProtuStrankaListFormatedWithAdressOIB>
  <DomainObject.Predmet.ProtuStrankaListNazivFormated>
    <izvorni_sadrzaj>
      <item>HOBLIĆ j.d.o.o. za proizvodnju i trgovinu</item>
    </izvorni_sadrzaj>
    <derivirana_varijabla naziv="DomainObject.Predmet.ProtuStrankaListNazivFormated_1">
      <item>HOBLIĆ j.d.o.o. za proizvodnju i trgovinu</item>
    </derivirana_varijabla>
  </DomainObject.Predmet.ProtuStrankaListNazivFormated>
  <DomainObject.Predmet.ProtuStrankaListNazivFormatedOIB>
    <izvorni_sadrzaj>
      <item>HOBLIĆ j.d.o.o. za proizvodnju i trgovinu, OIB 88979318953</item>
    </izvorni_sadrzaj>
    <derivirana_varijabla naziv="DomainObject.Predmet.ProtuStrankaListNazivFormatedOIB_1">
      <item>HOBLIĆ j.d.o.o. za proizvodnju i trgovinu, OIB 88979318953</item>
    </derivirana_varijabla>
  </DomainObject.Predmet.ProtuStrankaListNazivFormatedOIB>
  <DomainObject.Predmet.OstaliListFormated>
    <izvorni_sadrzaj>
      <item>Goran Saračević punomoćnik sudionika u postupku HOBLIĆ j.d.o.o. za proizvodnju i trgovinu</item>
      <item>Županijsko državno odvjetništvo u Vukovaru</item>
    </izvorni_sadrzaj>
    <derivirana_varijabla naziv="DomainObject.Predmet.OstaliListFormated_1">
      <item>Goran Saračević punomoćnik sudionika u postupku HOBLIĆ j.d.o.o. za proizvodnju i trgovinu</item>
      <item>Županijsko državno odvjetništvo u Vukovaru</item>
    </derivirana_varijabla>
  </DomainObject.Predmet.OstaliListFormated>
  <DomainObject.Predmet.OstaliListFormatedOIB>
    <izvorni_sadrzaj>
      <item>Goran Saračević, OIB 42744243290 punomoćnik sudionika u postupku HOBLIĆ j.d.o.o. za proizvodnju i trgovinu</item>
      <item>Županijsko državno odvjetništvo u Vukovaru, OIB 81618487055</item>
    </izvorni_sadrzaj>
    <derivirana_varijabla naziv="DomainObject.Predmet.OstaliListFormatedOIB_1">
      <item>Goran Saračević, OIB 42744243290 punomoćnik sudionika u postupku HOBLIĆ j.d.o.o.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Goran Saračević, Ivana Kozarca 41, 32100 Vinkovci punomoćnik sudionika u postupku HOBLIĆ j.d.o.o. za proizvodnju i trgovinu</item>
      <item>Županijsko državno odvjetništvo u Vukovaru, Ulica Andrije Hebranga 2, 32000 Vukovar</item>
    </izvorni_sadrzaj>
    <derivirana_varijabla naziv="DomainObject.Predmet.OstaliListFormatedWithAdress_1">
      <item>Goran Saračević, Ivana Kozarca 41, 32100 Vinkovci punomoćnik sudionika u postupku HOBLIĆ j.d.o.o.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Goran Saračević, OIB 42744243290, Ivana Kozarca 41, 32100 Vinkovci punomoćnik sudionika u postupku HOBLIĆ j.d.o.o.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Goran Saračević, OIB 42744243290, Ivana Kozarca 41, 32100 Vinkovci punomoćnik sudionika u postupku HOBLIĆ j.d.o.o.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Goran Saračević</item>
      <item>Županijsko državno odvjetništvo u Vukovaru</item>
    </izvorni_sadrzaj>
    <derivirana_varijabla naziv="DomainObject.Predmet.OstaliListNazivFormated_1">
      <item>Goran Saračević</item>
      <item>Županijsko državno odvjetništvo u Vukovaru</item>
    </derivirana_varijabla>
  </DomainObject.Predmet.OstaliListNazivFormated>
  <DomainObject.Predmet.OstaliListNazivFormatedOIB>
    <izvorni_sadrzaj>
      <item>Goran Saračević, OIB 42744243290</item>
      <item>Županijsko državno odvjetništvo u Vukovaru, OIB 81618487055</item>
    </izvorni_sadrzaj>
    <derivirana_varijabla naziv="DomainObject.Predmet.OstaliListNazivFormatedOIB_1">
      <item>Goran Saračević, OIB 42744243290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HOBLIĆ j.d.o.o. za proizvodnju i trgovinu</izvorni_sadrzaj>
    <derivirana_varijabla naziv="DomainObject.Predmet.ProtustrankaIDrugi_1">HOBLIĆ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HOBLIĆ j.d.o.o. za proizvodnju i trgovinu, OIB 88979318953, Ivana Kozarca 43, 32100 Vinkovci</izvorni_sadrzaj>
    <derivirana_varijabla naziv="DomainObject.Predmet.ProtustrankaIDrugiAdressOIB_1">HOBLIĆ j.d.o.o. za proizvodnju i trgovinu, OIB 88979318953, Ivana Kozarca 43,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HOBLIĆ j.d.o.o. za proizvodnju i trgovinu</item>
      <item>Goran Saračević</item>
      <item>Županijsko državno odvjetništvo u Vukovaru</item>
    </izvorni_sadrzaj>
    <derivirana_varijabla naziv="DomainObject.Predmet.SudioniciListNaziv_1">
      <item>FINA RC OSIJEK</item>
      <item>HOBLIĆ j.d.o.o. za proizvodnju i trgovinu</item>
      <item>Goran Saračević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HOBLIĆ j.d.o.o. za proizvodnju i trgovinu, OIB 88979318953, Ivana Kozarca 43,32100 Vinkovci</item>
      <item>Goran Saračević, OIB 42744243290, Ivana Kozarca 41,32100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HOBLIĆ j.d.o.o. za proizvodnju i trgovinu, OIB 88979318953, Ivana Kozarca 43,32100 Vinkovci</item>
      <item>Goran Saračević, OIB 42744243290, Ivana Kozarca 41,32100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88979318953</item>
      <item>, OIB 42744243290</item>
      <item>, OIB 81618487055</item>
    </izvorni_sadrzaj>
    <derivirana_varijabla naziv="DomainObject.Predmet.SudioniciListNazivOIB_1">
      <item>, OIB 85821130368</item>
      <item>, OIB 88979318953</item>
      <item>, OIB 42744243290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St-1152/2018-6</izvorni_sadrzaj>
    <derivirana_varijabla naziv="DomainObject.PredzadnjaOdlukaIzPredmeta.Oznaka_1">St-1152/2018-6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1022</properties:Characters>
  <properties:Lines>44</properties:Lines>
  <properties:Paragraphs>23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2018-10-25T08:19:00Z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