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3ff2" w14:paraId="7103ff2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06087B" w:rsidP="00EF020D" w:rsidR="00F75262">
      <w:pPr>
        <w:ind w:firstLine="708"/>
        <w:jc w:val="both"/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FASADA PRODUKT d.o.o. PAZIN, Pazin, </w:t>
      </w:r>
      <w:proofErr w:type="spellStart"/>
      <w:r>
        <w:t>Maretići</w:t>
      </w:r>
      <w:proofErr w:type="spellEnd"/>
      <w:r>
        <w:t xml:space="preserve"> 37/b, OIB: 65609718494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06087B">
        <w:t xml:space="preserve">FASADA PRODUKT d.o.o. PAZIN, Pazin, </w:t>
      </w:r>
      <w:proofErr w:type="spellStart"/>
      <w:r w:rsidR="0006087B">
        <w:t>Maretići</w:t>
      </w:r>
      <w:proofErr w:type="spellEnd"/>
      <w:r w:rsidR="0006087B">
        <w:t xml:space="preserve"> 37/b, OIB: 65609718494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06087B">
        <w:rPr>
          <w:sz w:val="23"/>
          <w:szCs w:val="23"/>
        </w:rPr>
        <w:t>594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341D5B">
        <w:rPr>
          <w:sz w:val="23"/>
          <w:szCs w:val="23"/>
          <w:lang w:val="pl-PL"/>
        </w:rPr>
        <w:t xml:space="preserve">dužnikom, na koje ročište je pristupio zz dužnika.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7D6242">
        <w:rPr>
          <w:sz w:val="23"/>
          <w:szCs w:val="23"/>
        </w:rPr>
        <w:t>13</w:t>
      </w:r>
      <w:r w:rsidR="007C449E" w:rsidRPr="007C449E">
        <w:rPr>
          <w:sz w:val="23"/>
          <w:szCs w:val="23"/>
        </w:rPr>
        <w:t xml:space="preserve">. </w:t>
      </w:r>
      <w:r w:rsidR="00A16E85">
        <w:rPr>
          <w:sz w:val="23"/>
          <w:szCs w:val="23"/>
        </w:rPr>
        <w:t>rujna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341D5B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7D6242">
        <w:t>13</w:t>
      </w:r>
      <w:r>
        <w:t xml:space="preserve">. </w:t>
      </w:r>
      <w:r w:rsidR="00A16E85">
        <w:t>rujna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proofErr w:type="spellStart"/>
    <w:r w:rsidR="00020723">
      <w:t>Posl</w:t>
    </w:r>
    <w:proofErr w:type="spellEnd"/>
    <w:r w:rsidR="00020723">
      <w:t>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06087B">
      <w:t>594/2016-19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7B6D"/>
    <w:rsid w:val="0004403C"/>
    <w:rsid w:val="0006087B"/>
    <w:rsid w:val="000721E3"/>
    <w:rsid w:val="000934CA"/>
    <w:rsid w:val="000A52AA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50309"/>
    <w:rsid w:val="002607AA"/>
    <w:rsid w:val="002839AE"/>
    <w:rsid w:val="00286170"/>
    <w:rsid w:val="00296ECD"/>
    <w:rsid w:val="002A0BB8"/>
    <w:rsid w:val="002F451E"/>
    <w:rsid w:val="00332A50"/>
    <w:rsid w:val="00341D5B"/>
    <w:rsid w:val="0034279C"/>
    <w:rsid w:val="00384337"/>
    <w:rsid w:val="00384593"/>
    <w:rsid w:val="00393CD9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221D7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51927"/>
    <w:rsid w:val="00657D46"/>
    <w:rsid w:val="00674902"/>
    <w:rsid w:val="00682F5F"/>
    <w:rsid w:val="00694525"/>
    <w:rsid w:val="006B46E3"/>
    <w:rsid w:val="006C1F1C"/>
    <w:rsid w:val="006D5D90"/>
    <w:rsid w:val="006F5A21"/>
    <w:rsid w:val="00706A0B"/>
    <w:rsid w:val="0072668D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B30FB"/>
    <w:rsid w:val="009D1839"/>
    <w:rsid w:val="009D5DC9"/>
    <w:rsid w:val="009D7F32"/>
    <w:rsid w:val="009E63F4"/>
    <w:rsid w:val="009F4E70"/>
    <w:rsid w:val="00A03E43"/>
    <w:rsid w:val="00A0500F"/>
    <w:rsid w:val="00A1177A"/>
    <w:rsid w:val="00A16E85"/>
    <w:rsid w:val="00A346E7"/>
    <w:rsid w:val="00A85A09"/>
    <w:rsid w:val="00AD12EB"/>
    <w:rsid w:val="00AD1C96"/>
    <w:rsid w:val="00AF1067"/>
    <w:rsid w:val="00B10A75"/>
    <w:rsid w:val="00B3377A"/>
    <w:rsid w:val="00B3422D"/>
    <w:rsid w:val="00B36494"/>
    <w:rsid w:val="00B46D53"/>
    <w:rsid w:val="00B8368A"/>
    <w:rsid w:val="00BA4749"/>
    <w:rsid w:val="00BC44AE"/>
    <w:rsid w:val="00BD0AE2"/>
    <w:rsid w:val="00BD23FB"/>
    <w:rsid w:val="00C00E5C"/>
    <w:rsid w:val="00C0370D"/>
    <w:rsid w:val="00C42F9A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6536"/>
    <w:rsid w:val="00D944BD"/>
    <w:rsid w:val="00DC645B"/>
    <w:rsid w:val="00DD550B"/>
    <w:rsid w:val="00DE4F1B"/>
    <w:rsid w:val="00DF7255"/>
    <w:rsid w:val="00E05425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EF020D"/>
    <w:rsid w:val="00F00921"/>
    <w:rsid w:val="00F032CF"/>
    <w:rsid w:val="00F2200B"/>
    <w:rsid w:val="00F36669"/>
    <w:rsid w:val="00F41244"/>
    <w:rsid w:val="00F43BB1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F9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F9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F9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F9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F9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F9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F9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F9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PRODUKT d.o.o. PAZIN</izvorni_sadrzaj>
    <derivirana_varijabla naziv="DomainObject.Predmet.ProtustrankaFormated_1">  FASADA PRODUKT d.o.o. PAZIN</derivirana_varijabla>
  </DomainObject.Predmet.ProtustrankaFormated>
  <DomainObject.Predmet.ProtustrankaFormatedOIB>
    <izvorni_sadrzaj>  FASADA PRODUKT d.o.o. PAZIN, OIB 65609718494</izvorni_sadrzaj>
    <derivirana_varijabla naziv="DomainObject.Predmet.ProtustrankaFormatedOIB_1">  FASADA PRODUKT d.o.o. PAZIN, OIB 65609718494</derivirana_varijabla>
  </DomainObject.Predmet.ProtustrankaFormatedOIB>
  <DomainObject.Predmet.ProtustrankaFormatedWithAdress>
    <izvorni_sadrzaj> FASADA PRODUKT d.o.o. PAZIN, Maretići 37/b, 52000 Pazin</izvorni_sadrzaj>
    <derivirana_varijabla naziv="DomainObject.Predmet.ProtustrankaFormatedWithAdress_1"> FASADA PRODUKT d.o.o. PAZIN, Maretići 37/b, 52000 Pazin</derivirana_varijabla>
  </DomainObject.Predmet.ProtustrankaFormatedWithAdress>
  <DomainObject.Predmet.ProtustrankaFormatedWithAdressOIB>
    <izvorni_sadrzaj> FASADA PRODUKT d.o.o. PAZIN, OIB 65609718494, Maretići 37/b, 52000 Pazin</izvorni_sadrzaj>
    <derivirana_varijabla naziv="DomainObject.Predmet.ProtustrankaFormatedWithAdressOIB_1"> FASADA PRODUKT d.o.o. PAZIN, OIB 65609718494, Maretići 37/b, 52000 Pazin</derivirana_varijabla>
  </DomainObject.Predmet.ProtustrankaFormatedWithAdressOIB>
  <DomainObject.Predmet.ProtustrankaWithAdress>
    <izvorni_sadrzaj>FASADA PRODUKT d.o.o. PAZIN Maretići 37/b, 52000 Pazin</izvorni_sadrzaj>
    <derivirana_varijabla naziv="DomainObject.Predmet.ProtustrankaWithAdress_1">FASADA PRODUKT d.o.o. PAZIN Maretići 37/b, 52000 Pazin</derivirana_varijabla>
  </DomainObject.Predmet.ProtustrankaWithAdress>
  <DomainObject.Predmet.ProtustrankaWithAdressOIB>
    <izvorni_sadrzaj>FASADA PRODUKT d.o.o. PAZIN, OIB 65609718494, Maretići 37/b, 52000 Pazin</izvorni_sadrzaj>
    <derivirana_varijabla naziv="DomainObject.Predmet.ProtustrankaWithAdressOIB_1">FASADA PRODUKT d.o.o. PAZIN, OIB 65609718494, Maretići 37/b, 52000 Pazin</derivirana_varijabla>
  </DomainObject.Predmet.ProtustrankaWithAdressOIB>
  <DomainObject.Predmet.ProtustrankaNazivFormated>
    <izvorni_sadrzaj>FASADA PRODUKT d.o.o. PAZIN</izvorni_sadrzaj>
    <derivirana_varijabla naziv="DomainObject.Predmet.ProtustrankaNazivFormated_1">FASADA PRODUKT d.o.o. PAZIN</derivirana_varijabla>
  </DomainObject.Predmet.ProtustrankaNazivFormated>
  <DomainObject.Predmet.ProtustrankaNazivFormatedOIB>
    <izvorni_sadrzaj>FASADA PRODUKT d.o.o. PAZIN, OIB 65609718494</izvorni_sadrzaj>
    <derivirana_varijabla naziv="DomainObject.Predmet.ProtustrankaNazivFormatedOIB_1">FASADA PRODUKT d.o.o. PAZIN, OIB 65609718494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33089.32</izvorni_sadrzaj>
    <derivirana_varijabla naziv="DomainObject.Predmet.TrenutnaVrijednost_1">33089.32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FASADA PRODUKT d.o.o. PAZIN</item>
    </izvorni_sadrzaj>
    <derivirana_varijabla naziv="DomainObject.Predmet.ProtuStrankaListFormated_1">
      <item>FASADA PRODUKT d.o.o. PAZIN</item>
    </derivirana_varijabla>
  </DomainObject.Predmet.ProtuStrankaListFormated>
  <DomainObject.Predmet.ProtuStrankaListFormatedOIB>
    <izvorni_sadrzaj>
      <item>FASADA PRODUKT d.o.o. PAZIN, OIB 65609718494</item>
    </izvorni_sadrzaj>
    <derivirana_varijabla naziv="DomainObject.Predmet.ProtuStrankaListFormatedOIB_1">
      <item>FASADA PRODUKT d.o.o. PAZIN, OIB 65609718494</item>
    </derivirana_varijabla>
  </DomainObject.Predmet.ProtuStrankaListFormatedOIB>
  <DomainObject.Predmet.ProtuStrankaListFormatedWithAdress>
    <izvorni_sadrzaj>
      <item>FASADA PRODUKT d.o.o. PAZIN, Maretići 37/b, 52000 Pazin</item>
    </izvorni_sadrzaj>
    <derivirana_varijabla naziv="DomainObject.Predmet.ProtuStrankaListFormatedWithAdress_1">
      <item>FASADA PRODUKT d.o.o. PAZIN, Maretići 37/b, 52000 Pazin</item>
    </derivirana_varijabla>
  </DomainObject.Predmet.ProtuStrankaListFormatedWithAdress>
  <DomainObject.Predmet.ProtuStrankaListFormatedWithAdressOIB>
    <izvorni_sadrzaj>
      <item>FASADA PRODUKT d.o.o. PAZIN, OIB 65609718494, Maretići 37/b, 52000 Pazin</item>
    </izvorni_sadrzaj>
    <derivirana_varijabla naziv="DomainObject.Predmet.ProtuStrankaListFormatedWithAdressOIB_1">
      <item>FASADA PRODUKT d.o.o. PAZIN, OIB 65609718494, Maretići 37/b, 52000 Pazin</item>
    </derivirana_varijabla>
  </DomainObject.Predmet.ProtuStrankaListFormatedWithAdressOIB>
  <DomainObject.Predmet.ProtuStrankaListNazivFormated>
    <izvorni_sadrzaj>
      <item>FASADA PRODUKT d.o.o. PAZIN</item>
    </izvorni_sadrzaj>
    <derivirana_varijabla naziv="DomainObject.Predmet.ProtuStrankaListNazivFormated_1">
      <item>FASADA PRODUKT d.o.o. PAZIN</item>
    </derivirana_varijabla>
  </DomainObject.Predmet.ProtuStrankaListNazivFormated>
  <DomainObject.Predmet.ProtuStrankaListNazivFormatedOIB>
    <izvorni_sadrzaj>
      <item>FASADA PRODUKT d.o.o. PAZIN, OIB 65609718494</item>
    </izvorni_sadrzaj>
    <derivirana_varijabla naziv="DomainObject.Predmet.ProtuStrankaListNazivFormatedOIB_1">
      <item>FASADA PRODUKT d.o.o. PAZIN, OIB 65609718494</item>
    </derivirana_varijabla>
  </DomainObject.Predmet.ProtuStrankaListNazivFormatedOIB>
  <DomainObject.Predmet.OstaliListFormated>
    <izvorni_sadrzaj>
      <item>Lino Maretić</item>
      <item>Dario Maretić</item>
    </izvorni_sadrzaj>
    <derivirana_varijabla naziv="DomainObject.Predmet.OstaliListFormated_1">
      <item>Lino Maretić</item>
      <item>Dario Maretić</item>
    </derivirana_varijabla>
  </DomainObject.Predmet.OstaliListFormated>
  <DomainObject.Predmet.OstaliListFormatedOIB>
    <izvorni_sadrzaj>
      <item>Lino Maretić, OIB 85754580981</item>
      <item>Dario Maretić, OIB 60186784482</item>
    </izvorni_sadrzaj>
    <derivirana_varijabla naziv="DomainObject.Predmet.OstaliListFormatedOIB_1">
      <item>Lino Maretić, OIB 85754580981</item>
      <item>Dario Maretić, OIB 60186784482</item>
    </derivirana_varijabla>
  </DomainObject.Predmet.OstaliListFormatedOIB>
  <DomainObject.Predmet.OstaliListFormatedWithAdress>
    <izvorni_sadrzaj>
      <item>Lino Maretić, Maretići 37b, 52000 Zabrežani</item>
      <item>Dario Maretić, Maretići 37a, 52000 Zabrežani</item>
    </izvorni_sadrzaj>
    <derivirana_varijabla naziv="DomainObject.Predmet.OstaliListFormatedWithAdress_1">
      <item>Lino Maretić, Maretići 37b, 52000 Zabrežani</item>
      <item>Dario Maretić, Maretići 37a, 52000 Zabrežani</item>
    </derivirana_varijabla>
  </DomainObject.Predmet.OstaliListFormatedWithAdress>
  <DomainObject.Predmet.OstaliListFormatedWithAdressOIB>
    <izvorni_sadrzaj>
      <item>Lino Maretić, OIB 85754580981, Maretići 37b, 52000 Zabrežani</item>
      <item>Dario Maretić, OIB 60186784482, Maretići 37a, 52000 Zabrežani</item>
    </izvorni_sadrzaj>
    <derivirana_varijabla naziv="DomainObject.Predmet.OstaliListFormatedWithAdressOIB_1">
      <item>Lino Maretić, OIB 85754580981, Maretići 37b, 52000 Zabrežani</item>
      <item>Dario Maretić, OIB 60186784482, Maretići 37a, 52000 Zabrežani</item>
    </derivirana_varijabla>
  </DomainObject.Predmet.OstaliListFormatedWithAdressOIB>
  <DomainObject.Predmet.OstaliListNazivFormated>
    <izvorni_sadrzaj>
      <item>Lino Maretić</item>
      <item>Dario Maretić</item>
    </izvorni_sadrzaj>
    <derivirana_varijabla naziv="DomainObject.Predmet.OstaliListNazivFormated_1">
      <item>Lino Maretić</item>
      <item>Dario Maretić</item>
    </derivirana_varijabla>
  </DomainObject.Predmet.OstaliListNazivFormated>
  <DomainObject.Predmet.OstaliListNazivFormatedOIB>
    <izvorni_sadrzaj>
      <item>Lino Maretić, OIB 85754580981</item>
      <item>Dario Maretić, OIB 60186784482</item>
    </izvorni_sadrzaj>
    <derivirana_varijabla naziv="DomainObject.Predmet.OstaliListNazivFormatedOIB_1">
      <item>Lino Maretić, OIB 85754580981</item>
      <item>Dario Maretić, OIB 60186784482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FASADA PRODUKT d.o.o. PAZIN</izvorni_sadrzaj>
    <derivirana_varijabla naziv="DomainObject.Predmet.ProtustrankaIDrugi_1">FASADA PRODUKT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FASADA PRODUKT d.o.o. PAZIN, OIB 65609718494, Maretići 37/b, 52000 Pazin</izvorni_sadrzaj>
    <derivirana_varijabla naziv="DomainObject.Predmet.ProtustrankaIDrugiAdressOIB_1">FASADA PRODUKT d.o.o. PAZIN, OIB 65609718494, Maretići 37/b,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FASADA PRODUKT d.o.o. PAZIN</item>
      <item>Lino Maretić</item>
      <item>Dario Maretić</item>
    </izvorni_sadrzaj>
    <derivirana_varijabla naziv="DomainObject.Predmet.SudioniciListNaziv_1">
      <item>FINANCIJSKA AGENCIJA, RC RIJEKA, PODRUŽNICA PULA, PULA</item>
      <item>FASADA PRODUKT d.o.o. PAZIN</item>
      <item>Lino Maretić</item>
      <item>Dario Maretić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FASADA PRODUKT d.o.o. PAZIN, OIB 65609718494, Maretići 37/b,52000 Pazin</item>
      <item>Lino Maretić, OIB 85754580981, Maretići 37b,52000 Zabrežani</item>
      <item>Dario Maretić, OIB 60186784482, Maretići 37a,52000 Zabrežani</item>
    </izvorni_sadrzaj>
    <derivirana_varijabla naziv="DomainObject.Predmet.SudioniciListAdressOIB_1">
      <item>FINANCIJSKA AGENCIJA, RC RIJEKA, PODRUŽNICA PULA, PULA, OIB 85821130368, Giardini 5,52100 Pula</item>
      <item>FASADA PRODUKT d.o.o. PAZIN, OIB 65609718494, Maretići 37/b,52000 Pazin</item>
      <item>Lino Maretić, OIB 85754580981, Maretići 37b,52000 Zabrežani</item>
      <item>Dario Maretić, OIB 60186784482, Maretići 37a,52000 Zabrežani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65609718494</item>
      <item>, OIB 85754580981</item>
      <item>, OIB 60186784482</item>
    </izvorni_sadrzaj>
    <derivirana_varijabla naziv="DomainObject.Predmet.SudioniciListNazivOIB_1">
      <item>, OIB 85821130368</item>
      <item>, OIB 65609718494</item>
      <item>, OIB 85754580981</item>
      <item>, OIB 60186784482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410</properties:Words>
  <properties:Characters>2123</properties:Characters>
  <properties:Lines>55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2016-09-13T08:37:00Z</dcterms:created>
  <dc:creator>Jasmina Matika</dc:creator>
  <cp:lastModifiedBy>Sanja Prodan</cp:lastModifiedBy>
  <cp:lastPrinted>2016-09-13T08:38:00Z</cp:lastPrinted>
  <dcterms:modified xmlns:xsi="http://www.w3.org/2001/XMLSchema-instance" xsi:type="dcterms:W3CDTF">2016-09-13T08:39:00Z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