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7aba" w14:paraId="be17aba" w:rsidRDefault="004D536F" w:rsidP="004D536F" w:rsidR="004D536F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D536F" w:rsidP="004D536F" w:rsidR="004D536F" w:rsidRPr="0089594B">
      <w:r w:rsidRPr="00F83270">
        <w:t xml:space="preserve">  </w:t>
      </w:r>
      <w:r>
        <w:t xml:space="preserve">  </w:t>
      </w:r>
      <w:r w:rsidRPr="00F83270">
        <w:t>REPUBLIKA HRVATSKA</w:t>
      </w:r>
      <w:r w:rsidRPr="00FC0FBA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2</w:t>
      </w:r>
      <w:r w:rsidRPr="00F83270">
        <w:t xml:space="preserve"> St-</w:t>
      </w:r>
      <w:r>
        <w:t>54</w:t>
      </w:r>
      <w:r w:rsidRPr="00897965">
        <w:t>/</w:t>
      </w:r>
      <w:r>
        <w:t>2</w:t>
      </w:r>
      <w:r w:rsidRPr="0089594B">
        <w:t>01</w:t>
      </w:r>
      <w:r>
        <w:t>5</w:t>
      </w:r>
      <w:r w:rsidRPr="0089594B">
        <w:t>-</w:t>
      </w:r>
      <w:r w:rsidR="0042158D">
        <w:t>115</w:t>
      </w:r>
    </w:p>
    <w:p w:rsidRDefault="004D536F" w:rsidP="004D536F" w:rsidR="004D536F" w:rsidRPr="0089594B">
      <w:r w:rsidRPr="0089594B">
        <w:t xml:space="preserve"> TRGOVAČKI SUD U PAZINU</w:t>
      </w:r>
    </w:p>
    <w:p w:rsidRDefault="004D536F" w:rsidP="004D536F" w:rsidR="004D536F" w:rsidRPr="0089594B">
      <w:r w:rsidRPr="0089594B">
        <w:t xml:space="preserve">     52000 PAZIN, Dršćevka 1</w:t>
      </w:r>
      <w:r w:rsidRPr="0089594B">
        <w:tab/>
      </w:r>
      <w:r w:rsidRPr="0089594B">
        <w:tab/>
      </w:r>
      <w:r w:rsidRPr="0089594B">
        <w:tab/>
      </w:r>
      <w:r w:rsidRPr="0089594B">
        <w:tab/>
        <w:t xml:space="preserve">                  </w:t>
      </w:r>
    </w:p>
    <w:p w:rsidRDefault="004D536F" w:rsidP="004D536F" w:rsidR="004D536F">
      <w:r w:rsidRPr="0089594B">
        <w:tab/>
      </w:r>
      <w:r w:rsidRPr="0089594B">
        <w:tab/>
      </w:r>
      <w:r w:rsidRPr="0089594B">
        <w:tab/>
        <w:t xml:space="preserve">     </w:t>
      </w:r>
    </w:p>
    <w:p w:rsidRDefault="00594109" w:rsidP="004D536F" w:rsidR="00594109" w:rsidRPr="003A5663"/>
    <w:p w:rsidRDefault="004D536F" w:rsidP="004D536F" w:rsidR="004D536F" w:rsidRPr="0089594B">
      <w:pPr>
        <w:jc w:val="center"/>
      </w:pPr>
      <w:r w:rsidRPr="0089594B">
        <w:t>R E P U B L I K A  H R V A T S K A</w:t>
      </w:r>
    </w:p>
    <w:p w:rsidRDefault="004D536F" w:rsidP="004D536F" w:rsidR="004D536F" w:rsidRPr="0089594B">
      <w:pPr>
        <w:jc w:val="center"/>
      </w:pPr>
    </w:p>
    <w:p w:rsidRDefault="004D536F" w:rsidP="004D536F" w:rsidR="004D536F" w:rsidRPr="0089594B">
      <w:pPr>
        <w:jc w:val="center"/>
      </w:pPr>
      <w:r w:rsidRPr="0089594B">
        <w:t>R J E Š E NJ E</w:t>
      </w:r>
    </w:p>
    <w:p w:rsidRDefault="004D536F" w:rsidP="004D536F" w:rsidR="004D536F" w:rsidRPr="0089594B">
      <w:pPr>
        <w:jc w:val="both"/>
      </w:pPr>
    </w:p>
    <w:p w:rsidRDefault="004D536F" w:rsidP="004D536F" w:rsidR="004D536F" w:rsidRPr="00594109">
      <w:pPr>
        <w:jc w:val="both"/>
      </w:pPr>
      <w:r w:rsidRPr="0089594B">
        <w:tab/>
        <w:t xml:space="preserve">Trgovački sud u Pazinu, po stečajnom sucu Adrijani Labinjan Skok, u stečajnom postupku nad stečajnim dužnikom </w:t>
      </w:r>
      <w:r w:rsidRPr="00E40707">
        <w:t>PROJEKT BERKINE d.o.o. u stečaju, Poreč, Pionirska 1, OIB: 800802070</w:t>
      </w:r>
      <w:r w:rsidRPr="00594109">
        <w:t xml:space="preserve">00, </w:t>
      </w:r>
      <w:r w:rsidR="0042158D" w:rsidRPr="00594109">
        <w:t>5</w:t>
      </w:r>
      <w:r w:rsidRPr="00594109">
        <w:t xml:space="preserve">. prosinca 2017., </w:t>
      </w:r>
    </w:p>
    <w:p w:rsidRDefault="004D536F" w:rsidP="004D536F" w:rsidR="004D536F" w:rsidRPr="00F100FA">
      <w:pPr>
        <w:jc w:val="both"/>
      </w:pPr>
    </w:p>
    <w:p w:rsidRDefault="004D536F" w:rsidP="004D536F" w:rsidR="004D536F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4D536F" w:rsidP="004D536F" w:rsidR="004D536F">
      <w:pPr>
        <w:ind w:left="705"/>
        <w:jc w:val="both"/>
      </w:pPr>
    </w:p>
    <w:p w:rsidRDefault="004D536F" w:rsidP="004D536F" w:rsidR="004D536F" w:rsidRPr="002F2F2A">
      <w:pPr>
        <w:jc w:val="both"/>
      </w:pPr>
      <w:r w:rsidRPr="002F2F2A">
        <w:tab/>
        <w:t>Određuje se naknada stvarnih troš</w:t>
      </w:r>
      <w:r w:rsidR="00594109">
        <w:t>kova stečajnoj upraviteljici</w:t>
      </w:r>
      <w:r w:rsidRPr="002F2F2A">
        <w:t xml:space="preserve"> </w:t>
      </w:r>
      <w:r>
        <w:t xml:space="preserve">Jasmini Lichtenberg iz Pule, Ravenska 8, OIB: </w:t>
      </w:r>
      <w:r w:rsidRPr="00092185">
        <w:t>26338581935</w:t>
      </w:r>
      <w:r w:rsidRPr="002F2F2A">
        <w:t xml:space="preserve">, za poslove obavljene u stečajnom postupku nad </w:t>
      </w:r>
      <w:r w:rsidRPr="00136BD6">
        <w:t xml:space="preserve">stečajnim dužnikom </w:t>
      </w:r>
      <w:r w:rsidRPr="00E40707">
        <w:t>PROJEKT BERKINE d.o.o. u stečaju, Poreč, Pionirska 1, OIB: 80080207000</w:t>
      </w:r>
      <w:r w:rsidRPr="002F2F2A">
        <w:t>, u iznos</w:t>
      </w:r>
      <w:r w:rsidRPr="0089594B">
        <w:t xml:space="preserve">u od </w:t>
      </w:r>
      <w:r>
        <w:t>498,00</w:t>
      </w:r>
      <w:r w:rsidRPr="0089594B">
        <w:t xml:space="preserve"> kn</w:t>
      </w:r>
      <w:r w:rsidRPr="00597C20">
        <w:t>.</w:t>
      </w:r>
      <w:r w:rsidRPr="002F2F2A">
        <w:t xml:space="preserve"> </w:t>
      </w:r>
    </w:p>
    <w:p w:rsidRDefault="004D536F" w:rsidP="004D536F" w:rsidR="004D536F" w:rsidRPr="00F73A20">
      <w:pPr>
        <w:jc w:val="both"/>
      </w:pPr>
    </w:p>
    <w:p w:rsidRDefault="004D536F" w:rsidP="004D536F" w:rsidR="004D536F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4D536F" w:rsidP="004D536F" w:rsidR="004D536F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4D536F" w:rsidP="004D536F" w:rsidR="004D536F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4D536F" w:rsidP="004D536F" w:rsidR="004D536F" w:rsidRPr="0089594B">
      <w:pPr>
        <w:jc w:val="both"/>
      </w:pPr>
      <w:r w:rsidRPr="00A56ABD">
        <w:tab/>
        <w:t>S</w:t>
      </w:r>
      <w:r w:rsidRPr="00A56ABD">
        <w:rPr>
          <w:bCs/>
        </w:rPr>
        <w:t>tečajn</w:t>
      </w:r>
      <w:r w:rsidR="00594109">
        <w:rPr>
          <w:bCs/>
        </w:rPr>
        <w:t>a</w:t>
      </w:r>
      <w:r w:rsidRPr="00A56ABD">
        <w:rPr>
          <w:bCs/>
        </w:rPr>
        <w:t xml:space="preserve"> upravitelj</w:t>
      </w:r>
      <w:r w:rsidR="00594109">
        <w:rPr>
          <w:bCs/>
        </w:rPr>
        <w:t>ica</w:t>
      </w:r>
      <w:r w:rsidRPr="00A56ABD">
        <w:rPr>
          <w:bCs/>
        </w:rPr>
        <w:t xml:space="preserve"> </w:t>
      </w:r>
      <w:r w:rsidR="00C202F1">
        <w:t xml:space="preserve">Jasmina Lichtenberg iz Pule, Ravenska 8, OIB: </w:t>
      </w:r>
      <w:r w:rsidR="00C202F1" w:rsidRPr="00092185">
        <w:t>26338581935</w:t>
      </w:r>
      <w:r w:rsidR="00C202F1">
        <w:t>, dostavila</w:t>
      </w:r>
      <w:r w:rsidRPr="00A56ABD">
        <w:t xml:space="preserve"> je obračun stvarnih troškova nastalih u stečajnom postu</w:t>
      </w:r>
      <w:r w:rsidRPr="0089594B">
        <w:t xml:space="preserve">pku u iznosu od </w:t>
      </w:r>
      <w:r w:rsidR="00C202F1">
        <w:t>498,00</w:t>
      </w:r>
      <w:r w:rsidRPr="0089594B">
        <w:t xml:space="preserve"> kn bruto a odnose se na putni trošak</w:t>
      </w:r>
      <w:r w:rsidR="00594109">
        <w:t xml:space="preserve"> i cestarinu</w:t>
      </w:r>
      <w:r w:rsidRPr="0089594B">
        <w:t xml:space="preserve"> za dolazak na ročište, na relaciji </w:t>
      </w:r>
      <w:r w:rsidR="00DF7E5C">
        <w:t>Pula</w:t>
      </w:r>
      <w:r w:rsidRPr="0089594B">
        <w:t xml:space="preserve"> – Pazin – </w:t>
      </w:r>
      <w:r w:rsidR="00DF7E5C">
        <w:t>Pula</w:t>
      </w:r>
      <w:r w:rsidRPr="0089594B">
        <w:t xml:space="preserve"> dana </w:t>
      </w:r>
      <w:r w:rsidR="00DF7E5C">
        <w:t>13.7</w:t>
      </w:r>
      <w:r w:rsidRPr="0089594B">
        <w:t xml:space="preserve">.2017., na </w:t>
      </w:r>
      <w:r w:rsidR="00DF7E5C">
        <w:t xml:space="preserve">ročište za diobu kupovnine te </w:t>
      </w:r>
      <w:r w:rsidR="00DF7E5C" w:rsidRPr="0089594B">
        <w:t xml:space="preserve">putni trošak </w:t>
      </w:r>
      <w:r w:rsidR="00594109">
        <w:t xml:space="preserve">i cestarinu </w:t>
      </w:r>
      <w:r w:rsidR="00DF7E5C" w:rsidRPr="0089594B">
        <w:t xml:space="preserve">za dolazak na ročište, na relaciji </w:t>
      </w:r>
      <w:r w:rsidR="00DF7E5C">
        <w:t>Pula</w:t>
      </w:r>
      <w:r w:rsidR="00DF7E5C" w:rsidRPr="0089594B">
        <w:t xml:space="preserve"> – Pazin – </w:t>
      </w:r>
      <w:r w:rsidR="00DF7E5C">
        <w:t>Pula</w:t>
      </w:r>
      <w:r w:rsidR="00DF7E5C" w:rsidRPr="0089594B">
        <w:t xml:space="preserve"> dana </w:t>
      </w:r>
      <w:r w:rsidR="00DF7E5C">
        <w:t>27.11</w:t>
      </w:r>
      <w:r w:rsidR="00DF7E5C" w:rsidRPr="0089594B">
        <w:t xml:space="preserve">.2017., na </w:t>
      </w:r>
      <w:r w:rsidRPr="0089594B">
        <w:t>završno ročište. Obračunu prileže računi.</w:t>
      </w:r>
    </w:p>
    <w:p w:rsidRDefault="004D536F" w:rsidP="004D536F" w:rsidR="004D536F" w:rsidRPr="0020276D">
      <w:pPr>
        <w:jc w:val="both"/>
      </w:pPr>
      <w:r>
        <w:t xml:space="preserve"> </w:t>
      </w:r>
      <w:r>
        <w:tab/>
        <w:t xml:space="preserve">Ocjenjuje se </w:t>
      </w:r>
      <w:r w:rsidR="00594109">
        <w:t>da je stečajnoj</w:t>
      </w:r>
      <w:r w:rsidRPr="0020276D">
        <w:t xml:space="preserve"> upravit</w:t>
      </w:r>
      <w:r w:rsidR="00594109">
        <w:t>eljici</w:t>
      </w:r>
      <w:r w:rsidRPr="0020276D">
        <w:t xml:space="preserve"> nastao zatraženi, obrazloženi i dokumentirani trošak, te da je bio potreban za obavljanje poslova u stečajnom postupku.</w:t>
      </w:r>
    </w:p>
    <w:p w:rsidRDefault="004D536F" w:rsidP="004D536F" w:rsidR="004D536F" w:rsidRPr="0020276D">
      <w:pPr>
        <w:jc w:val="both"/>
      </w:pPr>
      <w:r w:rsidRPr="0020276D">
        <w:tab/>
        <w:t>Uvažavajući navedeno donesena je odluka kao u izreci.</w:t>
      </w:r>
    </w:p>
    <w:p w:rsidRDefault="004D536F" w:rsidP="004D536F" w:rsidR="004D536F">
      <w:pPr>
        <w:jc w:val="both"/>
      </w:pPr>
    </w:p>
    <w:p w:rsidRDefault="00594109" w:rsidP="004D536F" w:rsidR="00594109" w:rsidRPr="00F100FA">
      <w:pPr>
        <w:jc w:val="both"/>
      </w:pPr>
    </w:p>
    <w:p w:rsidRDefault="004D536F" w:rsidP="004D536F" w:rsidR="004D536F" w:rsidRPr="0089594B">
      <w:pPr>
        <w:jc w:val="center"/>
      </w:pPr>
      <w:r w:rsidRPr="00F100FA">
        <w:t>U Paz</w:t>
      </w:r>
      <w:r w:rsidRPr="00597C20">
        <w:t>i</w:t>
      </w:r>
      <w:r w:rsidRPr="0089594B">
        <w:t>n</w:t>
      </w:r>
      <w:r w:rsidRPr="00594109">
        <w:t xml:space="preserve">u </w:t>
      </w:r>
      <w:r w:rsidR="0042158D" w:rsidRPr="00594109">
        <w:t>5</w:t>
      </w:r>
      <w:r w:rsidR="00DF7E5C" w:rsidRPr="00594109">
        <w:t>. prosinca 201</w:t>
      </w:r>
      <w:r w:rsidR="00DF7E5C">
        <w:t>7</w:t>
      </w:r>
      <w:r w:rsidRPr="0089594B">
        <w:t>.</w:t>
      </w:r>
    </w:p>
    <w:p w:rsidRDefault="004D536F" w:rsidP="004D536F" w:rsidR="004D536F" w:rsidRPr="00F100FA">
      <w:pPr>
        <w:jc w:val="both"/>
      </w:pPr>
    </w:p>
    <w:p w:rsidRDefault="004D536F" w:rsidP="004D536F" w:rsidR="004D536F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</w:t>
      </w:r>
      <w:r w:rsidRPr="00F100FA">
        <w:t xml:space="preserve"> su</w:t>
      </w:r>
      <w:r>
        <w:t>tkinja</w:t>
      </w:r>
      <w:r w:rsidRPr="00F100FA">
        <w:t xml:space="preserve">                 </w:t>
      </w:r>
    </w:p>
    <w:p w:rsidRDefault="004D536F" w:rsidP="004D536F" w:rsidR="00594109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</w:t>
      </w:r>
    </w:p>
    <w:p w:rsidRDefault="004D536F" w:rsidP="004D536F" w:rsidR="004D536F" w:rsidRPr="00F100FA">
      <w:pPr>
        <w:ind w:left="2160"/>
        <w:jc w:val="both"/>
      </w:pPr>
      <w:r w:rsidRPr="00F100FA">
        <w:t xml:space="preserve"> </w:t>
      </w:r>
    </w:p>
    <w:p w:rsidRDefault="004D536F" w:rsidP="004D536F" w:rsidR="004D536F" w:rsidRPr="00F100FA"/>
    <w:p w:rsidRDefault="004D536F" w:rsidP="004D536F" w:rsidR="004D536F" w:rsidRPr="00BB4AC9">
      <w:r w:rsidRPr="00BB4AC9">
        <w:t>UPUTA O PRAVNOM LIJEKU:</w:t>
      </w:r>
    </w:p>
    <w:p w:rsidRDefault="004D536F" w:rsidP="004D536F" w:rsidR="004D536F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4D536F" w:rsidP="004D536F" w:rsidR="004D536F" w:rsidRPr="00BB4AC9">
      <w:pPr>
        <w:jc w:val="both"/>
      </w:pPr>
    </w:p>
    <w:p w:rsidRDefault="004D536F" w:rsidP="004D536F" w:rsidR="004D536F" w:rsidRPr="00BB4AC9">
      <w:r w:rsidRPr="00BB4AC9">
        <w:t>DNA:</w:t>
      </w:r>
    </w:p>
    <w:p w:rsidRDefault="00DF7E5C" w:rsidP="004D536F" w:rsidR="004D536F" w:rsidRPr="00BB4AC9">
      <w:r>
        <w:t>- stečajna</w:t>
      </w:r>
      <w:r w:rsidR="004D536F" w:rsidRPr="00BB4AC9">
        <w:t xml:space="preserve"> upravitelj</w:t>
      </w:r>
      <w:r>
        <w:t>ica</w:t>
      </w:r>
      <w:r w:rsidR="004D536F" w:rsidRPr="00B4136E">
        <w:t xml:space="preserve"> </w:t>
      </w:r>
      <w:r>
        <w:t>Jasmina Lichtenberg iz Pule, Ravenska 8</w:t>
      </w:r>
    </w:p>
    <w:p w:rsidRDefault="004D536F" w:rsidP="004D536F" w:rsidR="004D536F">
      <w:r w:rsidRPr="00BB4AC9">
        <w:t>- e-Oglasna ploča 8 dana</w:t>
      </w:r>
    </w:p>
    <w:p w:rsidRDefault="00B341F0" w:rsidR="00500701"/>
    <w:sectPr w:rsidSect="004D536F" w:rsidR="0050070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36F" w:rsidP="004D536F" w:rsidR="004D536F">
      <w:r>
        <w:separator/>
      </w:r>
    </w:p>
  </w:endnote>
  <w:endnote w:id="0" w:type="continuationSeparator">
    <w:p w:rsidRDefault="004D536F" w:rsidP="004D536F" w:rsidR="004D5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36F" w:rsidP="004D536F" w:rsidR="004D536F">
      <w:r>
        <w:separator/>
      </w:r>
    </w:p>
  </w:footnote>
  <w:footnote w:id="0" w:type="continuationSeparator">
    <w:p w:rsidRDefault="004D536F" w:rsidP="004D536F" w:rsidR="004D53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E5C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41F0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E5C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1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7E5C" w:rsidP="007F107F" w:rsidR="007F107F" w:rsidRPr="00597C2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4D536F">
      <w:t>2</w:t>
    </w:r>
    <w:r w:rsidR="004D536F" w:rsidRPr="00F83270">
      <w:t xml:space="preserve"> St-</w:t>
    </w:r>
    <w:r w:rsidR="004D536F">
      <w:t>54</w:t>
    </w:r>
    <w:r w:rsidR="004D536F" w:rsidRPr="00897965">
      <w:t>/</w:t>
    </w:r>
    <w:r w:rsidR="004D536F">
      <w:t>2</w:t>
    </w:r>
    <w:r w:rsidR="004D536F" w:rsidRPr="0089594B">
      <w:t>01</w:t>
    </w:r>
    <w:r w:rsidR="004D536F">
      <w:t>5</w:t>
    </w:r>
    <w:r w:rsidR="004D536F" w:rsidRPr="0089594B">
      <w:t>-</w:t>
    </w:r>
    <w:r w:rsidR="0042158D">
      <w:t>115</w:t>
    </w:r>
  </w:p>
  <w:p w:rsidRDefault="00B341F0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36F"/>
    <w:rsid w:val="0042158D"/>
    <w:rsid w:val="004D536F"/>
    <w:rsid w:val="00554328"/>
    <w:rsid w:val="00594109"/>
    <w:rsid w:val="00985388"/>
    <w:rsid w:val="00B341F0"/>
    <w:rsid w:val="00C202F1"/>
    <w:rsid w:val="00DF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536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53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536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D536F"/>
  </w:style>
  <w:style w:styleId="Tekstbalonia" w:type="paragraph">
    <w:name w:val="Balloon Text"/>
    <w:basedOn w:val="Normal"/>
    <w:link w:val="TekstbaloniaChar"/>
    <w:uiPriority w:val="99"/>
    <w:semiHidden/>
    <w:unhideWhenUsed/>
    <w:rsid w:val="004D53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536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53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536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1F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1F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1F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1F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536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53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536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D536F"/>
  </w:style>
  <w:style w:styleId="Tekstbalonia" w:type="paragraph">
    <w:name w:val="Balloon Text"/>
    <w:basedOn w:val="Normal"/>
    <w:link w:val="TekstbaloniaChar"/>
    <w:uiPriority w:val="99"/>
    <w:semiHidden/>
    <w:unhideWhenUsed/>
    <w:rsid w:val="004D53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536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53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536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1F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1F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1F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1F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841B3-8DDE-4A51-8917-528278E59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1836</properties:Characters>
  <properties:Lines>53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2017-12-04T13:45:00Z</dcterms:created>
  <dc:creator>Jasmina Matika</dc:creator>
  <cp:lastModifiedBy>Jasmina Matika</cp:lastModifiedBy>
  <dcterms:modified xmlns:xsi="http://www.w3.org/2001/XMLSchema-instance" xsi:type="dcterms:W3CDTF">2017-12-05T11:10:00Z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