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ca28" w14:paraId="af5ca28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F35B7C">
        <w:rPr>
          <w:rFonts w:hAnsi="Times New Roman" w:ascii="Times New Roman"/>
        </w:rPr>
        <w:t>3</w:t>
      </w:r>
      <w:r w:rsidR="00232116">
        <w:rPr>
          <w:rFonts w:hAnsi="Times New Roman" w:ascii="Times New Roman"/>
        </w:rPr>
        <w:t>245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1448F8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1448F8">
        <w:rPr>
          <w:rFonts w:hAnsi="Times New Roman" w:ascii="Times New Roman"/>
          <w:szCs w:val="24"/>
        </w:rPr>
        <w:t xml:space="preserve">Trgovački sud u Zagrebu, Stalna služba, po stečajnom sucu Vesni Fundurulić Perišin,  </w:t>
      </w:r>
      <w:r w:rsidR="00416EBF">
        <w:rPr>
          <w:rFonts w:hAnsi="Times New Roman" w:ascii="Times New Roman"/>
          <w:szCs w:val="24"/>
        </w:rPr>
        <w:t>p</w:t>
      </w:r>
      <w:r w:rsidRPr="001448F8">
        <w:rPr>
          <w:rFonts w:hAnsi="Times New Roman" w:ascii="Times New Roman"/>
          <w:szCs w:val="24"/>
        </w:rPr>
        <w:t>o  prijedlogu predlagatelja Financijske agencije, RC Zagreb, Podružnica Zagreb, Zagreb, Trg svibanjskih žrt</w:t>
      </w:r>
      <w:r w:rsidR="004930EA">
        <w:rPr>
          <w:rFonts w:hAnsi="Times New Roman" w:ascii="Times New Roman"/>
          <w:szCs w:val="24"/>
        </w:rPr>
        <w:t xml:space="preserve">ava 1995. 1, OIB: 85821130368, </w:t>
      </w:r>
      <w:r w:rsidRPr="001448F8">
        <w:rPr>
          <w:rFonts w:hAnsi="Times New Roman" w:ascii="Times New Roman"/>
          <w:szCs w:val="24"/>
        </w:rPr>
        <w:t xml:space="preserve">za otvaranje stečajnog postupka nad dužnikom </w:t>
      </w:r>
      <w:r w:rsidR="00232116" w:rsidRPr="00232116">
        <w:rPr>
          <w:rFonts w:hAnsi="Times New Roman" w:ascii="Times New Roman"/>
          <w:szCs w:val="24"/>
        </w:rPr>
        <w:t>MARKO I PETAR PRIJEVOZ d.o.o., Krečaves (Grad Sveti Ivan Zelina), Krečaves 51, OIB: 60766627013</w:t>
      </w:r>
      <w:r w:rsidR="007A5E7A" w:rsidRPr="00573FE4">
        <w:rPr>
          <w:rFonts w:hAnsi="Times New Roman" w:ascii="Times New Roman"/>
          <w:szCs w:val="24"/>
        </w:rPr>
        <w:t xml:space="preserve">,  </w:t>
      </w:r>
      <w:r w:rsidR="003E5490">
        <w:rPr>
          <w:rFonts w:hAnsi="Times New Roman" w:ascii="Times New Roman"/>
          <w:szCs w:val="24"/>
        </w:rPr>
        <w:t>1</w:t>
      </w:r>
      <w:r w:rsidR="00A55977">
        <w:rPr>
          <w:rFonts w:hAnsi="Times New Roman" w:ascii="Times New Roman"/>
          <w:szCs w:val="24"/>
        </w:rPr>
        <w:t>9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siječnja</w:t>
      </w:r>
      <w:r>
        <w:rPr>
          <w:rFonts w:hAnsi="Times New Roman" w:ascii="Times New Roman"/>
          <w:szCs w:val="24"/>
        </w:rPr>
        <w:t xml:space="preserve"> </w:t>
      </w:r>
      <w:r w:rsidR="00B81090" w:rsidRPr="00573FE4">
        <w:rPr>
          <w:rFonts w:hAnsi="Times New Roman" w:ascii="Times New Roman"/>
          <w:szCs w:val="24"/>
        </w:rPr>
        <w:t>201</w:t>
      </w:r>
      <w:r w:rsidR="003E5490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3E5490">
        <w:rPr>
          <w:rFonts w:hAnsi="Times New Roman" w:ascii="Times New Roman"/>
          <w:szCs w:val="24"/>
        </w:rPr>
        <w:t>Stjepan Lović</w:t>
      </w:r>
      <w:r w:rsidRPr="007F17A7">
        <w:rPr>
          <w:rFonts w:hAnsi="Times New Roman" w:ascii="Times New Roman"/>
          <w:szCs w:val="24"/>
        </w:rPr>
        <w:t xml:space="preserve">, iz </w:t>
      </w:r>
      <w:r w:rsidR="003E5490">
        <w:rPr>
          <w:rFonts w:hAnsi="Times New Roman" w:ascii="Times New Roman"/>
          <w:szCs w:val="24"/>
        </w:rPr>
        <w:t>Zagreba</w:t>
      </w:r>
      <w:r w:rsidRPr="007F17A7">
        <w:rPr>
          <w:rFonts w:hAnsi="Times New Roman" w:ascii="Times New Roman"/>
          <w:szCs w:val="24"/>
        </w:rPr>
        <w:t xml:space="preserve">, </w:t>
      </w:r>
      <w:r w:rsidR="003E5490">
        <w:rPr>
          <w:rFonts w:hAnsi="Times New Roman" w:ascii="Times New Roman"/>
          <w:szCs w:val="24"/>
        </w:rPr>
        <w:t>Preradovićeva 13</w:t>
      </w:r>
      <w:r w:rsidRPr="007F17A7">
        <w:rPr>
          <w:rFonts w:hAnsi="Times New Roman" w:ascii="Times New Roman"/>
          <w:szCs w:val="24"/>
        </w:rPr>
        <w:t xml:space="preserve">, OIB: </w:t>
      </w:r>
      <w:r w:rsidR="003E5490">
        <w:rPr>
          <w:rFonts w:hAnsi="Times New Roman" w:ascii="Times New Roman"/>
          <w:szCs w:val="24"/>
        </w:rPr>
        <w:t xml:space="preserve"> 25964288839.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FINA, Regionalni centar Zagreb podnijela je ovom sudu</w:t>
      </w:r>
      <w:r w:rsidR="004930EA">
        <w:rPr>
          <w:rFonts w:hAnsi="Times New Roman" w:ascii="Times New Roman"/>
          <w:szCs w:val="24"/>
        </w:rPr>
        <w:t xml:space="preserve"> </w:t>
      </w:r>
      <w:r w:rsidR="00232116">
        <w:rPr>
          <w:rFonts w:hAnsi="Times New Roman" w:ascii="Times New Roman"/>
          <w:szCs w:val="24"/>
        </w:rPr>
        <w:t>30</w:t>
      </w:r>
      <w:r w:rsidR="005919AE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ožujka</w:t>
      </w:r>
      <w:r w:rsidRPr="007F17A7">
        <w:rPr>
          <w:rFonts w:hAnsi="Times New Roman" w:ascii="Times New Roman"/>
          <w:szCs w:val="24"/>
        </w:rPr>
        <w:t xml:space="preserve"> 201</w:t>
      </w:r>
      <w:r w:rsidR="005255CF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232116" w:rsidRPr="00232116">
        <w:rPr>
          <w:rFonts w:hAnsi="Times New Roman" w:ascii="Times New Roman"/>
          <w:szCs w:val="24"/>
        </w:rPr>
        <w:t>MARKO I PETAR PRIJEVOZ d.o.o., Krečaves (Grad Sveti Ivan Zelina), Krečaves 51, OIB: 60766627013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4930EA">
        <w:rPr>
          <w:rFonts w:hAnsi="Times New Roman" w:ascii="Times New Roman"/>
          <w:szCs w:val="24"/>
        </w:rPr>
        <w:t>3</w:t>
      </w:r>
      <w:r w:rsidR="00232116">
        <w:rPr>
          <w:rFonts w:hAnsi="Times New Roman" w:ascii="Times New Roman"/>
          <w:szCs w:val="24"/>
        </w:rPr>
        <w:t>245</w:t>
      </w:r>
      <w:r w:rsidR="005255CF">
        <w:rPr>
          <w:rFonts w:hAnsi="Times New Roman" w:ascii="Times New Roman"/>
          <w:szCs w:val="24"/>
        </w:rPr>
        <w:t>/16</w:t>
      </w:r>
      <w:r w:rsidRPr="007F17A7">
        <w:rPr>
          <w:rFonts w:hAnsi="Times New Roman" w:ascii="Times New Roman"/>
          <w:szCs w:val="24"/>
        </w:rPr>
        <w:t xml:space="preserve"> od </w:t>
      </w:r>
      <w:r w:rsidR="003E5490">
        <w:rPr>
          <w:rFonts w:hAnsi="Times New Roman" w:ascii="Times New Roman"/>
          <w:szCs w:val="24"/>
        </w:rPr>
        <w:t>2</w:t>
      </w:r>
      <w:r w:rsidR="00A55977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studenog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232116" w:rsidRPr="00232116">
        <w:rPr>
          <w:rFonts w:hAnsi="Times New Roman" w:ascii="Times New Roman"/>
          <w:szCs w:val="24"/>
        </w:rPr>
        <w:t>MARKO I PETAR PRIJEVOZ d.o.o., Krečaves (Grad Sveti Ivan Zelina), Krečaves 51, OIB: 60766627013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 </w:t>
      </w:r>
      <w:r w:rsidR="003E5490">
        <w:rPr>
          <w:rFonts w:hAnsi="Times New Roman" w:ascii="Times New Roman"/>
          <w:szCs w:val="24"/>
        </w:rPr>
        <w:t>1</w:t>
      </w:r>
      <w:r w:rsidR="00C51F11">
        <w:rPr>
          <w:rFonts w:hAnsi="Times New Roman" w:ascii="Times New Roman"/>
          <w:szCs w:val="24"/>
        </w:rPr>
        <w:t>9</w:t>
      </w:r>
      <w:r w:rsidRPr="007F17A7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 xml:space="preserve">., </w:t>
      </w:r>
      <w:r w:rsidR="00A55977">
        <w:rPr>
          <w:rFonts w:hAnsi="Times New Roman" w:ascii="Times New Roman"/>
          <w:szCs w:val="24"/>
        </w:rPr>
        <w:t>osoba ovlaštena za zastupanje</w:t>
      </w:r>
      <w:r w:rsidRPr="007F17A7">
        <w:rPr>
          <w:rFonts w:hAnsi="Times New Roman" w:ascii="Times New Roman"/>
          <w:szCs w:val="24"/>
        </w:rPr>
        <w:t xml:space="preserve"> dužnika nije postupio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232116">
        <w:rPr>
          <w:rFonts w:hAnsi="Times New Roman" w:ascii="Times New Roman"/>
          <w:szCs w:val="24"/>
        </w:rPr>
        <w:t>464</w:t>
      </w:r>
      <w:r w:rsidR="000E0033">
        <w:rPr>
          <w:rFonts w:hAnsi="Times New Roman" w:ascii="Times New Roman"/>
          <w:szCs w:val="24"/>
        </w:rPr>
        <w:t xml:space="preserve">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232116">
        <w:rPr>
          <w:rFonts w:hAnsi="Times New Roman" w:ascii="Times New Roman"/>
          <w:szCs w:val="24"/>
        </w:rPr>
        <w:t>649.422,03</w:t>
      </w:r>
      <w:r w:rsidR="00B819D0">
        <w:rPr>
          <w:rFonts w:hAnsi="Times New Roman" w:ascii="Times New Roman"/>
          <w:szCs w:val="24"/>
        </w:rPr>
        <w:t xml:space="preserve"> kn, prema </w:t>
      </w:r>
      <w:r w:rsidR="00B819D0">
        <w:rPr>
          <w:rFonts w:hAnsi="Times New Roman" w:ascii="Times New Roman"/>
          <w:szCs w:val="24"/>
        </w:rPr>
        <w:lastRenderedPageBreak/>
        <w:t xml:space="preserve">podacima o broju zaposlenika ima </w:t>
      </w:r>
      <w:r w:rsidR="003E5490">
        <w:rPr>
          <w:rFonts w:hAnsi="Times New Roman" w:ascii="Times New Roman"/>
          <w:szCs w:val="24"/>
        </w:rPr>
        <w:t>jednog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E5490">
        <w:rPr>
          <w:rFonts w:hAnsi="Times New Roman" w:ascii="Times New Roman"/>
          <w:szCs w:val="24"/>
        </w:rPr>
        <w:t>1</w:t>
      </w:r>
      <w:r w:rsidR="00A55977">
        <w:rPr>
          <w:rFonts w:hAnsi="Times New Roman" w:ascii="Times New Roman"/>
          <w:szCs w:val="24"/>
        </w:rPr>
        <w:t>9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C80D92">
        <w:rPr>
          <w:rFonts w:hAnsi="Times New Roman" w:ascii="Times New Roman"/>
          <w:szCs w:val="24"/>
        </w:rPr>
        <w:t>, v.r.</w:t>
      </w:r>
    </w:p>
    <w:p w:rsidRDefault="00C80D92" w:rsidP="007F17A7" w:rsidR="00C80D92">
      <w:pPr>
        <w:ind w:firstLine="720"/>
        <w:jc w:val="right"/>
        <w:rPr>
          <w:rFonts w:hAnsi="Times New Roman" w:ascii="Times New Roman"/>
          <w:szCs w:val="24"/>
        </w:rPr>
      </w:pPr>
    </w:p>
    <w:p w:rsidRDefault="00C80D92" w:rsidP="00C80D92" w:rsidR="00C80D92" w:rsidRPr="00C80D92">
      <w:pPr>
        <w:ind w:firstLine="720"/>
        <w:jc w:val="right"/>
        <w:rPr>
          <w:rFonts w:hAnsi="Times New Roman" w:ascii="Times New Roman"/>
          <w:szCs w:val="24"/>
        </w:rPr>
      </w:pPr>
      <w:r w:rsidRPr="00C80D92">
        <w:rPr>
          <w:rFonts w:hAnsi="Times New Roman" w:ascii="Times New Roman"/>
          <w:szCs w:val="24"/>
        </w:rPr>
        <w:t>Za točnost otpravka-</w:t>
      </w:r>
    </w:p>
    <w:p w:rsidRDefault="00C80D92" w:rsidP="00C80D92" w:rsidR="00C80D92" w:rsidRPr="00C80D92">
      <w:pPr>
        <w:ind w:firstLine="720"/>
        <w:jc w:val="right"/>
        <w:rPr>
          <w:rFonts w:hAnsi="Times New Roman" w:ascii="Times New Roman"/>
          <w:szCs w:val="24"/>
        </w:rPr>
      </w:pPr>
      <w:r w:rsidRPr="00C80D92">
        <w:rPr>
          <w:rFonts w:hAnsi="Times New Roman" w:ascii="Times New Roman"/>
          <w:szCs w:val="24"/>
        </w:rPr>
        <w:t>Ovlašteni službenik:</w:t>
      </w:r>
    </w:p>
    <w:p w:rsidRDefault="00C80D92" w:rsidP="00C80D92" w:rsidR="00C80D92">
      <w:pPr>
        <w:ind w:firstLine="720"/>
        <w:jc w:val="right"/>
        <w:rPr>
          <w:rFonts w:hAnsi="Times New Roman" w:ascii="Times New Roman"/>
          <w:szCs w:val="24"/>
        </w:rPr>
      </w:pPr>
      <w:r w:rsidRPr="00C80D92"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0E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6C4E0B">
      <w:rPr>
        <w:rFonts w:hAnsi="Times New Roman" w:ascii="Times New Roman"/>
      </w:rPr>
      <w:t>3</w:t>
    </w:r>
    <w:r w:rsidR="00232116">
      <w:rPr>
        <w:rFonts w:hAnsi="Times New Roman" w:ascii="Times New Roman"/>
      </w:rPr>
      <w:t>245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E0033"/>
    <w:rsid w:val="000F4D6A"/>
    <w:rsid w:val="001448F8"/>
    <w:rsid w:val="001B052B"/>
    <w:rsid w:val="001D5EB3"/>
    <w:rsid w:val="001F470D"/>
    <w:rsid w:val="00211B8C"/>
    <w:rsid w:val="002236A7"/>
    <w:rsid w:val="00232116"/>
    <w:rsid w:val="002558C5"/>
    <w:rsid w:val="00267F8D"/>
    <w:rsid w:val="002713A2"/>
    <w:rsid w:val="002B5A6A"/>
    <w:rsid w:val="002C0A48"/>
    <w:rsid w:val="002C7F1C"/>
    <w:rsid w:val="002F4231"/>
    <w:rsid w:val="0036322E"/>
    <w:rsid w:val="003A572A"/>
    <w:rsid w:val="003E01D6"/>
    <w:rsid w:val="003E5490"/>
    <w:rsid w:val="00416EBF"/>
    <w:rsid w:val="00472781"/>
    <w:rsid w:val="00481A67"/>
    <w:rsid w:val="004930EA"/>
    <w:rsid w:val="004A7FFC"/>
    <w:rsid w:val="004C2542"/>
    <w:rsid w:val="004D38B6"/>
    <w:rsid w:val="004E2357"/>
    <w:rsid w:val="0051510F"/>
    <w:rsid w:val="005255CF"/>
    <w:rsid w:val="005325E8"/>
    <w:rsid w:val="00544A34"/>
    <w:rsid w:val="00546775"/>
    <w:rsid w:val="00553312"/>
    <w:rsid w:val="00554A5C"/>
    <w:rsid w:val="00573FE4"/>
    <w:rsid w:val="00576EC7"/>
    <w:rsid w:val="005919AE"/>
    <w:rsid w:val="005E0EEF"/>
    <w:rsid w:val="00627D00"/>
    <w:rsid w:val="006C4E0B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45B1"/>
    <w:rsid w:val="0081479D"/>
    <w:rsid w:val="008816DA"/>
    <w:rsid w:val="008E0EF7"/>
    <w:rsid w:val="008E1F59"/>
    <w:rsid w:val="00942F7E"/>
    <w:rsid w:val="009432E4"/>
    <w:rsid w:val="009A259C"/>
    <w:rsid w:val="009C2E2C"/>
    <w:rsid w:val="00A55620"/>
    <w:rsid w:val="00A55977"/>
    <w:rsid w:val="00A863D7"/>
    <w:rsid w:val="00AA5DBE"/>
    <w:rsid w:val="00AD105D"/>
    <w:rsid w:val="00AF48C8"/>
    <w:rsid w:val="00AF76EE"/>
    <w:rsid w:val="00B07082"/>
    <w:rsid w:val="00B07B8D"/>
    <w:rsid w:val="00B103D7"/>
    <w:rsid w:val="00B314E8"/>
    <w:rsid w:val="00B3191D"/>
    <w:rsid w:val="00B46FDA"/>
    <w:rsid w:val="00B47E08"/>
    <w:rsid w:val="00B700D8"/>
    <w:rsid w:val="00B81090"/>
    <w:rsid w:val="00B819D0"/>
    <w:rsid w:val="00C156FD"/>
    <w:rsid w:val="00C51F11"/>
    <w:rsid w:val="00C54465"/>
    <w:rsid w:val="00C703D0"/>
    <w:rsid w:val="00C75F6C"/>
    <w:rsid w:val="00C761AE"/>
    <w:rsid w:val="00C80D92"/>
    <w:rsid w:val="00CA69A3"/>
    <w:rsid w:val="00CB1E0D"/>
    <w:rsid w:val="00CB732E"/>
    <w:rsid w:val="00CC6A3C"/>
    <w:rsid w:val="00CF00C3"/>
    <w:rsid w:val="00CF285F"/>
    <w:rsid w:val="00CF68C5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F1030C"/>
    <w:rsid w:val="00F35B7C"/>
    <w:rsid w:val="00F70E07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80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D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D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D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D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80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D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D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D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D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3245</izvorni_sadrzaj>
    <derivirana_varijabla naziv="DomainObject.Predmet.Broj_1">3245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St-3245/2016</izvorni_sadrzaj>
    <derivirana_varijabla naziv="DomainObject.Predmet.OznakaBroj_1">St-3245/2016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I PETAR PRIJEVOZ d.o.o. zastupanog po punomoćniku Vladimir Mamić</izvorni_sadrzaj>
    <derivirana_varijabla naziv="DomainObject.Predmet.ProtustrankaFormated_1">  MARKO I PETAR PRIJEVOZ d.o.o. zastupanog po punomoćniku Vladimir Mamić</derivirana_varijabla>
  </DomainObject.Predmet.ProtustrankaFormated>
  <DomainObject.Predmet.ProtustrankaFormatedOIB>
    <izvorni_sadrzaj>  MARKO I PETAR PRIJEVOZ d.o.o., OIB 60766627013 zastupanog po punomoćniku Vladimir Mamić</izvorni_sadrzaj>
    <derivirana_varijabla naziv="DomainObject.Predmet.ProtustrankaFormatedOIB_1">  MARKO I PETAR PRIJEVOZ d.o.o., OIB 60766627013 zastupanog po punomoćniku Vladimir Mamić</derivirana_varijabla>
  </DomainObject.Predmet.ProtustrankaFormatedOIB>
  <DomainObject.Predmet.ProtustrankaFormatedWithAdress>
    <izvorni_sadrzaj> MARKO I PETAR PRIJEVOZ d.o.o., Krečaves 51, 10380 Krečaves zastupanog po punomoćniku Vladimir Mamić</izvorni_sadrzaj>
    <derivirana_varijabla naziv="DomainObject.Predmet.ProtustrankaFormatedWithAdress_1"> MARKO I PETAR PRIJEVOZ d.o.o., Krečaves 51, 10380 Krečaves zastupanog po punomoćniku Vladimir Mamić</derivirana_varijabla>
  </DomainObject.Predmet.ProtustrankaFormatedWithAdress>
  <DomainObject.Predmet.ProtustrankaFormatedWithAdressOIB>
    <izvorni_sadrzaj> MARKO I PETAR PRIJEVOZ d.o.o., OIB 60766627013, Krečaves 51, 10380 Krečaves zastupanog po punomoćniku Vladimir Mamić</izvorni_sadrzaj>
    <derivirana_varijabla naziv="DomainObject.Predmet.ProtustrankaFormatedWithAdressOIB_1"> MARKO I PETAR PRIJEVOZ d.o.o., OIB 60766627013, Krečaves 51, 10380 Krečaves zastupanog po punomoćniku Vladimir Mamić</derivirana_varijabla>
  </DomainObject.Predmet.ProtustrankaFormatedWithAdressOIB>
  <DomainObject.Predmet.ProtustrankaWithAdress>
    <izvorni_sadrzaj>MARKO I PETAR PRIJEVOZ d.o.o. Krečaves 51, 10380 Krečaves</izvorni_sadrzaj>
    <derivirana_varijabla naziv="DomainObject.Predmet.ProtustrankaWithAdress_1">MARKO I PETAR PRIJEVOZ d.o.o. Krečaves 51, 10380 Krečaves</derivirana_varijabla>
  </DomainObject.Predmet.ProtustrankaWithAdress>
  <DomainObject.Predmet.ProtustrankaWithAdressOIB>
    <izvorni_sadrzaj>MARKO I PETAR PRIJEVOZ d.o.o., OIB 60766627013, Krečaves 51, 10380 Krečaves</izvorni_sadrzaj>
    <derivirana_varijabla naziv="DomainObject.Predmet.ProtustrankaWithAdressOIB_1">MARKO I PETAR PRIJEVOZ d.o.o., OIB 60766627013, Krečaves 51, 10380 Krečaves</derivirana_varijabla>
  </DomainObject.Predmet.ProtustrankaWithAdressOIB>
  <DomainObject.Predmet.ProtustrankaNazivFormated>
    <izvorni_sadrzaj>MARKO I PETAR PRIJEVOZ d.o.o.</izvorni_sadrzaj>
    <derivirana_varijabla naziv="DomainObject.Predmet.ProtustrankaNazivFormated_1">MARKO I PETAR PRIJEVOZ d.o.o.</derivirana_varijabla>
  </DomainObject.Predmet.ProtustrankaNazivFormated>
  <DomainObject.Predmet.ProtustrankaNazivFormatedOIB>
    <izvorni_sadrzaj>MARKO I PETAR PRIJEVOZ d.o.o., OIB 60766627013</izvorni_sadrzaj>
    <derivirana_varijabla naziv="DomainObject.Predmet.ProtustrankaNazivFormatedOIB_1">MARKO I PETAR PRIJEVOZ d.o.o., OIB 60766627013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 I PETAR PRIJEVOZ d.o.o. zastupanog po punomoćniku Vladimir Mamić</item>
    </izvorni_sadrzaj>
    <derivirana_varijabla naziv="DomainObject.Predmet.ProtuStrankaListFormated_1">
      <item>MARKO I PETAR PRIJEVOZ d.o.o. zastupanog po punomoćniku Vladimir Mamić</item>
    </derivirana_varijabla>
  </DomainObject.Predmet.ProtuStrankaListFormated>
  <DomainObject.Predmet.ProtuStrankaListFormatedOIB>
    <izvorni_sadrzaj>
      <item>MARKO I PETAR PRIJEVOZ d.o.o., OIB 60766627013 zastupanog po punomoćniku Vladimir Mamić</item>
    </izvorni_sadrzaj>
    <derivirana_varijabla naziv="DomainObject.Predmet.ProtuStrankaListFormatedOIB_1">
      <item>MARKO I PETAR PRIJEVOZ d.o.o., OIB 60766627013 zastupanog po punomoćniku Vladimir Mamić</item>
    </derivirana_varijabla>
  </DomainObject.Predmet.ProtuStrankaListFormatedOIB>
  <DomainObject.Predmet.ProtuStrankaListFormatedWithAdress>
    <izvorni_sadrzaj>
      <item>MARKO I PETAR PRIJEVOZ d.o.o., Krečaves 51, 10380 Krečaves zastupanog po punomoćniku Vladimir Mamić</item>
    </izvorni_sadrzaj>
    <derivirana_varijabla naziv="DomainObject.Predmet.ProtuStrankaListFormatedWithAdress_1">
      <item>MARKO I PETAR PRIJEVOZ d.o.o., Krečaves 51, 10380 Krečaves zastupanog po punomoćniku Vladimir Mamić</item>
    </derivirana_varijabla>
  </DomainObject.Predmet.ProtuStrankaListFormatedWithAdress>
  <DomainObject.Predmet.ProtuStrankaListFormatedWithAdressOIB>
    <izvorni_sadrzaj>
      <item>MARKO I PETAR PRIJEVOZ d.o.o., OIB 60766627013, Krečaves 51, 10380 Krečaves zastupanog po punomoćniku Vladimir Mamić</item>
    </izvorni_sadrzaj>
    <derivirana_varijabla naziv="DomainObject.Predmet.ProtuStrankaListFormatedWithAdressOIB_1">
      <item>MARKO I PETAR PRIJEVOZ d.o.o., OIB 60766627013, Krečaves 51, 10380 Krečaves zastupanog po punomoćniku Vladimir Mamić</item>
    </derivirana_varijabla>
  </DomainObject.Predmet.ProtuStrankaListFormatedWithAdressOIB>
  <DomainObject.Predmet.ProtuStrankaListNazivFormated>
    <izvorni_sadrzaj>
      <item>MARKO I PETAR PRIJEVOZ d.o.o.</item>
    </izvorni_sadrzaj>
    <derivirana_varijabla naziv="DomainObject.Predmet.ProtuStrankaListNazivFormated_1">
      <item>MARKO I PETAR PRIJEVOZ d.o.o.</item>
    </derivirana_varijabla>
  </DomainObject.Predmet.ProtuStrankaListNazivFormated>
  <DomainObject.Predmet.ProtuStrankaListNazivFormatedOIB>
    <izvorni_sadrzaj>
      <item>MARKO I PETAR PRIJEVOZ d.o.o., OIB 60766627013</item>
    </izvorni_sadrzaj>
    <derivirana_varijabla naziv="DomainObject.Predmet.ProtuStrankaListNazivFormatedOIB_1">
      <item>MARKO I PETAR PRIJEVOZ d.o.o., OIB 60766627013</item>
    </derivirana_varijabla>
  </DomainObject.Predmet.ProtuStrankaListNazivFormatedOIB>
  <DomainObject.Predmet.OstaliListFormated>
    <izvorni_sadrzaj>
      <item>Vladimir Mamić punomoćnik sudionika u postupku MARKO I PETAR PRIJEVOZ d.o.o.</item>
    </izvorni_sadrzaj>
    <derivirana_varijabla naziv="DomainObject.Predmet.OstaliListFormated_1">
      <item>Vladimir Mamić punomoćnik sudionika u postupku MARKO I PETAR PRIJEVOZ d.o.o.</item>
    </derivirana_varijabla>
  </DomainObject.Predmet.OstaliListFormated>
  <DomainObject.Predmet.OstaliListFormatedOIB>
    <izvorni_sadrzaj>
      <item>Vladimir Mamić, OIB 59077461942 punomoćnik sudionika u postupku MARKO I PETAR PRIJEVOZ d.o.o.</item>
    </izvorni_sadrzaj>
    <derivirana_varijabla naziv="DomainObject.Predmet.OstaliListFormatedOIB_1">
      <item>Vladimir Mamić, OIB 59077461942 punomoćnik sudionika u postupku MARKO I PETAR PRIJEVOZ d.o.o.</item>
    </derivirana_varijabla>
  </DomainObject.Predmet.OstaliListFormatedOIB>
  <DomainObject.Predmet.OstaliListFormatedWithAdress>
    <izvorni_sadrzaj>
      <item>Vladimir Mamić, Krečaves 51, 10380 Krečaves punomoćnik sudionika u postupku MARKO I PETAR PRIJEVOZ d.o.o.</item>
    </izvorni_sadrzaj>
    <derivirana_varijabla naziv="DomainObject.Predmet.OstaliListFormatedWithAdress_1">
      <item>Vladimir Mamić, Krečaves 51, 10380 Krečaves punomoćnik sudionika u postupku MARKO I PETAR PRIJEVOZ d.o.o.</item>
    </derivirana_varijabla>
  </DomainObject.Predmet.OstaliListFormatedWithAdress>
  <DomainObject.Predmet.OstaliListFormatedWithAdressOIB>
    <izvorni_sadrzaj>
      <item>Vladimir Mamić, OIB 59077461942, Krečaves 51, 10380 Krečaves punomoćnik sudionika u postupku MARKO I PETAR PRIJEVOZ d.o.o.</item>
    </izvorni_sadrzaj>
    <derivirana_varijabla naziv="DomainObject.Predmet.OstaliListFormatedWithAdressOIB_1">
      <item>Vladimir Mamić, OIB 59077461942, Krečaves 51, 10380 Krečaves punomoćnik sudionika u postupku MARKO I PETAR PRIJEVOZ d.o.o.</item>
    </derivirana_varijabla>
  </DomainObject.Predmet.OstaliListFormatedWithAdressOIB>
  <DomainObject.Predmet.OstaliListNazivFormated>
    <izvorni_sadrzaj>
      <item>Vladimir Mamić</item>
    </izvorni_sadrzaj>
    <derivirana_varijabla naziv="DomainObject.Predmet.OstaliListNazivFormated_1">
      <item>Vladimir Mamić</item>
    </derivirana_varijabla>
  </DomainObject.Predmet.OstaliListNazivFormated>
  <DomainObject.Predmet.OstaliListNazivFormatedOIB>
    <izvorni_sadrzaj>
      <item>Vladimir Mamić, OIB 59077461942</item>
    </izvorni_sadrzaj>
    <derivirana_varijabla naziv="DomainObject.Predmet.OstaliListNazivFormatedOIB_1">
      <item>Vladimir Mamić, OIB 59077461942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 I PETAR PRIJEVOZ d.o.o.</izvorni_sadrzaj>
    <derivirana_varijabla naziv="DomainObject.Predmet.ProtustrankaIDrugi_1">MARKO I PETAR PRIJEVOZ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MARKO I PETAR PRIJEVOZ d.o.o., OIB 60766627013, Krečaves 51, 10380 Krečaves</izvorni_sadrzaj>
    <derivirana_varijabla naziv="DomainObject.Predmet.ProtustrankaIDrugiAdressOIB_1">MARKO I PETAR PRIJEVOZ d.o.o., OIB 60766627013, Krečaves 51, 10380 Krečaves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MARKO I PETAR PRIJEVOZ d.o.o.</item>
      <item>Vladimir Mamić</item>
    </izvorni_sadrzaj>
    <derivirana_varijabla naziv="DomainObject.Predmet.SudioniciListNaziv_1">
      <item>FINA Regionalni centar Zagreb</item>
      <item>MARKO I PETAR PRIJEVOZ d.o.o.</item>
      <item>Vladimir Mamić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MARKO I PETAR PRIJEVOZ d.o.o., OIB 60766627013, Krečaves 51,10380 Krečaves</item>
      <item>Vladimir Mamić, OIB 59077461942, Krečaves 51,10380 Krečaves</item>
    </izvorni_sadrzaj>
    <derivirana_varijabla naziv="DomainObject.Predmet.SudioniciListAdressOIB_1">
      <item>FINA Regionalni centar Zagreb, OIB 85821130368, Trg svibanjskih žrtava 1995. br. 1,10000 Zagreb</item>
      <item>MARKO I PETAR PRIJEVOZ d.o.o., OIB 60766627013, Krečaves 51,10380 Krečaves</item>
      <item>Vladimir Mamić, OIB 59077461942, Krečaves 51,10380 Krečaves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60766627013</item>
      <item>, OIB 59077461942</item>
    </izvorni_sadrzaj>
    <derivirana_varijabla naziv="DomainObject.Predmet.SudioniciListNazivOIB_1">
      <item>, OIB 85821130368</item>
      <item>, OIB 60766627013</item>
      <item>, OIB 59077461942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88B80-AB6D-4616-B241-CCD6FEF83F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452</properties:Words>
  <properties:Characters>2413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2017-01-19T12:04:00Z</dcterms:created>
  <dc:creator>x</dc:creator>
  <cp:lastModifiedBy>Žana Livaja</cp:lastModifiedBy>
  <cp:lastPrinted>2017-01-19T12:07:00Z</cp:lastPrinted>
  <dcterms:modified xmlns:xsi="http://www.w3.org/2001/XMLSchema-instance" xsi:type="dcterms:W3CDTF">2017-01-19T12:07:00Z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