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37a4" w14:paraId="c8337a4" w:rsidRDefault="00D851CE" w:rsidP="009A4285" w:rsidR="00631246" w:rsidRPr="000C46DF">
      <w:pPr>
        <w:jc w:val="both"/>
        <w15:collapsed w:val="false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BF708A" w:rsidP="00BB7814" w:rsidR="00BF708A" w:rsidRPr="000C46DF">
      <w:pPr>
        <w:jc w:val="center"/>
        <w:rPr>
          <w:rFonts w:eastAsia="MS Mincho"/>
        </w:rPr>
      </w:pPr>
    </w:p>
    <w:p w:rsidRDefault="001E40C9" w:rsidP="001E40C9" w:rsidR="001E40C9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0C9" w:rsidP="001E40C9" w:rsidR="001E40C9">
      <w:r>
        <w:rPr>
          <w:rFonts w:eastAsia="MS Mincho"/>
        </w:rPr>
        <w:t>REPUBLIKA HRVATSKA</w:t>
      </w:r>
    </w:p>
    <w:p w:rsidRDefault="001E40C9" w:rsidP="001E40C9" w:rsidR="001E40C9">
      <w:r>
        <w:rPr>
          <w:rFonts w:eastAsia="MS Mincho"/>
        </w:rPr>
        <w:t>TRGOVAČKI SUD U RIJECI</w:t>
      </w:r>
    </w:p>
    <w:p w:rsidRDefault="001E40C9" w:rsidP="001E40C9" w:rsidR="001E40C9">
      <w:r>
        <w:rPr>
          <w:rFonts w:eastAsia="MS Mincho"/>
        </w:rPr>
        <w:t xml:space="preserve">      Rijeka, Zadarska 1 i 3</w:t>
      </w:r>
    </w:p>
    <w:p w:rsidRDefault="001E40C9" w:rsidP="001E40C9" w:rsidR="001E40C9"/>
    <w:p w:rsidRDefault="000040F9" w:rsidP="00BB7814" w:rsidR="000040F9">
      <w:pPr>
        <w:jc w:val="center"/>
        <w:rPr>
          <w:rFonts w:eastAsia="MS Mincho"/>
        </w:rPr>
      </w:pPr>
    </w:p>
    <w:p w:rsidRDefault="003D085B" w:rsidP="003D085B" w:rsidR="003D085B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3D085B" w:rsidP="00666057" w:rsidR="003D085B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 w:rsidRPr="000C46DF">
        <w:t xml:space="preserve">Trgovački sud u Rijeci, po </w:t>
      </w:r>
      <w:proofErr w:type="spellStart"/>
      <w:r w:rsidRPr="000C46DF">
        <w:t>Liljani</w:t>
      </w:r>
      <w:proofErr w:type="spellEnd"/>
      <w:r w:rsidRPr="000C46DF">
        <w:t xml:space="preserve"> Ugrin, stečajnom sucu u postupku provođenja stečajnog postupka nad </w:t>
      </w:r>
      <w:r w:rsidR="00644DAA">
        <w:t xml:space="preserve">dužnikom </w:t>
      </w:r>
      <w:proofErr w:type="spellStart"/>
      <w:r w:rsidR="007D5812" w:rsidRPr="002E05A8">
        <w:t>dužnikom</w:t>
      </w:r>
      <w:proofErr w:type="spellEnd"/>
      <w:r w:rsidR="007D5812" w:rsidRPr="002E05A8">
        <w:t xml:space="preserve"> TRANSADRIA međunarodna špedicija d.d. u stečaju Rijeka, Riva Boduli 1 ( MBS: 040018403, OIB: 47965841018 )</w:t>
      </w:r>
      <w:r w:rsidR="007D5812">
        <w:t xml:space="preserve"> </w:t>
      </w:r>
      <w:r w:rsidR="004B0841" w:rsidRPr="000C46DF">
        <w:rPr>
          <w:bCs/>
        </w:rPr>
        <w:t xml:space="preserve">temeljem odredbe članka 164. </w:t>
      </w:r>
      <w:r w:rsidR="004B0841" w:rsidRPr="000C46DF">
        <w:t>Stečajnog zakona ( „Narodne novine“ broj 44/96, 29/99, 129/00, 123/03, 82/06, 116/10</w:t>
      </w:r>
      <w:r w:rsidR="009707ED" w:rsidRPr="000C46DF">
        <w:t>,</w:t>
      </w:r>
      <w:r w:rsidR="004B0841" w:rsidRPr="000C46DF">
        <w:t xml:space="preserve"> 25/12</w:t>
      </w:r>
      <w:r w:rsidR="009707ED" w:rsidRPr="000C46DF">
        <w:t xml:space="preserve"> i 133/12</w:t>
      </w:r>
      <w:r w:rsidR="002B11AA" w:rsidRPr="000C46DF">
        <w:t>,</w:t>
      </w:r>
      <w:r w:rsidR="004B0841" w:rsidRPr="000C46DF">
        <w:t xml:space="preserve"> u daljnjem tekstu</w:t>
      </w:r>
      <w:r w:rsidR="002B11AA" w:rsidRPr="000C46DF">
        <w:t>:</w:t>
      </w:r>
      <w:r w:rsidR="004B0841" w:rsidRPr="000C46DF">
        <w:t xml:space="preserve"> SZ )</w:t>
      </w:r>
      <w:r w:rsidR="004B0841" w:rsidRPr="000C46DF">
        <w:rPr>
          <w:bCs/>
        </w:rPr>
        <w:t xml:space="preserve">  </w:t>
      </w:r>
      <w:r w:rsidR="007C5017" w:rsidRPr="000C46DF">
        <w:rPr>
          <w:bCs/>
        </w:rPr>
        <w:t xml:space="preserve">dana </w:t>
      </w:r>
      <w:r w:rsidR="00B36E12">
        <w:rPr>
          <w:rFonts w:eastAsia="MS Mincho"/>
        </w:rPr>
        <w:t xml:space="preserve">2. svibnja </w:t>
      </w:r>
      <w:r w:rsidR="00A932D2" w:rsidRPr="000C46DF">
        <w:rPr>
          <w:rFonts w:eastAsia="MS Mincho"/>
        </w:rPr>
        <w:t>201</w:t>
      </w:r>
      <w:r w:rsidR="00B36E12">
        <w:rPr>
          <w:rFonts w:eastAsia="MS Mincho"/>
        </w:rPr>
        <w:t>6</w:t>
      </w:r>
      <w:r w:rsidR="007C5017" w:rsidRPr="000C46DF">
        <w:rPr>
          <w:bCs/>
        </w:rPr>
        <w:t xml:space="preserve">.  </w:t>
      </w:r>
      <w:r w:rsidRPr="000C46DF">
        <w:rPr>
          <w:bCs/>
        </w:rPr>
        <w:t xml:space="preserve">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BA5157" w:rsidP="003D085B" w:rsidR="00BA5157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666057" w:rsidR="00CB380C" w:rsidRPr="003663B4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</w:r>
      <w:r w:rsidR="00326279" w:rsidRPr="000C46DF">
        <w:rPr>
          <w:rFonts w:eastAsia="MS Mincho"/>
        </w:rPr>
        <w:t>Prodaj</w:t>
      </w:r>
      <w:r w:rsidR="00B85E31">
        <w:rPr>
          <w:rFonts w:eastAsia="MS Mincho"/>
        </w:rPr>
        <w:t>e</w:t>
      </w:r>
      <w:r w:rsidR="00BF6EC2" w:rsidRPr="000C46DF">
        <w:rPr>
          <w:rFonts w:eastAsia="MS Mincho"/>
        </w:rPr>
        <w:t xml:space="preserve"> se </w:t>
      </w:r>
      <w:r w:rsidR="00B85E31">
        <w:rPr>
          <w:rFonts w:eastAsia="MS Mincho"/>
        </w:rPr>
        <w:t xml:space="preserve">poslovni prostor </w:t>
      </w:r>
      <w:r w:rsidR="00CB380C" w:rsidRPr="006D07A6">
        <w:t xml:space="preserve">u </w:t>
      </w:r>
      <w:proofErr w:type="spellStart"/>
      <w:r w:rsidR="00CB380C" w:rsidRPr="006D07A6">
        <w:t>Goričanu</w:t>
      </w:r>
      <w:proofErr w:type="spellEnd"/>
      <w:r w:rsidR="00CB380C" w:rsidRPr="006D07A6">
        <w:t xml:space="preserve">, </w:t>
      </w:r>
      <w:proofErr w:type="spellStart"/>
      <w:r w:rsidR="00CB380C" w:rsidRPr="006D07A6">
        <w:t>Komparija</w:t>
      </w:r>
      <w:proofErr w:type="spellEnd"/>
      <w:r w:rsidR="00CB380C" w:rsidRPr="006D07A6">
        <w:t xml:space="preserve"> 10, nekretnina upisana u zemljišnim knjigama Općinskog suda u Čakovcu </w:t>
      </w:r>
      <w:r w:rsidR="00F504C1" w:rsidRPr="006D07A6">
        <w:t xml:space="preserve">Zemljišno-knjižni odjel Čakovec </w:t>
      </w:r>
      <w:r w:rsidR="00CB380C" w:rsidRPr="006D07A6">
        <w:t xml:space="preserve">u z.k.ul. 5058 etažno vlasništvo s određenim omjerima </w:t>
      </w:r>
      <w:r w:rsidR="00B52A29" w:rsidRPr="006D07A6">
        <w:t>K.O.</w:t>
      </w:r>
      <w:r w:rsidR="00CB380C" w:rsidRPr="006D07A6">
        <w:t xml:space="preserve"> MURŠĆAK na </w:t>
      </w:r>
      <w:proofErr w:type="spellStart"/>
      <w:r w:rsidR="00CB380C" w:rsidRPr="006D07A6">
        <w:t>k.č</w:t>
      </w:r>
      <w:proofErr w:type="spellEnd"/>
      <w:r w:rsidR="00CB380C" w:rsidRPr="006D07A6">
        <w:t xml:space="preserve">. 1532/31/2 </w:t>
      </w:r>
      <w:r w:rsidR="005D59CD" w:rsidRPr="006D07A6">
        <w:t xml:space="preserve">Poslovni objekt "D" Robni promet graničnog prijelaza </w:t>
      </w:r>
      <w:proofErr w:type="spellStart"/>
      <w:r w:rsidR="005D59CD" w:rsidRPr="006D07A6">
        <w:t>Goričan</w:t>
      </w:r>
      <w:proofErr w:type="spellEnd"/>
      <w:r w:rsidR="005D59CD" w:rsidRPr="006D07A6">
        <w:t xml:space="preserve"> i zemljište (dvor)</w:t>
      </w:r>
      <w:r w:rsidR="003663B4" w:rsidRPr="006D07A6">
        <w:t xml:space="preserve"> </w:t>
      </w:r>
      <w:r w:rsidR="00BE04B5" w:rsidRPr="006D07A6">
        <w:t xml:space="preserve">Poduložak 21. </w:t>
      </w:r>
      <w:r w:rsidR="006D07A6"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 w:rsidR="006D07A6">
        <w:rPr>
          <w:bCs/>
          <w:color w:val="000000"/>
        </w:rPr>
        <w:t xml:space="preserve"> </w:t>
      </w:r>
      <w:r w:rsidR="00CB380C" w:rsidRPr="003663B4">
        <w:t xml:space="preserve"> </w:t>
      </w:r>
      <w:r w:rsidR="000040F9" w:rsidRPr="003663B4">
        <w:t>V</w:t>
      </w:r>
      <w:r w:rsidR="00CB380C" w:rsidRPr="003663B4">
        <w:t xml:space="preserve">rijednost nekretnine iznosi </w:t>
      </w:r>
      <w:r w:rsidR="00B85E31">
        <w:t>16</w:t>
      </w:r>
      <w:r w:rsidR="00CB380C" w:rsidRPr="003663B4">
        <w:t>.000,00 EUR-a u protuvrijednosti kuna prema srednjem tečaju HNB na dan prodaje.</w:t>
      </w:r>
    </w:p>
    <w:p w:rsidRDefault="00B45460" w:rsidP="00BF6EC2" w:rsidR="00B45460" w:rsidRPr="000C46DF">
      <w:pPr>
        <w:jc w:val="both"/>
      </w:pPr>
    </w:p>
    <w:p w:rsidRDefault="007D32C0" w:rsidP="00085B05" w:rsidR="003D085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I.</w:t>
      </w:r>
      <w:r w:rsidR="003D085B" w:rsidRPr="000C46DF">
        <w:rPr>
          <w:rFonts w:eastAsia="MS Mincho"/>
        </w:rPr>
        <w:tab/>
        <w:t>Nekretnin</w:t>
      </w:r>
      <w:r w:rsidR="00AD73E2">
        <w:rPr>
          <w:rFonts w:eastAsia="MS Mincho"/>
        </w:rPr>
        <w:t>a</w:t>
      </w:r>
      <w:r w:rsidR="003D085B" w:rsidRPr="000C46DF">
        <w:rPr>
          <w:rFonts w:eastAsia="MS Mincho"/>
        </w:rPr>
        <w:t xml:space="preserve"> </w:t>
      </w:r>
      <w:r w:rsidR="00085B05" w:rsidRPr="000C46DF">
        <w:rPr>
          <w:rFonts w:eastAsia="MS Mincho"/>
        </w:rPr>
        <w:t>opisan</w:t>
      </w:r>
      <w:r w:rsidR="00AD73E2">
        <w:rPr>
          <w:rFonts w:eastAsia="MS Mincho"/>
        </w:rPr>
        <w:t>a</w:t>
      </w:r>
      <w:r w:rsidR="00085B05" w:rsidRPr="000C46DF">
        <w:rPr>
          <w:rFonts w:eastAsia="MS Mincho"/>
        </w:rPr>
        <w:t xml:space="preserve"> pod točkom I. izreke ovog zaključka </w:t>
      </w:r>
      <w:r w:rsidR="003D085B" w:rsidRPr="000C46DF">
        <w:rPr>
          <w:rFonts w:eastAsia="MS Mincho"/>
        </w:rPr>
        <w:t>proda</w:t>
      </w:r>
      <w:r w:rsidR="002C74E0" w:rsidRPr="000C46DF">
        <w:rPr>
          <w:rFonts w:eastAsia="MS Mincho"/>
        </w:rPr>
        <w:t xml:space="preserve">t će se </w:t>
      </w:r>
      <w:r w:rsidR="003D085B" w:rsidRPr="000C46DF">
        <w:rPr>
          <w:rFonts w:eastAsia="MS Mincho"/>
        </w:rPr>
        <w:t>na usmenoj javnoj dražbi</w:t>
      </w:r>
      <w:r w:rsidR="002C74E0" w:rsidRPr="000C46DF">
        <w:rPr>
          <w:rFonts w:eastAsia="MS Mincho"/>
        </w:rPr>
        <w:t xml:space="preserve">, a </w:t>
      </w:r>
      <w:r w:rsidR="000C5A46" w:rsidRPr="000C46DF">
        <w:rPr>
          <w:rFonts w:eastAsia="MS Mincho"/>
        </w:rPr>
        <w:t>r</w:t>
      </w:r>
      <w:r w:rsidR="003D085B" w:rsidRPr="000C46DF">
        <w:rPr>
          <w:rFonts w:eastAsia="MS Mincho"/>
        </w:rPr>
        <w:t>očište za prodaju održat će se dana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A932D2" w:rsidP="007E32D8" w:rsidR="002F156C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B36E12">
        <w:rPr>
          <w:rFonts w:eastAsia="MS Mincho"/>
        </w:rPr>
        <w:t xml:space="preserve">2. lipnja </w:t>
      </w:r>
      <w:r w:rsidR="003D085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3D085B" w:rsidRPr="000C46DF">
        <w:rPr>
          <w:rFonts w:eastAsia="MS Mincho"/>
        </w:rPr>
        <w:t xml:space="preserve">. godine u </w:t>
      </w:r>
      <w:r w:rsidR="00B36E12">
        <w:rPr>
          <w:rFonts w:eastAsia="MS Mincho"/>
        </w:rPr>
        <w:t>10</w:t>
      </w:r>
      <w:r w:rsidR="00B24812">
        <w:rPr>
          <w:rFonts w:eastAsia="MS Mincho"/>
        </w:rPr>
        <w:t>,</w:t>
      </w:r>
      <w:r w:rsidR="00B36E12">
        <w:rPr>
          <w:rFonts w:eastAsia="MS Mincho"/>
        </w:rPr>
        <w:t>0</w:t>
      </w:r>
      <w:r w:rsidR="00F52275">
        <w:rPr>
          <w:rFonts w:eastAsia="MS Mincho"/>
        </w:rPr>
        <w:t>0</w:t>
      </w:r>
      <w:r w:rsidR="003D085B" w:rsidRPr="000C46DF">
        <w:rPr>
          <w:rFonts w:eastAsia="MS Mincho"/>
        </w:rPr>
        <w:t xml:space="preserve"> sati</w:t>
      </w:r>
    </w:p>
    <w:p w:rsidRDefault="002F156C" w:rsidP="0094011D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u zgradi Trgovačkog suda u Rijeci, Zadarska 1 i 3, soba br. 11, prvi kat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771E80" w:rsidP="00771E80" w:rsidR="003D085B" w:rsidRPr="000C46DF">
      <w:pPr>
        <w:jc w:val="both"/>
        <w:rPr>
          <w:color w:val="000000"/>
        </w:rPr>
      </w:pPr>
      <w:r w:rsidRPr="000C46DF">
        <w:rPr>
          <w:rFonts w:eastAsia="MS Mincho"/>
        </w:rPr>
        <w:t>III</w:t>
      </w:r>
      <w:r w:rsidR="003D085B" w:rsidRPr="000C46DF">
        <w:rPr>
          <w:rFonts w:eastAsia="MS Mincho"/>
        </w:rPr>
        <w:t>.</w:t>
      </w:r>
      <w:r w:rsidR="003D085B" w:rsidRPr="000C46DF">
        <w:rPr>
          <w:rFonts w:eastAsia="MS Mincho"/>
        </w:rPr>
        <w:tab/>
        <w:t>Ovaj zaključak bit će objavljen na oglasnoj ploči suda</w:t>
      </w:r>
      <w:r w:rsidR="00616F7D" w:rsidRPr="000C46DF">
        <w:rPr>
          <w:rFonts w:eastAsia="MS Mincho"/>
        </w:rPr>
        <w:t>,</w:t>
      </w:r>
      <w:r w:rsidR="003D085B" w:rsidRPr="000C46DF">
        <w:rPr>
          <w:rFonts w:eastAsia="MS Mincho"/>
        </w:rPr>
        <w:t xml:space="preserve"> </w:t>
      </w:r>
      <w:r w:rsidR="00266953" w:rsidRPr="000C46DF">
        <w:rPr>
          <w:rFonts w:eastAsia="MS Mincho"/>
        </w:rPr>
        <w:t xml:space="preserve">web </w:t>
      </w:r>
      <w:r w:rsidR="002F156C" w:rsidRPr="000C46DF">
        <w:rPr>
          <w:rFonts w:eastAsia="MS Mincho"/>
        </w:rPr>
        <w:t>stečaju</w:t>
      </w:r>
      <w:r w:rsidR="00266953" w:rsidRPr="000C46DF">
        <w:rPr>
          <w:rFonts w:eastAsia="MS Mincho"/>
        </w:rPr>
        <w:t xml:space="preserve">, te </w:t>
      </w:r>
      <w:r w:rsidR="00266953" w:rsidRPr="000C46DF">
        <w:rPr>
          <w:color w:val="000000"/>
        </w:rPr>
        <w:t>u sredstvima javnoga priopćavanja.</w:t>
      </w:r>
    </w:p>
    <w:p w:rsidRDefault="00266953" w:rsidP="00266953" w:rsidR="00266953" w:rsidRPr="000C46DF">
      <w:pPr>
        <w:jc w:val="both"/>
        <w:rPr>
          <w:rFonts w:eastAsia="MS Mincho"/>
        </w:rPr>
      </w:pPr>
    </w:p>
    <w:p w:rsidRDefault="00771E80" w:rsidP="002C74E0" w:rsidR="003D085B" w:rsidRPr="000C46DF">
      <w:pPr>
        <w:jc w:val="both"/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V.</w:t>
      </w:r>
      <w:r w:rsidR="003D085B" w:rsidRPr="000C46DF">
        <w:rPr>
          <w:rFonts w:eastAsia="MS Mincho"/>
        </w:rPr>
        <w:tab/>
        <w:t>Uvjeti prodaje</w:t>
      </w:r>
      <w:r w:rsidR="003D085B" w:rsidRPr="000C46DF">
        <w:t>:</w:t>
      </w:r>
    </w:p>
    <w:p w:rsidRDefault="00266953" w:rsidP="003D085B" w:rsidR="00266953" w:rsidRPr="000C46DF">
      <w:pPr>
        <w:jc w:val="both"/>
      </w:pPr>
    </w:p>
    <w:p w:rsidRDefault="00266953" w:rsidP="000040F9" w:rsidR="002F156C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Pr="000C46DF">
        <w:rPr>
          <w:rFonts w:eastAsia="MS Mincho"/>
        </w:rPr>
        <w:tab/>
      </w:r>
      <w:r w:rsidR="002F156C" w:rsidRPr="000C46DF">
        <w:rPr>
          <w:rFonts w:eastAsia="MS Mincho"/>
        </w:rPr>
        <w:t>Prodaj</w:t>
      </w:r>
      <w:r w:rsidR="00AD73E2">
        <w:rPr>
          <w:rFonts w:eastAsia="MS Mincho"/>
        </w:rPr>
        <w:t>e</w:t>
      </w:r>
      <w:r w:rsidR="002F156C" w:rsidRPr="000C46DF">
        <w:rPr>
          <w:rFonts w:eastAsia="MS Mincho"/>
        </w:rPr>
        <w:t xml:space="preserve"> se nekretnin</w:t>
      </w:r>
      <w:r w:rsidR="00AD73E2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</w:t>
      </w:r>
      <w:r w:rsidR="000040F9" w:rsidRPr="000C46DF">
        <w:rPr>
          <w:rFonts w:eastAsia="MS Mincho"/>
        </w:rPr>
        <w:t xml:space="preserve">dužnika </w:t>
      </w:r>
      <w:r w:rsidR="002F156C" w:rsidRPr="000C46DF">
        <w:rPr>
          <w:rFonts w:eastAsia="MS Mincho"/>
        </w:rPr>
        <w:t>opisan</w:t>
      </w:r>
      <w:r w:rsidR="00AD73E2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pod točkom I. izreke ovog zaključka prema vrijednosti koja je određena u toj točci</w:t>
      </w:r>
      <w:r w:rsidR="00B52051" w:rsidRPr="000C46DF">
        <w:rPr>
          <w:rFonts w:eastAsia="MS Mincho"/>
        </w:rPr>
        <w:t>.</w:t>
      </w:r>
    </w:p>
    <w:p w:rsidRDefault="00B553BB" w:rsidP="00B52051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</w:t>
      </w:r>
      <w:r w:rsidR="002F156C" w:rsidRPr="000C46DF">
        <w:rPr>
          <w:rFonts w:eastAsia="MS Mincho"/>
        </w:rPr>
        <w:t xml:space="preserve">.      </w:t>
      </w:r>
      <w:r w:rsidRPr="000C46DF">
        <w:rPr>
          <w:rFonts w:eastAsia="MS Mincho"/>
        </w:rPr>
        <w:t>Nekretnin</w:t>
      </w:r>
      <w:r w:rsidR="00AD73E2">
        <w:rPr>
          <w:rFonts w:eastAsia="MS Mincho"/>
        </w:rPr>
        <w:t>a</w:t>
      </w:r>
      <w:r w:rsidRPr="000C46DF">
        <w:rPr>
          <w:rFonts w:eastAsia="MS Mincho"/>
        </w:rPr>
        <w:t xml:space="preserve"> označen</w:t>
      </w:r>
      <w:r w:rsidR="00AD73E2">
        <w:rPr>
          <w:rFonts w:eastAsia="MS Mincho"/>
        </w:rPr>
        <w:t>a</w:t>
      </w:r>
      <w:r w:rsidRPr="000C46DF">
        <w:rPr>
          <w:rFonts w:eastAsia="MS Mincho"/>
        </w:rPr>
        <w:t xml:space="preserve"> pod točkom I. na ročištu za dražbu ne mo</w:t>
      </w:r>
      <w:r w:rsidR="00433DBF">
        <w:rPr>
          <w:rFonts w:eastAsia="MS Mincho"/>
        </w:rPr>
        <w:t xml:space="preserve">že </w:t>
      </w:r>
      <w:r w:rsidRPr="000C46DF">
        <w:rPr>
          <w:rFonts w:eastAsia="MS Mincho"/>
        </w:rPr>
        <w:t xml:space="preserve">se prodati za </w:t>
      </w:r>
      <w:r w:rsidR="00433DBF">
        <w:rPr>
          <w:rFonts w:eastAsia="MS Mincho"/>
        </w:rPr>
        <w:t xml:space="preserve">cijenu </w:t>
      </w:r>
      <w:r w:rsidRPr="000C46DF">
        <w:rPr>
          <w:rFonts w:eastAsia="MS Mincho"/>
        </w:rPr>
        <w:t xml:space="preserve">nižu od </w:t>
      </w:r>
      <w:r w:rsidR="00433DBF">
        <w:rPr>
          <w:rFonts w:eastAsia="MS Mincho"/>
        </w:rPr>
        <w:t>njene utvrđene vrijednosti</w:t>
      </w:r>
      <w:r w:rsidRPr="000C46DF">
        <w:t>.</w:t>
      </w:r>
    </w:p>
    <w:p w:rsidRDefault="00B553BB" w:rsidP="008B0B96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 xml:space="preserve">3.     </w:t>
      </w:r>
      <w:r w:rsidR="00433DBF">
        <w:rPr>
          <w:rFonts w:eastAsia="MS Mincho"/>
        </w:rPr>
        <w:t xml:space="preserve"> </w:t>
      </w:r>
      <w:r w:rsidRPr="000C46DF">
        <w:rPr>
          <w:rFonts w:eastAsia="MS Mincho"/>
        </w:rPr>
        <w:t>Nekretnin</w:t>
      </w:r>
      <w:r w:rsidR="00433DBF">
        <w:rPr>
          <w:rFonts w:eastAsia="MS Mincho"/>
        </w:rPr>
        <w:t>a</w:t>
      </w:r>
      <w:r w:rsidRPr="000C46DF">
        <w:rPr>
          <w:rFonts w:eastAsia="MS Mincho"/>
        </w:rPr>
        <w:t xml:space="preserve"> će se prodati putem javne dražbe</w:t>
      </w:r>
      <w:r w:rsidR="008B0B96" w:rsidRPr="000C46DF">
        <w:rPr>
          <w:rFonts w:eastAsia="MS Mincho"/>
        </w:rPr>
        <w:t>, time da će se ročište održati iako na njemu sudjeluje samo jedan ponuditelj</w:t>
      </w:r>
      <w:r w:rsidRPr="000C46DF">
        <w:rPr>
          <w:rFonts w:eastAsia="MS Mincho"/>
        </w:rPr>
        <w:t>.</w:t>
      </w:r>
    </w:p>
    <w:p w:rsidRDefault="00433DBF" w:rsidP="008212EF" w:rsidR="008212EF" w:rsidRPr="000C46DF">
      <w:pPr>
        <w:jc w:val="both"/>
        <w:rPr>
          <w:color w:val="000000"/>
        </w:rPr>
      </w:pPr>
      <w:r>
        <w:t>4</w:t>
      </w:r>
      <w:r w:rsidR="00025364" w:rsidRPr="000C46DF">
        <w:t>.</w:t>
      </w:r>
      <w:r w:rsidR="008212EF" w:rsidRPr="000C46DF">
        <w:tab/>
        <w:t xml:space="preserve">Imovina se prodaje po principu viđeno kupljeno što isključuje sve naknadne prigovore kupca na nedostatke, pravne ili činjenične naravi. </w:t>
      </w:r>
    </w:p>
    <w:p w:rsidRDefault="00433DBF" w:rsidP="003F0741" w:rsidR="000C5A46" w:rsidRPr="000C46DF">
      <w:pPr>
        <w:jc w:val="both"/>
      </w:pPr>
      <w:r>
        <w:rPr>
          <w:rFonts w:eastAsia="MS Mincho"/>
        </w:rPr>
        <w:lastRenderedPageBreak/>
        <w:t>5</w:t>
      </w:r>
      <w:r w:rsidR="005464C9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5464C9" w:rsidRPr="000C46DF">
        <w:rPr>
          <w:rFonts w:eastAsia="MS Mincho"/>
        </w:rPr>
        <w:t xml:space="preserve">Kupac je obvezan položiti </w:t>
      </w:r>
      <w:proofErr w:type="spellStart"/>
      <w:r w:rsidR="005464C9" w:rsidRPr="000C46DF">
        <w:rPr>
          <w:rFonts w:eastAsia="MS Mincho"/>
        </w:rPr>
        <w:t>kupovninu</w:t>
      </w:r>
      <w:proofErr w:type="spellEnd"/>
      <w:r w:rsidR="005464C9" w:rsidRPr="000C46DF">
        <w:rPr>
          <w:rFonts w:eastAsia="MS Mincho"/>
        </w:rPr>
        <w:t xml:space="preserve"> u roku od </w:t>
      </w:r>
      <w:r w:rsidR="003F0741" w:rsidRPr="000C46DF">
        <w:rPr>
          <w:rFonts w:eastAsia="MS Mincho"/>
        </w:rPr>
        <w:t>3</w:t>
      </w:r>
      <w:r w:rsidR="005464C9" w:rsidRPr="000C46DF">
        <w:rPr>
          <w:rFonts w:eastAsia="MS Mincho"/>
        </w:rPr>
        <w:t xml:space="preserve">0 dana </w:t>
      </w:r>
      <w:r w:rsidR="000C5A46" w:rsidRPr="000C46DF">
        <w:t>nakon pravomoćnosti rješenja o dosudi.</w:t>
      </w:r>
    </w:p>
    <w:p w:rsidRDefault="00433DBF" w:rsidP="008B0B96" w:rsidR="00B52051" w:rsidRPr="000C46DF">
      <w:pPr>
        <w:jc w:val="both"/>
      </w:pPr>
      <w:r>
        <w:rPr>
          <w:rFonts w:eastAsia="MS Mincho"/>
        </w:rPr>
        <w:t>6</w:t>
      </w:r>
      <w:r w:rsidR="00B52051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B52051" w:rsidRPr="000C46DF">
        <w:t>Porez</w:t>
      </w:r>
      <w:r>
        <w:t xml:space="preserve"> </w:t>
      </w:r>
      <w:r w:rsidR="00B52051" w:rsidRPr="000C46DF">
        <w:t xml:space="preserve">je dužan platiti </w:t>
      </w:r>
      <w:r>
        <w:t xml:space="preserve">kupac </w:t>
      </w:r>
      <w:r w:rsidR="00B52051" w:rsidRPr="000C46DF">
        <w:t>u skladu sa zakonom.</w:t>
      </w:r>
    </w:p>
    <w:p w:rsidRDefault="00433DBF" w:rsidP="007E32D8" w:rsidR="005464C9" w:rsidRPr="000C46DF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212EF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  <w:t>P</w:t>
      </w:r>
      <w:r w:rsidR="005464C9" w:rsidRPr="000C46DF">
        <w:t>ravo nadmetanja imaju sve pravne i fizičke osobe</w:t>
      </w:r>
      <w:r w:rsidR="005464C9" w:rsidRPr="000C46DF">
        <w:rPr>
          <w:rFonts w:eastAsia="MS Mincho"/>
        </w:rPr>
        <w:t xml:space="preserve">, </w:t>
      </w:r>
      <w:r w:rsidR="005464C9" w:rsidRPr="000C46DF">
        <w:t xml:space="preserve">u skladu sa zakonskim propisima Republike Hrvatske, </w:t>
      </w:r>
      <w:r w:rsidR="005464C9" w:rsidRPr="000C46DF">
        <w:rPr>
          <w:rFonts w:eastAsia="MS Mincho"/>
        </w:rPr>
        <w:t xml:space="preserve">koje su najkasnije na dan </w:t>
      </w:r>
      <w:r w:rsidR="00B36E12">
        <w:rPr>
          <w:rFonts w:eastAsia="MS Mincho"/>
        </w:rPr>
        <w:t>31</w:t>
      </w:r>
      <w:r w:rsidR="00EC501B">
        <w:rPr>
          <w:rFonts w:eastAsia="MS Mincho"/>
        </w:rPr>
        <w:t xml:space="preserve">. </w:t>
      </w:r>
      <w:r w:rsidR="00B36E12">
        <w:rPr>
          <w:rFonts w:eastAsia="MS Mincho"/>
        </w:rPr>
        <w:t xml:space="preserve">svibnja </w:t>
      </w:r>
      <w:r w:rsidR="00EC501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5464C9" w:rsidRPr="000C46DF">
        <w:rPr>
          <w:rFonts w:eastAsia="MS Mincho"/>
        </w:rPr>
        <w:t>. dale osiguranje za kupnju nekretnina opisan</w:t>
      </w:r>
      <w:r w:rsidR="008B0B96" w:rsidRPr="000C46DF">
        <w:rPr>
          <w:rFonts w:eastAsia="MS Mincho"/>
        </w:rPr>
        <w:t>ih</w:t>
      </w:r>
      <w:r w:rsidR="005464C9" w:rsidRPr="000C46DF">
        <w:rPr>
          <w:rFonts w:eastAsia="MS Mincho"/>
        </w:rPr>
        <w:t xml:space="preserve"> </w:t>
      </w:r>
      <w:r w:rsidR="00B52051" w:rsidRPr="000C46DF">
        <w:rPr>
          <w:rFonts w:eastAsia="MS Mincho"/>
        </w:rPr>
        <w:t xml:space="preserve">pod točkom I. </w:t>
      </w:r>
      <w:r w:rsidR="005464C9" w:rsidRPr="000C46DF">
        <w:rPr>
          <w:rFonts w:eastAsia="MS Mincho"/>
        </w:rPr>
        <w:t xml:space="preserve">ovog zaključka u visini od </w:t>
      </w:r>
      <w:r w:rsidR="00B36E12">
        <w:rPr>
          <w:rFonts w:eastAsia="MS Mincho"/>
        </w:rPr>
        <w:t>10</w:t>
      </w:r>
      <w:r w:rsidR="0094011D" w:rsidRPr="000C46DF">
        <w:rPr>
          <w:rFonts w:eastAsia="MS Mincho"/>
        </w:rPr>
        <w:t>% utvrđene vrijednosti</w:t>
      </w:r>
      <w:r w:rsidR="005464C9" w:rsidRPr="000C46DF">
        <w:rPr>
          <w:rFonts w:eastAsia="MS Mincho"/>
        </w:rPr>
        <w:t xml:space="preserve">. Osiguranje se uplaćuje na prolazni depozit ovog suda broj </w:t>
      </w:r>
      <w:r w:rsidR="000040F9" w:rsidRPr="000C46DF">
        <w:t xml:space="preserve">HR59 </w:t>
      </w:r>
      <w:r w:rsidR="000040F9" w:rsidRPr="000C46DF">
        <w:rPr>
          <w:rFonts w:eastAsia="MS Mincho"/>
        </w:rPr>
        <w:t>23900011300002703, pozivom na broj 505 11 ( bez oznake modela )</w:t>
      </w:r>
      <w:r w:rsidR="005464C9" w:rsidRPr="000C46DF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433DBF" w:rsidP="008B0B96" w:rsidR="005464C9" w:rsidRPr="000C46DF">
      <w:pPr>
        <w:jc w:val="both"/>
      </w:pPr>
      <w:r>
        <w:t>8</w:t>
      </w:r>
      <w:r w:rsidR="008C603D" w:rsidRPr="000C46DF">
        <w:t>.</w:t>
      </w:r>
      <w:r w:rsidR="008B0B96" w:rsidRPr="000C46DF">
        <w:tab/>
      </w:r>
      <w:r w:rsidR="008C603D" w:rsidRPr="000C46DF">
        <w:t>Nekretnin</w:t>
      </w:r>
      <w:r>
        <w:t>u</w:t>
      </w:r>
      <w:r w:rsidR="008C603D" w:rsidRPr="000C46DF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C603D" w:rsidRPr="000C46DF">
        <w:t>kupovninu</w:t>
      </w:r>
      <w:proofErr w:type="spellEnd"/>
      <w:r w:rsidR="008C603D" w:rsidRPr="000C46DF">
        <w:t xml:space="preserve"> u roku koji im je određen</w:t>
      </w:r>
      <w:r w:rsidR="008B0B96" w:rsidRPr="000C46DF">
        <w:t>.</w:t>
      </w:r>
    </w:p>
    <w:p w:rsidRDefault="008212EF" w:rsidP="008212EF" w:rsidR="008B0B96" w:rsidRPr="000C46DF">
      <w:pPr>
        <w:jc w:val="both"/>
      </w:pPr>
      <w:r w:rsidRPr="000C46DF">
        <w:t>N</w:t>
      </w:r>
      <w:r w:rsidR="008B0B96" w:rsidRPr="000C46DF">
        <w:t>akon što rješenje o dosudi post</w:t>
      </w:r>
      <w:r w:rsidRPr="000C46DF">
        <w:t>a</w:t>
      </w:r>
      <w:r w:rsidR="008B0B96" w:rsidRPr="000C46DF">
        <w:t xml:space="preserve">ne pravomoćno i kupac položi </w:t>
      </w:r>
      <w:proofErr w:type="spellStart"/>
      <w:r w:rsidR="008B0B96" w:rsidRPr="000C46DF">
        <w:t>kupovninu</w:t>
      </w:r>
      <w:proofErr w:type="spellEnd"/>
      <w:r w:rsidR="008B0B96" w:rsidRPr="000C46DF">
        <w:t xml:space="preserve"> sud će zaključkom o predaji nekretnine kupcu odrediti upis prava vlasništva u korist kupca</w:t>
      </w:r>
      <w:r w:rsidRPr="000C46DF">
        <w:t>,</w:t>
      </w:r>
      <w:r w:rsidR="008B0B96" w:rsidRPr="000C46DF">
        <w:t xml:space="preserve"> te brisanje tereta na nekretnin</w:t>
      </w:r>
      <w:r w:rsidRPr="000C46DF">
        <w:t>i</w:t>
      </w:r>
      <w:r w:rsidR="008B0B96" w:rsidRPr="000C46DF">
        <w:t>.</w:t>
      </w:r>
    </w:p>
    <w:p w:rsidRDefault="008B0B96" w:rsidP="005464C9" w:rsidR="008B0B96" w:rsidRPr="000C46DF">
      <w:pPr>
        <w:jc w:val="both"/>
      </w:pPr>
    </w:p>
    <w:p w:rsidRDefault="000C5A46" w:rsidP="000040F9" w:rsidR="000C5A46" w:rsidRPr="000C46DF">
      <w:pPr>
        <w:jc w:val="both"/>
      </w:pPr>
      <w:r w:rsidRPr="000C46DF">
        <w:t>V. Nekretnin</w:t>
      </w:r>
      <w:r w:rsidR="00433DBF">
        <w:t>a</w:t>
      </w:r>
      <w:r w:rsidRPr="000C46DF">
        <w:t xml:space="preserve"> se mo</w:t>
      </w:r>
      <w:r w:rsidR="00433DBF">
        <w:t xml:space="preserve">že </w:t>
      </w:r>
      <w:r w:rsidRPr="000C46DF">
        <w:t xml:space="preserve">razgledati uz prethodni dogovor sa stečajnim upraviteljem  tel.  051 </w:t>
      </w:r>
      <w:r w:rsidR="00725936" w:rsidRPr="000C46DF">
        <w:t xml:space="preserve">213 494. </w:t>
      </w:r>
      <w:r w:rsidRPr="000C46DF">
        <w:t xml:space="preserve">  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8212EF" w:rsidP="008212EF" w:rsidR="008C603D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7B08A4" w:rsidP="008212EF" w:rsidR="007B08A4" w:rsidRPr="000C46DF">
      <w:pPr>
        <w:jc w:val="center"/>
        <w:rPr>
          <w:rFonts w:eastAsia="MS Mincho"/>
        </w:rPr>
      </w:pPr>
    </w:p>
    <w:p w:rsidRDefault="008212EF" w:rsidP="000C46DF" w:rsidR="00067877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 w:rsidR="00067877">
        <w:rPr>
          <w:rFonts w:eastAsia="MS Mincho"/>
        </w:rPr>
        <w:t>Tijekom provođenja stečajnog postupka s</w:t>
      </w:r>
      <w:r w:rsidR="00067877" w:rsidRPr="00F4637C">
        <w:rPr>
          <w:rFonts w:eastAsia="MS Mincho"/>
        </w:rPr>
        <w:t xml:space="preserve">tečajni upravitelj je </w:t>
      </w:r>
      <w:r w:rsidR="00067877">
        <w:rPr>
          <w:rFonts w:eastAsia="MS Mincho"/>
        </w:rPr>
        <w:t xml:space="preserve">pored ostalih nekretnina </w:t>
      </w:r>
      <w:r w:rsidR="00067877" w:rsidRPr="00F4637C">
        <w:rPr>
          <w:rFonts w:eastAsia="MS Mincho"/>
        </w:rPr>
        <w:t xml:space="preserve">predložio </w:t>
      </w:r>
      <w:r w:rsidR="00067877">
        <w:rPr>
          <w:rFonts w:eastAsia="MS Mincho"/>
        </w:rPr>
        <w:t xml:space="preserve">i </w:t>
      </w:r>
      <w:r w:rsidR="00067877" w:rsidRPr="00F4637C">
        <w:rPr>
          <w:rFonts w:eastAsia="MS Mincho"/>
        </w:rPr>
        <w:t>prodaju nekretnin</w:t>
      </w:r>
      <w:r w:rsidR="00433DBF">
        <w:rPr>
          <w:rFonts w:eastAsia="MS Mincho"/>
        </w:rPr>
        <w:t>e</w:t>
      </w:r>
      <w:r w:rsidR="00067877">
        <w:rPr>
          <w:rFonts w:eastAsia="MS Mincho"/>
        </w:rPr>
        <w:t xml:space="preserve"> pobliže opisan</w:t>
      </w:r>
      <w:r w:rsidR="00433DBF">
        <w:rPr>
          <w:rFonts w:eastAsia="MS Mincho"/>
        </w:rPr>
        <w:t>e</w:t>
      </w:r>
      <w:r w:rsidR="00067877">
        <w:rPr>
          <w:rFonts w:eastAsia="MS Mincho"/>
        </w:rPr>
        <w:t xml:space="preserve"> pod točkom I. izreke ovog zaključka.</w:t>
      </w:r>
    </w:p>
    <w:p w:rsidRDefault="00067877" w:rsidP="000C46DF" w:rsidR="00067877">
      <w:pPr>
        <w:jc w:val="both"/>
        <w:rPr>
          <w:rFonts w:eastAsia="MS Mincho"/>
        </w:rPr>
      </w:pPr>
    </w:p>
    <w:p w:rsidRDefault="00067877" w:rsidP="00067877" w:rsidR="00067877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su se suglasili s vrijednosti </w:t>
      </w:r>
      <w:r w:rsidR="00C43F3D">
        <w:rPr>
          <w:rFonts w:eastAsia="MS Mincho"/>
        </w:rPr>
        <w:t xml:space="preserve">tih </w:t>
      </w:r>
      <w:r>
        <w:rPr>
          <w:rFonts w:eastAsia="MS Mincho"/>
        </w:rPr>
        <w:t>nekre</w:t>
      </w:r>
      <w:r w:rsidR="001E40C9">
        <w:rPr>
          <w:rFonts w:eastAsia="MS Mincho"/>
        </w:rPr>
        <w:t>tnina</w:t>
      </w:r>
      <w:r>
        <w:rPr>
          <w:rFonts w:eastAsia="MS Mincho"/>
        </w:rPr>
        <w:t xml:space="preserve">. </w:t>
      </w:r>
    </w:p>
    <w:p w:rsidRDefault="00067877" w:rsidP="00067877" w:rsidR="00067877">
      <w:pPr>
        <w:ind w:firstLine="708"/>
        <w:jc w:val="both"/>
        <w:rPr>
          <w:rFonts w:eastAsia="MS Mincho"/>
        </w:rPr>
      </w:pPr>
    </w:p>
    <w:p w:rsidRDefault="00067877" w:rsidP="00067877" w:rsidR="00067877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</w:t>
      </w:r>
      <w:r w:rsidR="00433DBF">
        <w:rPr>
          <w:rFonts w:eastAsia="MS Mincho"/>
        </w:rPr>
        <w:t>a</w:t>
      </w:r>
      <w:r w:rsidRPr="00F4637C">
        <w:rPr>
          <w:rFonts w:eastAsia="MS Mincho"/>
        </w:rPr>
        <w:t xml:space="preserve"> nekretnin</w:t>
      </w:r>
      <w:r w:rsidR="00433DBF">
        <w:rPr>
          <w:rFonts w:eastAsia="MS Mincho"/>
        </w:rPr>
        <w:t>a</w:t>
      </w:r>
      <w:r w:rsidRPr="00F4637C">
        <w:rPr>
          <w:rFonts w:eastAsia="MS Mincho"/>
        </w:rPr>
        <w:t xml:space="preserve"> ni</w:t>
      </w:r>
      <w:r w:rsidR="00433DBF">
        <w:rPr>
          <w:rFonts w:eastAsia="MS Mincho"/>
        </w:rPr>
        <w:t xml:space="preserve">je </w:t>
      </w:r>
      <w:r w:rsidRPr="00F4637C">
        <w:rPr>
          <w:rFonts w:eastAsia="MS Mincho"/>
        </w:rPr>
        <w:t>mogl</w:t>
      </w:r>
      <w:r w:rsidR="00433DBF">
        <w:rPr>
          <w:rFonts w:eastAsia="MS Mincho"/>
        </w:rPr>
        <w:t>a</w:t>
      </w:r>
      <w:r w:rsidRPr="00F4637C">
        <w:rPr>
          <w:rFonts w:eastAsia="MS Mincho"/>
        </w:rPr>
        <w:t xml:space="preserve"> prodati na </w:t>
      </w:r>
      <w:r w:rsidRPr="00F4637C">
        <w:t>ranijim ročištima za prodaju po utvrđenim vrijednostima, stečajni sudac je odredio nižu vrijednost, te zaključkom o prodaji pored utvrđene vrijednosti, sukladno navedenim odredb</w:t>
      </w:r>
      <w:r w:rsidR="001E40C9">
        <w:t>a</w:t>
      </w:r>
      <w:r w:rsidRPr="00F4637C">
        <w:t>ma članka 164. stavak 4. i 6. SZ odredio način prodaje i uvjete prodaje kao u izreci ovog zaključka.</w:t>
      </w:r>
    </w:p>
    <w:p w:rsidRDefault="00085B05" w:rsidP="008212EF" w:rsidR="00085B05" w:rsidRPr="000C46DF">
      <w:pPr>
        <w:jc w:val="center"/>
        <w:rPr>
          <w:rFonts w:eastAsia="MS Mincho"/>
        </w:rPr>
      </w:pPr>
    </w:p>
    <w:p w:rsidRDefault="003D085B" w:rsidP="00666057" w:rsidR="003D085B" w:rsidRPr="000C46DF">
      <w:pPr>
        <w:jc w:val="center"/>
        <w:rPr>
          <w:bCs/>
        </w:rPr>
      </w:pPr>
      <w:r w:rsidRPr="000C46DF">
        <w:rPr>
          <w:rFonts w:eastAsia="MS Mincho"/>
        </w:rPr>
        <w:t>Dana,</w:t>
      </w:r>
      <w:r w:rsidRPr="000C46DF">
        <w:rPr>
          <w:bCs/>
        </w:rPr>
        <w:t xml:space="preserve">  </w:t>
      </w:r>
      <w:r w:rsidR="00B36E12">
        <w:rPr>
          <w:rFonts w:eastAsia="MS Mincho"/>
        </w:rPr>
        <w:t xml:space="preserve">2. svibnja </w:t>
      </w:r>
      <w:r w:rsidR="00B36E12" w:rsidRPr="000C46DF">
        <w:rPr>
          <w:rFonts w:eastAsia="MS Mincho"/>
        </w:rPr>
        <w:t>201</w:t>
      </w:r>
      <w:r w:rsidR="00B36E12">
        <w:rPr>
          <w:rFonts w:eastAsia="MS Mincho"/>
        </w:rPr>
        <w:t>6</w:t>
      </w:r>
      <w:r w:rsidR="00A30AE7">
        <w:rPr>
          <w:bCs/>
        </w:rPr>
        <w:t>.</w:t>
      </w:r>
      <w:r w:rsidRPr="000C46DF">
        <w:rPr>
          <w:bCs/>
        </w:rPr>
        <w:t xml:space="preserve">   </w:t>
      </w:r>
    </w:p>
    <w:p w:rsidRDefault="00A34689" w:rsidP="00A34689" w:rsidR="00A34689" w:rsidRPr="000C46DF">
      <w:pPr>
        <w:jc w:val="center"/>
        <w:rPr>
          <w:rFonts w:eastAsia="MS Mincho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E40C9" w:rsidP="00407C7A" w:rsidR="001E40C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E40C9" w:rsidP="00407C7A" w:rsidR="001E40C9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1E40C9" w:rsidP="00D34501" w:rsidR="001E40C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E40C9" w:rsidP="00D34501" w:rsidR="001E40C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A70311" w:rsidR="003C6D7F" w:rsidRPr="007D5812">
      <w:pPr>
        <w:pStyle w:val="Obinitekst"/>
        <w:tabs>
          <w:tab w:pos="3460" w:val="left"/>
        </w:tabs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lastRenderedPageBreak/>
        <w:t xml:space="preserve">DNA </w:t>
      </w:r>
      <w:r w:rsidR="00A70311">
        <w:rPr>
          <w:rFonts w:cs="Times New Roman" w:hAnsi="Times New Roman" w:ascii="Times New Roman"/>
        </w:rPr>
        <w:tab/>
      </w:r>
      <w:bookmarkStart w:name="_GoBack" w:id="0"/>
      <w:bookmarkEnd w:id="0"/>
    </w:p>
    <w:p w:rsidRDefault="00433DBF" w:rsidP="00721101" w:rsidR="00260487" w:rsidRPr="007D5812">
      <w:pPr>
        <w:pStyle w:val="Obinitekst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Zaključak </w:t>
      </w:r>
      <w:r w:rsidR="00C7437D" w:rsidRPr="007D5812">
        <w:rPr>
          <w:rFonts w:cs="Times New Roman" w:hAnsi="Times New Roman" w:ascii="Times New Roman"/>
        </w:rPr>
        <w:t>dostaviti:</w:t>
      </w:r>
    </w:p>
    <w:p w:rsidRDefault="00B1491D" w:rsidP="00721101" w:rsidR="00B1491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1.</w:t>
      </w:r>
      <w:r w:rsidR="00433DBF">
        <w:rPr>
          <w:rFonts w:cs="Times New Roman" w:hAnsi="Times New Roman" w:ascii="Times New Roman"/>
        </w:rPr>
        <w:tab/>
      </w:r>
      <w:r w:rsidRPr="007D5812">
        <w:rPr>
          <w:rFonts w:cs="Times New Roman" w:hAnsi="Times New Roman" w:ascii="Times New Roman"/>
        </w:rPr>
        <w:t>Stečajnom upravitelju</w:t>
      </w:r>
    </w:p>
    <w:p w:rsidRDefault="00B1491D" w:rsidP="00721101" w:rsidR="00C7437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2</w:t>
      </w:r>
      <w:r w:rsidR="00433DBF">
        <w:rPr>
          <w:rFonts w:cs="Times New Roman" w:hAnsi="Times New Roman" w:ascii="Times New Roman"/>
        </w:rPr>
        <w:t xml:space="preserve">.           </w:t>
      </w:r>
      <w:proofErr w:type="spellStart"/>
      <w:r w:rsidR="00433DBF">
        <w:rPr>
          <w:rFonts w:cs="Times New Roman" w:hAnsi="Times New Roman" w:ascii="Times New Roman"/>
        </w:rPr>
        <w:t>R</w:t>
      </w:r>
      <w:r w:rsidR="00C7437D" w:rsidRPr="007D5812">
        <w:rPr>
          <w:rFonts w:cs="Times New Roman" w:hAnsi="Times New Roman" w:ascii="Times New Roman"/>
        </w:rPr>
        <w:t>azlučn</w:t>
      </w:r>
      <w:r w:rsidR="00DD10B0">
        <w:rPr>
          <w:rFonts w:cs="Times New Roman" w:hAnsi="Times New Roman" w:ascii="Times New Roman"/>
        </w:rPr>
        <w:t>om</w:t>
      </w:r>
      <w:proofErr w:type="spellEnd"/>
      <w:r w:rsidR="00DD10B0">
        <w:rPr>
          <w:rFonts w:cs="Times New Roman" w:hAnsi="Times New Roman" w:ascii="Times New Roman"/>
        </w:rPr>
        <w:t xml:space="preserve"> </w:t>
      </w:r>
      <w:r w:rsidR="00C7437D" w:rsidRPr="007D5812">
        <w:rPr>
          <w:rFonts w:cs="Times New Roman" w:hAnsi="Times New Roman" w:ascii="Times New Roman"/>
        </w:rPr>
        <w:t>vjerovni</w:t>
      </w:r>
      <w:r w:rsidR="00DD10B0">
        <w:rPr>
          <w:rFonts w:cs="Times New Roman" w:hAnsi="Times New Roman" w:ascii="Times New Roman"/>
        </w:rPr>
        <w:t xml:space="preserve">ku: </w:t>
      </w:r>
      <w:r w:rsidR="00C7437D" w:rsidRPr="007D5812">
        <w:rPr>
          <w:rFonts w:cs="Times New Roman" w:hAnsi="Times New Roman" w:ascii="Times New Roman"/>
        </w:rPr>
        <w:t xml:space="preserve"> </w:t>
      </w:r>
      <w:r w:rsidR="007F2386" w:rsidRPr="007D5812">
        <w:rPr>
          <w:rFonts w:cs="Times New Roman" w:hAnsi="Times New Roman" w:ascii="Times New Roman"/>
        </w:rPr>
        <w:t xml:space="preserve"> </w:t>
      </w:r>
    </w:p>
    <w:p w:rsidRDefault="007D5812" w:rsidP="007D5812" w:rsidR="007D5812" w:rsidRPr="002D6141">
      <w:pPr>
        <w:jc w:val="both"/>
        <w:rPr>
          <w:i/>
          <w:sz w:val="20"/>
          <w:szCs w:val="20"/>
        </w:rPr>
      </w:pPr>
      <w:r w:rsidRPr="002D6141">
        <w:rPr>
          <w:i/>
          <w:sz w:val="20"/>
          <w:szCs w:val="20"/>
        </w:rPr>
        <w:t>-</w:t>
      </w:r>
      <w:r w:rsidRPr="002D6141">
        <w:rPr>
          <w:i/>
          <w:sz w:val="20"/>
          <w:szCs w:val="20"/>
        </w:rPr>
        <w:tab/>
        <w:t xml:space="preserve">Croatia banka </w:t>
      </w:r>
      <w:r w:rsidR="007E2E5A" w:rsidRPr="002D6141">
        <w:rPr>
          <w:i/>
          <w:sz w:val="20"/>
          <w:szCs w:val="20"/>
        </w:rPr>
        <w:t>d.d.</w:t>
      </w:r>
    </w:p>
    <w:p w:rsidRDefault="009C4293" w:rsidP="00666057" w:rsidR="00D851CE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3.</w:t>
      </w:r>
      <w:r w:rsidRPr="007D5812">
        <w:rPr>
          <w:rFonts w:cs="Times New Roman" w:hAnsi="Times New Roman" w:ascii="Times New Roman"/>
        </w:rPr>
        <w:tab/>
      </w:r>
      <w:r w:rsidR="00B1491D" w:rsidRPr="007D5812">
        <w:rPr>
          <w:rFonts w:cs="Times New Roman" w:hAnsi="Times New Roman" w:ascii="Times New Roman"/>
        </w:rPr>
        <w:t>O</w:t>
      </w:r>
      <w:r w:rsidRPr="007D5812">
        <w:rPr>
          <w:rFonts w:cs="Times New Roman" w:hAnsi="Times New Roman" w:ascii="Times New Roman"/>
        </w:rPr>
        <w:t xml:space="preserve">bjaviti na </w:t>
      </w:r>
      <w:r w:rsidR="00D851CE">
        <w:rPr>
          <w:rFonts w:cs="Times New Roman" w:hAnsi="Times New Roman" w:ascii="Times New Roman"/>
        </w:rPr>
        <w:t xml:space="preserve">mrežnoj stranici e-oglasne ploče suda </w:t>
      </w:r>
    </w:p>
    <w:p w:rsidRDefault="00C7437D" w:rsidP="00666057" w:rsidR="003C6D7F" w:rsidRPr="00B36E12">
      <w:pPr>
        <w:pStyle w:val="Obinitekst"/>
        <w:jc w:val="both"/>
        <w:rPr>
          <w:rFonts w:cs="Times New Roman" w:hAnsi="Times New Roman" w:ascii="Times New Roman"/>
        </w:rPr>
      </w:pPr>
      <w:r w:rsidRPr="00B36E12">
        <w:rPr>
          <w:rFonts w:cs="Times New Roman" w:hAnsi="Times New Roman" w:ascii="Times New Roman"/>
        </w:rPr>
        <w:t xml:space="preserve">U Rijeci, </w:t>
      </w:r>
      <w:r w:rsidR="00B36E12" w:rsidRPr="00B36E12">
        <w:rPr>
          <w:rFonts w:cs="Times New Roman" w:eastAsia="MS Mincho" w:hAnsi="Times New Roman" w:ascii="Times New Roman"/>
        </w:rPr>
        <w:t>2. svibnja 2016</w:t>
      </w:r>
      <w:r w:rsidR="0050646F" w:rsidRPr="00B36E12">
        <w:rPr>
          <w:rFonts w:cs="Times New Roman" w:hAnsi="Times New Roman" w:ascii="Times New Roman"/>
          <w:bCs/>
        </w:rPr>
        <w:t>.</w:t>
      </w:r>
    </w:p>
    <w:sectPr w:rsidSect="00393C96" w:rsidR="003C6D7F" w:rsidRPr="00B36E1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4C5" w:rsidR="004864C5">
      <w:r>
        <w:separator/>
      </w:r>
    </w:p>
  </w:endnote>
  <w:endnote w:id="0" w:type="continuationSeparator">
    <w:p w:rsidRDefault="004864C5" w:rsidR="00486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P="00393C96" w:rsidR="00666057" w:rsidRPr="00433DBF">
    <w:pPr>
      <w:pStyle w:val="Podnoje"/>
      <w:jc w:val="center"/>
    </w:pPr>
    <w:r w:rsidRPr="00433DBF">
      <w:rPr>
        <w:rStyle w:val="Brojstranice"/>
      </w:rPr>
      <w:fldChar w:fldCharType="begin"/>
    </w:r>
    <w:r w:rsidRPr="00433DBF">
      <w:rPr>
        <w:rStyle w:val="Brojstranice"/>
      </w:rPr>
      <w:instrText xml:space="preserve"> PAGE </w:instrText>
    </w:r>
    <w:r w:rsidRPr="00433DBF">
      <w:rPr>
        <w:rStyle w:val="Brojstranice"/>
      </w:rPr>
      <w:fldChar w:fldCharType="separate"/>
    </w:r>
    <w:r w:rsidR="00A70311">
      <w:rPr>
        <w:rStyle w:val="Brojstranice"/>
        <w:noProof/>
      </w:rPr>
      <w:t>3</w:t>
    </w:r>
    <w:r w:rsidRPr="00433DB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4C5" w:rsidR="004864C5">
      <w:r>
        <w:separator/>
      </w:r>
    </w:p>
  </w:footnote>
  <w:footnote w:id="0" w:type="continuationSeparator">
    <w:p w:rsidRDefault="004864C5" w:rsidR="00486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R="00666057">
    <w:pPr>
      <w:pStyle w:val="Zaglavlje"/>
    </w:pPr>
  </w:p>
  <w:p w:rsidRDefault="00666057" w:rsidP="007E32D8" w:rsidR="007E32D8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proofErr w:type="spellStart"/>
    <w:r w:rsidR="007E32D8" w:rsidRPr="00605C49">
      <w:rPr>
        <w:rFonts w:eastAsia="MS Mincho"/>
      </w:rPr>
      <w:t>Posl</w:t>
    </w:r>
    <w:proofErr w:type="spellEnd"/>
    <w:r w:rsidR="007E32D8" w:rsidRPr="00605C49">
      <w:rPr>
        <w:rFonts w:eastAsia="MS Mincho"/>
      </w:rPr>
      <w:t>. br. 7 St-505/11-</w:t>
    </w:r>
    <w:r w:rsidR="00A932D2">
      <w:rPr>
        <w:rFonts w:eastAsia="MS Mincho"/>
      </w:rPr>
      <w:t xml:space="preserve"> </w:t>
    </w:r>
    <w:r w:rsidR="001E40C9">
      <w:rPr>
        <w:rFonts w:eastAsia="MS Mincho"/>
      </w:rPr>
      <w:t>892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18D7"/>
    <w:rsid w:val="00025364"/>
    <w:rsid w:val="00031276"/>
    <w:rsid w:val="00035912"/>
    <w:rsid w:val="000365A0"/>
    <w:rsid w:val="00041D6F"/>
    <w:rsid w:val="000516E1"/>
    <w:rsid w:val="00052C78"/>
    <w:rsid w:val="00067877"/>
    <w:rsid w:val="00074CC0"/>
    <w:rsid w:val="000779F1"/>
    <w:rsid w:val="0008167B"/>
    <w:rsid w:val="000819B1"/>
    <w:rsid w:val="000824EA"/>
    <w:rsid w:val="000826BC"/>
    <w:rsid w:val="0008295A"/>
    <w:rsid w:val="00084C51"/>
    <w:rsid w:val="0008512B"/>
    <w:rsid w:val="00085606"/>
    <w:rsid w:val="00085B05"/>
    <w:rsid w:val="00094843"/>
    <w:rsid w:val="000A44E8"/>
    <w:rsid w:val="000B4DA4"/>
    <w:rsid w:val="000C31ED"/>
    <w:rsid w:val="000C46DF"/>
    <w:rsid w:val="000C5A46"/>
    <w:rsid w:val="000E1E65"/>
    <w:rsid w:val="000E3A9E"/>
    <w:rsid w:val="000E3FB1"/>
    <w:rsid w:val="000E79FF"/>
    <w:rsid w:val="000E7E4D"/>
    <w:rsid w:val="000F6F06"/>
    <w:rsid w:val="00100DC3"/>
    <w:rsid w:val="00101424"/>
    <w:rsid w:val="001058B6"/>
    <w:rsid w:val="001160D6"/>
    <w:rsid w:val="00135D42"/>
    <w:rsid w:val="001448B8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E1EF7"/>
    <w:rsid w:val="001E345C"/>
    <w:rsid w:val="001E40C9"/>
    <w:rsid w:val="001E4EBA"/>
    <w:rsid w:val="001F39A1"/>
    <w:rsid w:val="002120A3"/>
    <w:rsid w:val="0021634D"/>
    <w:rsid w:val="002211FC"/>
    <w:rsid w:val="00223192"/>
    <w:rsid w:val="00227C96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0AB1"/>
    <w:rsid w:val="00283820"/>
    <w:rsid w:val="00292C18"/>
    <w:rsid w:val="00297D6B"/>
    <w:rsid w:val="002B11AA"/>
    <w:rsid w:val="002B3B4A"/>
    <w:rsid w:val="002B43A3"/>
    <w:rsid w:val="002C0D43"/>
    <w:rsid w:val="002C3C75"/>
    <w:rsid w:val="002C4BA6"/>
    <w:rsid w:val="002C74E0"/>
    <w:rsid w:val="002D6141"/>
    <w:rsid w:val="002D7851"/>
    <w:rsid w:val="002E0752"/>
    <w:rsid w:val="002E0773"/>
    <w:rsid w:val="002F156C"/>
    <w:rsid w:val="002F2AB9"/>
    <w:rsid w:val="002F3DDD"/>
    <w:rsid w:val="002F5290"/>
    <w:rsid w:val="002F6621"/>
    <w:rsid w:val="00307837"/>
    <w:rsid w:val="00321092"/>
    <w:rsid w:val="00321C21"/>
    <w:rsid w:val="003228DA"/>
    <w:rsid w:val="00326279"/>
    <w:rsid w:val="00332920"/>
    <w:rsid w:val="00334482"/>
    <w:rsid w:val="00336043"/>
    <w:rsid w:val="00337840"/>
    <w:rsid w:val="00345AFD"/>
    <w:rsid w:val="0035047E"/>
    <w:rsid w:val="003554F2"/>
    <w:rsid w:val="003663B4"/>
    <w:rsid w:val="00367B43"/>
    <w:rsid w:val="00381ACE"/>
    <w:rsid w:val="00393C96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407C7A"/>
    <w:rsid w:val="004221D4"/>
    <w:rsid w:val="00424018"/>
    <w:rsid w:val="00433DBF"/>
    <w:rsid w:val="00441A2D"/>
    <w:rsid w:val="0044360E"/>
    <w:rsid w:val="00444371"/>
    <w:rsid w:val="00444D98"/>
    <w:rsid w:val="0045272F"/>
    <w:rsid w:val="00477289"/>
    <w:rsid w:val="00481632"/>
    <w:rsid w:val="004864C5"/>
    <w:rsid w:val="00490000"/>
    <w:rsid w:val="004A24B6"/>
    <w:rsid w:val="004A3824"/>
    <w:rsid w:val="004B0841"/>
    <w:rsid w:val="004C028C"/>
    <w:rsid w:val="004C2135"/>
    <w:rsid w:val="004D3F82"/>
    <w:rsid w:val="004D6113"/>
    <w:rsid w:val="004F7377"/>
    <w:rsid w:val="0050646F"/>
    <w:rsid w:val="00510335"/>
    <w:rsid w:val="0051646A"/>
    <w:rsid w:val="00520C34"/>
    <w:rsid w:val="005274E1"/>
    <w:rsid w:val="0054615B"/>
    <w:rsid w:val="005464C9"/>
    <w:rsid w:val="00553D3C"/>
    <w:rsid w:val="00575EF1"/>
    <w:rsid w:val="00581DD0"/>
    <w:rsid w:val="005939F1"/>
    <w:rsid w:val="005B1D0A"/>
    <w:rsid w:val="005C24A8"/>
    <w:rsid w:val="005D293E"/>
    <w:rsid w:val="005D4BD5"/>
    <w:rsid w:val="005D59CD"/>
    <w:rsid w:val="005D6349"/>
    <w:rsid w:val="005D6D08"/>
    <w:rsid w:val="005D7ADA"/>
    <w:rsid w:val="005E332D"/>
    <w:rsid w:val="005F35BC"/>
    <w:rsid w:val="00600DB9"/>
    <w:rsid w:val="006030D4"/>
    <w:rsid w:val="00616E10"/>
    <w:rsid w:val="00616F7D"/>
    <w:rsid w:val="00631246"/>
    <w:rsid w:val="00633CE9"/>
    <w:rsid w:val="00633EC1"/>
    <w:rsid w:val="0064216F"/>
    <w:rsid w:val="00644DAA"/>
    <w:rsid w:val="006459B7"/>
    <w:rsid w:val="0065036E"/>
    <w:rsid w:val="00650A78"/>
    <w:rsid w:val="006528CB"/>
    <w:rsid w:val="00654B85"/>
    <w:rsid w:val="00666057"/>
    <w:rsid w:val="006672E3"/>
    <w:rsid w:val="006904DA"/>
    <w:rsid w:val="00696722"/>
    <w:rsid w:val="00696C95"/>
    <w:rsid w:val="006A250F"/>
    <w:rsid w:val="006A5695"/>
    <w:rsid w:val="006A77EC"/>
    <w:rsid w:val="006C13B6"/>
    <w:rsid w:val="006C5827"/>
    <w:rsid w:val="006C791D"/>
    <w:rsid w:val="006D07A6"/>
    <w:rsid w:val="006E2C4C"/>
    <w:rsid w:val="00704D73"/>
    <w:rsid w:val="00706EBB"/>
    <w:rsid w:val="007151E6"/>
    <w:rsid w:val="00717961"/>
    <w:rsid w:val="00721101"/>
    <w:rsid w:val="00725936"/>
    <w:rsid w:val="00744A18"/>
    <w:rsid w:val="00751449"/>
    <w:rsid w:val="00753E35"/>
    <w:rsid w:val="00754EB1"/>
    <w:rsid w:val="00755FD1"/>
    <w:rsid w:val="00756833"/>
    <w:rsid w:val="00771E80"/>
    <w:rsid w:val="00775499"/>
    <w:rsid w:val="00780342"/>
    <w:rsid w:val="007813B6"/>
    <w:rsid w:val="0078501E"/>
    <w:rsid w:val="00792906"/>
    <w:rsid w:val="007A0263"/>
    <w:rsid w:val="007A0A9B"/>
    <w:rsid w:val="007A6CBA"/>
    <w:rsid w:val="007B08A4"/>
    <w:rsid w:val="007B6E0A"/>
    <w:rsid w:val="007C5017"/>
    <w:rsid w:val="007D32C0"/>
    <w:rsid w:val="007D5812"/>
    <w:rsid w:val="007D7EF2"/>
    <w:rsid w:val="007E1B64"/>
    <w:rsid w:val="007E2E5A"/>
    <w:rsid w:val="007E32D8"/>
    <w:rsid w:val="007E5074"/>
    <w:rsid w:val="007F2386"/>
    <w:rsid w:val="00801052"/>
    <w:rsid w:val="008034B5"/>
    <w:rsid w:val="0080694C"/>
    <w:rsid w:val="00815642"/>
    <w:rsid w:val="0081734D"/>
    <w:rsid w:val="008212EF"/>
    <w:rsid w:val="008220E6"/>
    <w:rsid w:val="00822A54"/>
    <w:rsid w:val="00823919"/>
    <w:rsid w:val="0083329B"/>
    <w:rsid w:val="008360FF"/>
    <w:rsid w:val="00837771"/>
    <w:rsid w:val="00842700"/>
    <w:rsid w:val="0084318B"/>
    <w:rsid w:val="00844EB6"/>
    <w:rsid w:val="00846E2A"/>
    <w:rsid w:val="0085183B"/>
    <w:rsid w:val="00854E8F"/>
    <w:rsid w:val="0086115A"/>
    <w:rsid w:val="00865BE1"/>
    <w:rsid w:val="0086606C"/>
    <w:rsid w:val="00870539"/>
    <w:rsid w:val="008875AE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25992"/>
    <w:rsid w:val="0094011D"/>
    <w:rsid w:val="009405AA"/>
    <w:rsid w:val="00945A8A"/>
    <w:rsid w:val="00947D53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7C0D"/>
    <w:rsid w:val="009B2FCE"/>
    <w:rsid w:val="009C1FDE"/>
    <w:rsid w:val="009C4293"/>
    <w:rsid w:val="009C7F21"/>
    <w:rsid w:val="009E4054"/>
    <w:rsid w:val="009F4C31"/>
    <w:rsid w:val="009F6F9B"/>
    <w:rsid w:val="00A02BEB"/>
    <w:rsid w:val="00A16CD6"/>
    <w:rsid w:val="00A2300D"/>
    <w:rsid w:val="00A2671D"/>
    <w:rsid w:val="00A30AE7"/>
    <w:rsid w:val="00A34689"/>
    <w:rsid w:val="00A50F5F"/>
    <w:rsid w:val="00A6357D"/>
    <w:rsid w:val="00A70311"/>
    <w:rsid w:val="00A7136F"/>
    <w:rsid w:val="00A759D7"/>
    <w:rsid w:val="00A77E9A"/>
    <w:rsid w:val="00A85AEC"/>
    <w:rsid w:val="00A932D2"/>
    <w:rsid w:val="00A94E49"/>
    <w:rsid w:val="00A97A15"/>
    <w:rsid w:val="00AA2513"/>
    <w:rsid w:val="00AB559F"/>
    <w:rsid w:val="00AC14E2"/>
    <w:rsid w:val="00AC4920"/>
    <w:rsid w:val="00AC669B"/>
    <w:rsid w:val="00AD73E2"/>
    <w:rsid w:val="00AE1C3D"/>
    <w:rsid w:val="00AE308C"/>
    <w:rsid w:val="00AE4B8A"/>
    <w:rsid w:val="00AF1311"/>
    <w:rsid w:val="00B01C55"/>
    <w:rsid w:val="00B1491D"/>
    <w:rsid w:val="00B16304"/>
    <w:rsid w:val="00B21552"/>
    <w:rsid w:val="00B24812"/>
    <w:rsid w:val="00B25B0F"/>
    <w:rsid w:val="00B34D75"/>
    <w:rsid w:val="00B35D8F"/>
    <w:rsid w:val="00B36E12"/>
    <w:rsid w:val="00B40396"/>
    <w:rsid w:val="00B42462"/>
    <w:rsid w:val="00B45460"/>
    <w:rsid w:val="00B52051"/>
    <w:rsid w:val="00B52A29"/>
    <w:rsid w:val="00B553BB"/>
    <w:rsid w:val="00B55753"/>
    <w:rsid w:val="00B65AD2"/>
    <w:rsid w:val="00B65D13"/>
    <w:rsid w:val="00B70B8F"/>
    <w:rsid w:val="00B71E5A"/>
    <w:rsid w:val="00B76CA5"/>
    <w:rsid w:val="00B85E31"/>
    <w:rsid w:val="00B86DA9"/>
    <w:rsid w:val="00B873C1"/>
    <w:rsid w:val="00B940BE"/>
    <w:rsid w:val="00BA3213"/>
    <w:rsid w:val="00BA4759"/>
    <w:rsid w:val="00BA5157"/>
    <w:rsid w:val="00BB2F89"/>
    <w:rsid w:val="00BB7814"/>
    <w:rsid w:val="00BC1EEC"/>
    <w:rsid w:val="00BD3A61"/>
    <w:rsid w:val="00BD67CB"/>
    <w:rsid w:val="00BE04B5"/>
    <w:rsid w:val="00BE1510"/>
    <w:rsid w:val="00BE1A26"/>
    <w:rsid w:val="00BE5C9C"/>
    <w:rsid w:val="00BF6EC2"/>
    <w:rsid w:val="00BF708A"/>
    <w:rsid w:val="00C00564"/>
    <w:rsid w:val="00C25445"/>
    <w:rsid w:val="00C2545F"/>
    <w:rsid w:val="00C34D82"/>
    <w:rsid w:val="00C37B26"/>
    <w:rsid w:val="00C43802"/>
    <w:rsid w:val="00C43F3D"/>
    <w:rsid w:val="00C50012"/>
    <w:rsid w:val="00C728FA"/>
    <w:rsid w:val="00C7437D"/>
    <w:rsid w:val="00C7779E"/>
    <w:rsid w:val="00C81CB9"/>
    <w:rsid w:val="00C8330F"/>
    <w:rsid w:val="00C83452"/>
    <w:rsid w:val="00C92E16"/>
    <w:rsid w:val="00C949E4"/>
    <w:rsid w:val="00CA44CB"/>
    <w:rsid w:val="00CB380C"/>
    <w:rsid w:val="00CB7C2D"/>
    <w:rsid w:val="00CE0D2A"/>
    <w:rsid w:val="00CE3F4E"/>
    <w:rsid w:val="00CE596B"/>
    <w:rsid w:val="00CF0404"/>
    <w:rsid w:val="00CF43EF"/>
    <w:rsid w:val="00CF50ED"/>
    <w:rsid w:val="00D00649"/>
    <w:rsid w:val="00D10F38"/>
    <w:rsid w:val="00D14154"/>
    <w:rsid w:val="00D15B99"/>
    <w:rsid w:val="00D17F6C"/>
    <w:rsid w:val="00D206A0"/>
    <w:rsid w:val="00D252A9"/>
    <w:rsid w:val="00D3186D"/>
    <w:rsid w:val="00D34501"/>
    <w:rsid w:val="00D439F3"/>
    <w:rsid w:val="00D574BB"/>
    <w:rsid w:val="00D67BD3"/>
    <w:rsid w:val="00D76634"/>
    <w:rsid w:val="00D851CE"/>
    <w:rsid w:val="00D86A01"/>
    <w:rsid w:val="00D9672A"/>
    <w:rsid w:val="00DA5DBA"/>
    <w:rsid w:val="00DB0EC9"/>
    <w:rsid w:val="00DB1F6A"/>
    <w:rsid w:val="00DB5DE1"/>
    <w:rsid w:val="00DD10B0"/>
    <w:rsid w:val="00DD625E"/>
    <w:rsid w:val="00DD68C7"/>
    <w:rsid w:val="00DF1622"/>
    <w:rsid w:val="00DF35FB"/>
    <w:rsid w:val="00DF7EC4"/>
    <w:rsid w:val="00E01707"/>
    <w:rsid w:val="00E0285D"/>
    <w:rsid w:val="00E15AA5"/>
    <w:rsid w:val="00E1661A"/>
    <w:rsid w:val="00E20293"/>
    <w:rsid w:val="00E37553"/>
    <w:rsid w:val="00E74411"/>
    <w:rsid w:val="00E74E4E"/>
    <w:rsid w:val="00E75E24"/>
    <w:rsid w:val="00E80610"/>
    <w:rsid w:val="00E837B5"/>
    <w:rsid w:val="00E94CC3"/>
    <w:rsid w:val="00EA0FB4"/>
    <w:rsid w:val="00EA33DE"/>
    <w:rsid w:val="00EB2E49"/>
    <w:rsid w:val="00EC0671"/>
    <w:rsid w:val="00EC501B"/>
    <w:rsid w:val="00ED3483"/>
    <w:rsid w:val="00EF6B44"/>
    <w:rsid w:val="00F0271F"/>
    <w:rsid w:val="00F06EE7"/>
    <w:rsid w:val="00F20E1D"/>
    <w:rsid w:val="00F3002D"/>
    <w:rsid w:val="00F31379"/>
    <w:rsid w:val="00F4669A"/>
    <w:rsid w:val="00F504C1"/>
    <w:rsid w:val="00F52275"/>
    <w:rsid w:val="00F546C6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C4DCB"/>
    <w:rsid w:val="00FD7C00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1E40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40C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0C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0C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0C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40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0C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1E40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40C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0C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0C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0C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40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0C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50323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217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4982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06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9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513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25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122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664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566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0618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84564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6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21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619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10554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9072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775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1748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720</properties:Words>
  <properties:Characters>3916</properties:Characters>
  <properties:Lines>105</properties:Lines>
  <properties:Paragraphs>37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2016-05-02T11:59:00Z</dcterms:created>
  <dc:creator>Korisnik</dc:creator>
  <cp:lastModifiedBy>Tanja Fidel</cp:lastModifiedBy>
  <cp:lastPrinted>2016-05-02T12:22:00Z</cp:lastPrinted>
  <dcterms:modified xmlns:xsi="http://www.w3.org/2001/XMLSchema-instance" xsi:type="dcterms:W3CDTF">2016-05-02T12:33:00Z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