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d082" w14:paraId="782d082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777D61">
        <w:t>-2298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777D61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777D61">
        <w:t>Poljoprivredna zadruga EKO-PROGRAMI BRAČ</w:t>
      </w:r>
      <w:r w:rsidR="004C3727">
        <w:t xml:space="preserve">, </w:t>
      </w:r>
      <w:r w:rsidR="00777D61">
        <w:t>Nerežišća (Općina Nerežišća), OIB: 35098514831</w:t>
      </w:r>
      <w:r w:rsidR="00523D28">
        <w:t xml:space="preserve">, </w:t>
      </w:r>
      <w:r>
        <w:t xml:space="preserve">dana </w:t>
      </w:r>
      <w:r w:rsidR="00777D61">
        <w:t>16</w:t>
      </w:r>
      <w:r w:rsidR="004020C0">
        <w:t>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777D61" w:rsidP="00706888" w:rsidR="002B15A7">
      <w:pPr>
        <w:jc w:val="both"/>
      </w:pPr>
      <w:r>
        <w:t>Predlagatelj je 23. studenoga</w:t>
      </w:r>
      <w:r w:rsidR="004C3727"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777D61">
        <w:t>Poljoprivredna zadruga EKO-PROGRAMI BRAČ d.o.o., Nerežišća (Općina Nerežišća), OIB: 35098514831</w:t>
      </w:r>
      <w:r>
        <w:t xml:space="preserve">. </w:t>
      </w:r>
    </w:p>
    <w:p w:rsidRDefault="00777D61" w:rsidP="00706888" w:rsidR="00777D61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777D61" w:rsidRPr="00777D61">
        <w:t>Tt-</w:t>
      </w:r>
      <w:r w:rsidR="00777D61">
        <w:t xml:space="preserve">16/609-1 od 02.02.2016. godine, </w:t>
      </w:r>
      <w:r w:rsidRPr="004020C0">
        <w:t xml:space="preserve">nad uvodno </w:t>
      </w:r>
      <w:r w:rsidRPr="004020C0">
        <w:lastRenderedPageBreak/>
        <w:t>naznačenim dužnikom pokrenut postup</w:t>
      </w:r>
      <w:r w:rsidR="00777D61">
        <w:t>ak brisanja iz sudskog registra, temeljem članka 70. Zakona o sudskom registru.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777D61">
        <w:t xml:space="preserve"> 16</w:t>
      </w:r>
      <w:r w:rsidR="004020C0">
        <w:t>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4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777D61">
      <w:t>2298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2B15A7"/>
    <w:rsid w:val="003B76E7"/>
    <w:rsid w:val="004020C0"/>
    <w:rsid w:val="004838FB"/>
    <w:rsid w:val="004A1B0C"/>
    <w:rsid w:val="004C3727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77D61"/>
    <w:rsid w:val="007967D5"/>
    <w:rsid w:val="007A7453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St-2298/2015</izvorni_sadrzaj>
    <derivirana_varijabla naziv="DomainObject.Predmet.OznakaBroj_1">St-2298/2015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EKO-PROGRAMI BRAČ</izvorni_sadrzaj>
    <derivirana_varijabla naziv="DomainObject.Predmet.ProtustrankaFormated_1">  Poljoprivredna zadruga EKO-PROGRAMI BRAČ</derivirana_varijabla>
  </DomainObject.Predmet.ProtustrankaFormated>
  <DomainObject.Predmet.ProtustrankaFormatedOIB>
    <izvorni_sadrzaj>  Poljoprivredna zadruga EKO-PROGRAMI BRAČ, OIB 35098514831</izvorni_sadrzaj>
    <derivirana_varijabla naziv="DomainObject.Predmet.ProtustrankaFormatedOIB_1">  Poljoprivredna zadruga EKO-PROGRAMI BRAČ, OIB 35098514831</derivirana_varijabla>
  </DomainObject.Predmet.ProtustrankaFormatedOIB>
  <DomainObject.Predmet.ProtustrankaFormatedWithAdress>
    <izvorni_sadrzaj> Poljoprivredna zadruga EKO-PROGRAMI BRAČ, 21400 Nerežišća</izvorni_sadrzaj>
    <derivirana_varijabla naziv="DomainObject.Predmet.ProtustrankaFormatedWithAdress_1"> Poljoprivredna zadruga EKO-PROGRAMI BRAČ, 21400 Nerežišća</derivirana_varijabla>
  </DomainObject.Predmet.ProtustrankaFormatedWithAdress>
  <DomainObject.Predmet.ProtustrankaFormatedWithAdressOIB>
    <izvorni_sadrzaj> Poljoprivredna zadruga EKO-PROGRAMI BRAČ, OIB 35098514831, 21400 Nerežišća</izvorni_sadrzaj>
    <derivirana_varijabla naziv="DomainObject.Predmet.ProtustrankaFormatedWithAdressOIB_1"> Poljoprivredna zadruga EKO-PROGRAMI BRAČ, OIB 35098514831, 21400 Nerežišća</derivirana_varijabla>
  </DomainObject.Predmet.ProtustrankaFormatedWithAdressOIB>
  <DomainObject.Predmet.ProtustrankaWithAdress>
    <izvorni_sadrzaj>Poljoprivredna zadruga EKO-PROGRAMI BRAČ 21400 Nerežišća</izvorni_sadrzaj>
    <derivirana_varijabla naziv="DomainObject.Predmet.ProtustrankaWithAdress_1">Poljoprivredna zadruga EKO-PROGRAMI BRAČ 21400 Nerežišća</derivirana_varijabla>
  </DomainObject.Predmet.ProtustrankaWithAdress>
  <DomainObject.Predmet.ProtustrankaWithAdressOIB>
    <izvorni_sadrzaj>Poljoprivredna zadruga EKO-PROGRAMI BRAČ, OIB 35098514831, 21400 Nerežišća</izvorni_sadrzaj>
    <derivirana_varijabla naziv="DomainObject.Predmet.ProtustrankaWithAdressOIB_1">Poljoprivredna zadruga EKO-PROGRAMI BRAČ, OIB 35098514831, 21400 Nerežišća</derivirana_varijabla>
  </DomainObject.Predmet.ProtustrankaWithAdressOIB>
  <DomainObject.Predmet.ProtustrankaNazivFormated>
    <izvorni_sadrzaj>Poljoprivredna zadruga EKO-PROGRAMI BRAČ</izvorni_sadrzaj>
    <derivirana_varijabla naziv="DomainObject.Predmet.ProtustrankaNazivFormated_1">Poljoprivredna zadruga EKO-PROGRAMI BRAČ</derivirana_varijabla>
  </DomainObject.Predmet.ProtustrankaNazivFormated>
  <DomainObject.Predmet.ProtustrankaNazivFormatedOIB>
    <izvorni_sadrzaj>Poljoprivredna zadruga EKO-PROGRAMI BRAČ, OIB 35098514831</izvorni_sadrzaj>
    <derivirana_varijabla naziv="DomainObject.Predmet.ProtustrankaNazivFormatedOIB_1">Poljoprivredna zadruga EKO-PROGRAMI BRAČ, OIB 35098514831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7766.17</izvorni_sadrzaj>
    <derivirana_varijabla naziv="DomainObject.Predmet.TrenutnaVrijednost_1">7766.17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EKO-PROGRAMI BRAČ</item>
    </izvorni_sadrzaj>
    <derivirana_varijabla naziv="DomainObject.Predmet.ProtuStrankaListFormated_1">
      <item>Poljoprivredna zadruga EKO-PROGRAMI BRAČ</item>
    </derivirana_varijabla>
  </DomainObject.Predmet.ProtuStrankaListFormated>
  <DomainObject.Predmet.ProtuStrankaListFormatedOIB>
    <izvorni_sadrzaj>
      <item>Poljoprivredna zadruga EKO-PROGRAMI BRAČ, OIB 35098514831</item>
    </izvorni_sadrzaj>
    <derivirana_varijabla naziv="DomainObject.Predmet.ProtuStrankaListFormatedOIB_1">
      <item>Poljoprivredna zadruga EKO-PROGRAMI BRAČ, OIB 35098514831</item>
    </derivirana_varijabla>
  </DomainObject.Predmet.ProtuStrankaListFormatedOIB>
  <DomainObject.Predmet.ProtuStrankaListFormatedWithAdress>
    <izvorni_sadrzaj>
      <item>Poljoprivredna zadruga EKO-PROGRAMI BRAČ, 21400 Nerežišća</item>
    </izvorni_sadrzaj>
    <derivirana_varijabla naziv="DomainObject.Predmet.ProtuStrankaListFormatedWithAdress_1">
      <item>Poljoprivredna zadruga EKO-PROGRAMI BRAČ, 21400 Nerežišća</item>
    </derivirana_varijabla>
  </DomainObject.Predmet.ProtuStrankaListFormatedWithAdress>
  <DomainObject.Predmet.ProtuStrankaListFormatedWithAdressOIB>
    <izvorni_sadrzaj>
      <item>Poljoprivredna zadruga EKO-PROGRAMI BRAČ, OIB 35098514831, 21400 Nerežišća</item>
    </izvorni_sadrzaj>
    <derivirana_varijabla naziv="DomainObject.Predmet.ProtuStrankaListFormatedWithAdressOIB_1">
      <item>Poljoprivredna zadruga EKO-PROGRAMI BRAČ, OIB 35098514831, 21400 Nerežišća</item>
    </derivirana_varijabla>
  </DomainObject.Predmet.ProtuStrankaListFormatedWithAdressOIB>
  <DomainObject.Predmet.ProtuStrankaListNazivFormated>
    <izvorni_sadrzaj>
      <item>Poljoprivredna zadruga EKO-PROGRAMI BRAČ</item>
    </izvorni_sadrzaj>
    <derivirana_varijabla naziv="DomainObject.Predmet.ProtuStrankaListNazivFormated_1">
      <item>Poljoprivredna zadruga EKO-PROGRAMI BRAČ</item>
    </derivirana_varijabla>
  </DomainObject.Predmet.ProtuStrankaListNazivFormated>
  <DomainObject.Predmet.ProtuStrankaListNazivFormatedOIB>
    <izvorni_sadrzaj>
      <item>Poljoprivredna zadruga EKO-PROGRAMI BRAČ, OIB 35098514831</item>
    </izvorni_sadrzaj>
    <derivirana_varijabla naziv="DomainObject.Predmet.ProtuStrankaListNazivFormatedOIB_1">
      <item>Poljoprivredna zadruga EKO-PROGRAMI BRAČ, OIB 35098514831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EKO-PROGRAMI BRAČ</izvorni_sadrzaj>
    <derivirana_varijabla naziv="DomainObject.Predmet.ProtustrankaIDrugi_1">Poljoprivredna zadruga EKO-PROGRAMI BRAČ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EKO-PROGRAMI BRAČ, OIB 35098514831, 21400 Nerežišća</izvorni_sadrzaj>
    <derivirana_varijabla naziv="DomainObject.Predmet.ProtustrankaIDrugiAdressOIB_1">Poljoprivredna zadruga EKO-PROGRAMI BRAČ, OIB 35098514831,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EKO-PROGRAMI BRAČ</item>
      <item>FINANCIJSKA AGENCIJA, RC SPLIT</item>
    </izvorni_sadrzaj>
    <derivirana_varijabla naziv="DomainObject.Predmet.SudioniciListNaziv_1">
      <item>Poljoprivredna zadruga EKO-PROGRAMI BRAČ</item>
      <item>FINANCIJSKA AGENCIJA, RC SPLIT</item>
    </derivirana_varijabla>
  </DomainObject.Predmet.SudioniciListNaziv>
  <DomainObject.Predmet.SudioniciListAdressOIB>
    <izvorni_sadrzaj>
      <item>Poljoprivredna zadruga EKO-PROGRAMI BRAČ, OIB 35098514831, 21400 Nerežišća</item>
      <item>FINANCIJSKA AGENCIJA, RC SPLIT, OIB 85821130368, Mažuranićevo šetalište 24 b,21000 Split</item>
    </izvorni_sadrzaj>
    <derivirana_varijabla naziv="DomainObject.Predmet.SudioniciListAdressOIB_1">
      <item>Poljoprivredna zadruga EKO-PROGRAMI BRAČ, OIB 35098514831, 21400 Nerežišća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35098514831</item>
      <item>, OIB 85821130368</item>
    </izvorni_sadrzaj>
    <derivirana_varijabla naziv="DomainObject.Predmet.SudioniciListNazivOIB_1">
      <item>, OIB 35098514831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2098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2016-02-16T12:52:00Z</dcterms:created>
  <dc:creator>Lari Glavaš</dc:creator>
  <cp:lastModifiedBy>Lari Glavaš</cp:lastModifiedBy>
  <cp:lastPrinted>2015-12-04T07:24:00Z</cp:lastPrinted>
  <dcterms:modified xmlns:xsi="http://www.w3.org/2001/XMLSchema-instance" xsi:type="dcterms:W3CDTF">2016-02-16T13:01:00Z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