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f52e" w14:paraId="a01f52e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F300DC">
        <w:rPr>
          <w:rFonts w:cs="Times New Roman"/>
        </w:rPr>
        <w:t>624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B409E6">
        <w:rPr>
          <w:rFonts w:cs="Times New Roman"/>
        </w:rPr>
        <w:t>1</w:t>
      </w:r>
      <w:r w:rsidR="00F300DC">
        <w:rPr>
          <w:rFonts w:cs="Times New Roman"/>
        </w:rPr>
        <w:t>5</w:t>
      </w:r>
    </w:p>
    <w:p w:rsidRDefault="00C57006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17521A"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17521A" w:rsidR="0017521A" w:rsidRPr="00CD37EC">
      <w:pPr>
        <w:rPr>
          <w:rFonts w:cs="Times New Roman"/>
        </w:rPr>
      </w:pPr>
    </w:p>
    <w:p w:rsidRDefault="0017521A" w:rsidP="00C57006" w:rsidR="0017521A" w:rsidRPr="00C57006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BD5200" w:rsidP="00F300DC" w:rsidR="00F300DC" w:rsidRPr="00F300DC">
      <w:pPr>
        <w:spacing w:after="0"/>
        <w:ind w:firstLine="708" w:left="5664"/>
        <w:rPr>
          <w:b/>
        </w:rPr>
      </w:pPr>
      <w:r w:rsidRPr="00B409E6">
        <w:rPr>
          <w:b/>
        </w:rPr>
        <w:t xml:space="preserve"> </w:t>
      </w:r>
      <w:r w:rsidR="00C57006" w:rsidRPr="00B409E6">
        <w:rPr>
          <w:b/>
        </w:rPr>
        <w:t xml:space="preserve"> </w:t>
      </w:r>
      <w:r w:rsidR="00B409E6" w:rsidRPr="00B409E6">
        <w:rPr>
          <w:b/>
        </w:rPr>
        <w:t xml:space="preserve">   </w:t>
      </w:r>
      <w:r w:rsidR="00B409E6">
        <w:rPr>
          <w:b/>
        </w:rPr>
        <w:t xml:space="preserve"> </w:t>
      </w:r>
      <w:r w:rsidR="00F300DC" w:rsidRPr="00F300DC">
        <w:rPr>
          <w:b/>
        </w:rPr>
        <w:t>Igor Smolčić</w:t>
      </w:r>
    </w:p>
    <w:p w:rsidRDefault="00F300DC" w:rsidP="00F300DC" w:rsidR="00871C6F">
      <w:pPr>
        <w:spacing w:after="0"/>
        <w:jc w:val="right"/>
        <w:rPr>
          <w:b/>
        </w:rPr>
      </w:pPr>
      <w:r w:rsidRPr="00F300DC">
        <w:rPr>
          <w:b/>
        </w:rPr>
        <w:t xml:space="preserve">Vukovar, dr. Antuna Bauera - </w:t>
      </w:r>
      <w:proofErr w:type="spellStart"/>
      <w:r w:rsidRPr="00F300DC">
        <w:rPr>
          <w:b/>
        </w:rPr>
        <w:t>Paje</w:t>
      </w:r>
      <w:proofErr w:type="spellEnd"/>
      <w:r w:rsidRPr="00F300DC">
        <w:rPr>
          <w:b/>
        </w:rPr>
        <w:t xml:space="preserve"> 3</w:t>
      </w:r>
    </w:p>
    <w:p w:rsidRDefault="00F300DC" w:rsidP="00F300DC" w:rsidR="00F300DC">
      <w:pPr>
        <w:spacing w:after="0"/>
        <w:jc w:val="right"/>
        <w:rPr>
          <w:b/>
        </w:rPr>
      </w:pPr>
    </w:p>
    <w:p w:rsidRDefault="00F300DC" w:rsidP="00F300DC" w:rsidR="00F300DC" w:rsidRPr="00F300DC">
      <w:pPr>
        <w:spacing w:after="0"/>
        <w:jc w:val="right"/>
        <w:rPr>
          <w:b/>
        </w:rPr>
      </w:pPr>
    </w:p>
    <w:p w:rsidRDefault="0017521A" w:rsidP="00BD5200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  <w:r w:rsidR="00BD5200">
        <w:rPr>
          <w:rFonts w:cs="Times New Roman"/>
        </w:rPr>
        <w:t>: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F300DC">
        <w:t xml:space="preserve">FINANCIJSKE AGENCIJE Regionalni centar Osijek, Podružnica Osijek, L. </w:t>
      </w:r>
      <w:proofErr w:type="spellStart"/>
      <w:r w:rsidR="00F300DC">
        <w:t>Jägera</w:t>
      </w:r>
      <w:proofErr w:type="spellEnd"/>
      <w:r w:rsidR="00F300DC">
        <w:t xml:space="preserve"> 3, Osijek, OIB: 85821130368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B409E6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proofErr w:type="spellStart"/>
      <w:r w:rsidR="00F300DC">
        <w:t>BIRC.Co</w:t>
      </w:r>
      <w:proofErr w:type="spellEnd"/>
      <w:r w:rsidR="00F300DC">
        <w:t xml:space="preserve"> d.o.o., Vukovar, Dr. Antuna Bauera </w:t>
      </w:r>
      <w:proofErr w:type="spellStart"/>
      <w:r w:rsidR="00F300DC">
        <w:t>Paje</w:t>
      </w:r>
      <w:proofErr w:type="spellEnd"/>
      <w:r w:rsidR="00F300DC">
        <w:t xml:space="preserve"> 3/</w:t>
      </w:r>
      <w:proofErr w:type="spellStart"/>
      <w:r w:rsidR="00F300DC">
        <w:t>3</w:t>
      </w:r>
      <w:proofErr w:type="spellEnd"/>
      <w:r w:rsidR="00F300DC">
        <w:t>, MBS: 030167767, OIB: 02135608123</w:t>
      </w:r>
    </w:p>
    <w:p w:rsidRDefault="00F300DC" w:rsidP="0017521A" w:rsidR="00F300DC">
      <w:pPr>
        <w:spacing w:after="0"/>
        <w:jc w:val="both"/>
      </w:pPr>
    </w:p>
    <w:p w:rsidRDefault="00577924" w:rsidP="0017521A" w:rsidR="00DE2124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F300DC">
        <w:t xml:space="preserve">Igor Smolčić, OIB: 66737074218, Vukovar, dr. Antuna Bauera - </w:t>
      </w:r>
      <w:proofErr w:type="spellStart"/>
      <w:r w:rsidR="00F300DC">
        <w:t>Paje</w:t>
      </w:r>
      <w:proofErr w:type="spellEnd"/>
      <w:r w:rsidR="00F300DC">
        <w:t xml:space="preserve"> 3</w:t>
      </w:r>
    </w:p>
    <w:p w:rsidRDefault="00F300DC" w:rsidP="0017521A" w:rsidR="00F300DC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B409E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</w:t>
      </w:r>
      <w:r w:rsidR="00F300DC">
        <w:rPr>
          <w:rFonts w:cs="Times New Roman"/>
          <w:b/>
          <w:u w:val="single"/>
        </w:rPr>
        <w:t>9</w:t>
      </w:r>
      <w:r w:rsidR="00871C6F">
        <w:rPr>
          <w:rFonts w:cs="Times New Roman"/>
          <w:b/>
          <w:u w:val="single"/>
        </w:rPr>
        <w:t>. travnja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F300DC">
        <w:rPr>
          <w:rFonts w:cs="Times New Roman"/>
          <w:b/>
          <w:u w:val="single"/>
        </w:rPr>
        <w:t>10,40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CC6C04">
        <w:rPr>
          <w:rFonts w:cs="Times New Roman"/>
        </w:rPr>
        <w:t>1</w:t>
      </w:r>
      <w:r w:rsidR="00FF4FF3">
        <w:rPr>
          <w:rFonts w:cs="Times New Roman"/>
        </w:rPr>
        <w:t>6</w:t>
      </w:r>
      <w:r w:rsidR="00093378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</w:t>
      </w:r>
      <w:r w:rsidR="00182914">
        <w:rPr>
          <w:b w:val="false"/>
          <w:bCs w:val="false"/>
        </w:rPr>
        <w:t xml:space="preserve"> 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182914">
        <w:rPr>
          <w:rFonts w:cs="Times New Roman"/>
        </w:rPr>
        <w:t>, v.r.</w:t>
      </w:r>
    </w:p>
    <w:p w:rsidRDefault="00577924" w:rsidP="0017521A" w:rsidR="00577924">
      <w:pPr>
        <w:jc w:val="both"/>
        <w:rPr>
          <w:rFonts w:cs="Times New Roman"/>
        </w:rPr>
      </w:pPr>
    </w:p>
    <w:p w:rsidRDefault="00BD5200" w:rsidP="0017521A" w:rsidR="00BD5200" w:rsidRPr="00CD37EC">
      <w:pPr>
        <w:jc w:val="both"/>
        <w:rPr>
          <w:rFonts w:cs="Times New Roman"/>
        </w:rPr>
      </w:pPr>
    </w:p>
    <w:p w:rsidRDefault="00EC683A" w:rsidP="00EC683A" w:rsidR="00EC683A">
      <w:pPr>
        <w:rPr>
          <w:rFonts w:cs="Times New Roman"/>
        </w:rPr>
      </w:pPr>
      <w:r>
        <w:rPr>
          <w:rFonts w:cs="Times New Roman"/>
        </w:rPr>
        <w:t>DNA:</w:t>
      </w:r>
    </w:p>
    <w:p w:rsidRDefault="00EC683A" w:rsidP="00EC683A" w:rsidR="00EC683A">
      <w:pPr>
        <w:pStyle w:val="Odlomakpopisa"/>
        <w:numPr>
          <w:ilvl w:val="0"/>
          <w:numId w:val="1"/>
        </w:numPr>
        <w:jc w:val="both"/>
      </w:pPr>
      <w:proofErr w:type="spellStart"/>
      <w:r w:rsidRPr="00EC683A">
        <w:rPr>
          <w:rFonts w:cs="Times New Roman"/>
        </w:rPr>
        <w:t>z.z</w:t>
      </w:r>
      <w:proofErr w:type="spellEnd"/>
      <w:r w:rsidRPr="00EC683A">
        <w:rPr>
          <w:rFonts w:cs="Times New Roman"/>
        </w:rPr>
        <w:t xml:space="preserve">. dužnika </w:t>
      </w:r>
      <w:r w:rsidR="00B928B9">
        <w:t xml:space="preserve">Igor Smolčić, Vukovar, dr. Antuna Bauera - </w:t>
      </w:r>
      <w:proofErr w:type="spellStart"/>
      <w:r w:rsidR="00B928B9">
        <w:t>Paje</w:t>
      </w:r>
      <w:proofErr w:type="spellEnd"/>
      <w:r w:rsidR="00B928B9">
        <w:t xml:space="preserve"> 3</w:t>
      </w:r>
    </w:p>
    <w:p w:rsidRDefault="00DA753B" w:rsidP="00EC683A" w:rsidR="00DA753B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EC683A" w:rsidP="00EC683A" w:rsidR="00EC683A" w:rsidRPr="00EC683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C826BE">
        <w:t>1</w:t>
      </w:r>
      <w:r w:rsidR="00B928B9">
        <w:t>9</w:t>
      </w:r>
      <w:r w:rsidR="00C826BE">
        <w:t xml:space="preserve">.04.2018. u </w:t>
      </w:r>
      <w:r w:rsidR="00B928B9">
        <w:t>10,40</w:t>
      </w:r>
      <w:r w:rsidR="00C826BE">
        <w:t xml:space="preserve"> sati</w:t>
      </w:r>
    </w:p>
    <w:p w:rsidRDefault="00EC683A" w:rsidP="00EC683A" w:rsidR="00EC683A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D1" w:rsidR="00E66AD1">
      <w:pPr>
        <w:spacing w:after="0"/>
      </w:pPr>
      <w:r>
        <w:separator/>
      </w:r>
    </w:p>
  </w:endnote>
  <w:endnote w:id="0" w:type="continuationSeparator">
    <w:p w:rsidRDefault="00E66AD1" w:rsidR="00E66A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AD1" w:rsidR="001349C2">
    <w:pPr>
      <w:pStyle w:val="Podnoje"/>
    </w:pPr>
  </w:p>
  <w:p w:rsidRDefault="00E66AD1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D1" w:rsidR="00E66AD1">
      <w:pPr>
        <w:spacing w:after="0"/>
      </w:pPr>
      <w:r>
        <w:separator/>
      </w:r>
    </w:p>
  </w:footnote>
  <w:footnote w:id="0" w:type="continuationSeparator">
    <w:p w:rsidRDefault="00E66AD1" w:rsidR="00E66AD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93378"/>
    <w:rsid w:val="000D0B62"/>
    <w:rsid w:val="000E0F86"/>
    <w:rsid w:val="000F58F2"/>
    <w:rsid w:val="00151386"/>
    <w:rsid w:val="0017521A"/>
    <w:rsid w:val="00182914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67A3D"/>
    <w:rsid w:val="004B10E7"/>
    <w:rsid w:val="004B2E52"/>
    <w:rsid w:val="004B44D0"/>
    <w:rsid w:val="00577924"/>
    <w:rsid w:val="00762667"/>
    <w:rsid w:val="00871C6F"/>
    <w:rsid w:val="00931D5D"/>
    <w:rsid w:val="00967F49"/>
    <w:rsid w:val="00A16B61"/>
    <w:rsid w:val="00B1249F"/>
    <w:rsid w:val="00B409E6"/>
    <w:rsid w:val="00B764FB"/>
    <w:rsid w:val="00B928B9"/>
    <w:rsid w:val="00BA1E1E"/>
    <w:rsid w:val="00BD5200"/>
    <w:rsid w:val="00BD6710"/>
    <w:rsid w:val="00BE2BBF"/>
    <w:rsid w:val="00C57006"/>
    <w:rsid w:val="00C826BE"/>
    <w:rsid w:val="00CB2477"/>
    <w:rsid w:val="00CC6C04"/>
    <w:rsid w:val="00DA753B"/>
    <w:rsid w:val="00DE2124"/>
    <w:rsid w:val="00E66AD1"/>
    <w:rsid w:val="00EC683A"/>
    <w:rsid w:val="00EF1C30"/>
    <w:rsid w:val="00F300DC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B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2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BBF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B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2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BBF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BIRC.Co d.o.o. za ugostiteljstvo i usluge zastupanog po punomoćniku Igor Smolčić</izvorni_sadrzaj>
    <derivirana_varijabla naziv="DomainObject.Predmet.ProtustrankaFormated_1">  BIRC.Co d.o.o. za ugostiteljstvo i usluge zastupanog po punomoćniku Igor Smolčić</derivirana_varijabla>
  </DomainObject.Predmet.ProtustrankaFormated>
  <DomainObject.Predmet.ProtustrankaFormatedOIB>
    <izvorni_sadrzaj>  BIRC.Co d.o.o. za ugostiteljstvo i usluge, OIB 02135608123 zastupanog po punomoćniku Igor Smolčić</izvorni_sadrzaj>
    <derivirana_varijabla naziv="DomainObject.Predmet.ProtustrankaFormatedOIB_1">  BIRC.Co d.o.o. za ugostiteljstvo i usluge, OIB 02135608123 zastupanog po punomoćniku Igor Smolčić</derivirana_varijabla>
  </DomainObject.Predmet.ProtustrankaFormatedOIB>
  <DomainObject.Predmet.ProtustrankaFormatedWithAdress>
    <izvorni_sadrzaj> BIRC.Co d.o.o. za ugostiteljstvo i usluge, Dr. Antuna Bauera Paje 3/3, 32000 Vukovar zastupanog po punomoćniku Igor Smolčić</izvorni_sadrzaj>
    <derivirana_varijabla naziv="DomainObject.Predmet.ProtustrankaFormatedWithAdress_1"> BIRC.Co d.o.o. za ugostiteljstvo i usluge, Dr. Antuna Bauera Paje 3/3, 32000 Vukovar zastupanog po punomoćniku Igor Smolčić</derivirana_varijabla>
  </DomainObject.Predmet.ProtustrankaFormatedWithAdress>
  <DomainObject.Predmet.ProtustrankaFormatedWithAdressOIB>
    <izvorni_sadrzaj> BIRC.Co d.o.o. za ugostiteljstvo i usluge, OIB 02135608123, Dr. Antuna Bauera Paje 3/3, 32000 Vukovar zastupanog po punomoćniku Igor Smolčić</izvorni_sadrzaj>
    <derivirana_varijabla naziv="DomainObject.Predmet.ProtustrankaFormatedWithAdressOIB_1"> BIRC.Co d.o.o. za ugostiteljstvo i usluge, OIB 02135608123, Dr. Antuna Bauera Paje 3/3, 32000 Vukovar zastupanog po punomoćniku Igor Smolčić</derivirana_varijabla>
  </DomainObject.Predmet.ProtustrankaFormatedWithAdressOIB>
  <DomainObject.Predmet.ProtustrankaWithAdress>
    <izvorni_sadrzaj>BIRC.Co d.o.o. za ugostiteljstvo i usluge Dr. Antuna Bauera Paje 3/3, 32000 Vukovar</izvorni_sadrzaj>
    <derivirana_varijabla naziv="DomainObject.Predmet.ProtustrankaWithAdress_1">BIRC.Co d.o.o. za ugostiteljstvo i usluge Dr. Antuna Bauera Paje 3/3, 32000 Vukovar</derivirana_varijabla>
  </DomainObject.Predmet.ProtustrankaWithAdress>
  <DomainObject.Predmet.ProtustrankaWithAdressOIB>
    <izvorni_sadrzaj>BIRC.Co d.o.o. za ugostiteljstvo i usluge, OIB 02135608123, Dr. Antuna Bauera Paje 3/3, 32000 Vukovar</izvorni_sadrzaj>
    <derivirana_varijabla naziv="DomainObject.Predmet.ProtustrankaWithAdressOIB_1">BIRC.Co d.o.o. za ugostiteljstvo i usluge, OIB 02135608123, Dr. Antuna Bauera Paje 3/3, 32000 Vukovar</derivirana_varijabla>
  </DomainObject.Predmet.ProtustrankaWithAdressOIB>
  <DomainObject.Predmet.ProtustrankaNazivFormated>
    <izvorni_sadrzaj>BIRC.Co d.o.o. za ugostiteljstvo i usluge</izvorni_sadrzaj>
    <derivirana_varijabla naziv="DomainObject.Predmet.ProtustrankaNazivFormated_1">BIRC.Co d.o.o. za ugostiteljstvo i usluge</derivirana_varijabla>
  </DomainObject.Predmet.ProtustrankaNazivFormated>
  <DomainObject.Predmet.ProtustrankaNazivFormatedOIB>
    <izvorni_sadrzaj>BIRC.Co d.o.o. za ugostiteljstvo i usluge, OIB 02135608123</izvorni_sadrzaj>
    <derivirana_varijabla naziv="DomainObject.Predmet.ProtustrankaNazivFormatedOIB_1">BIRC.Co d.o.o. za ugostiteljstvo i usluge, OIB 02135608123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BIRC.Co d.o.o. za ugostiteljstvo i usluge zastupanog po punomoćniku Igor Smolčić</item>
    </izvorni_sadrzaj>
    <derivirana_varijabla naziv="DomainObject.Predmet.ProtuStrankaListFormated_1">
      <item>BIRC.Co d.o.o. za ugostiteljstvo i usluge zastupanog po punomoćniku Igor Smolčić</item>
    </derivirana_varijabla>
  </DomainObject.Predmet.ProtuStrankaListFormated>
  <DomainObject.Predmet.ProtuStrankaListFormatedOIB>
    <izvorni_sadrzaj>
      <item>BIRC.Co d.o.o. za ugostiteljstvo i usluge, OIB 02135608123 zastupanog po punomoćniku Igor Smolčić</item>
    </izvorni_sadrzaj>
    <derivirana_varijabla naziv="DomainObject.Predmet.ProtuStrankaListFormatedOIB_1">
      <item>BIRC.Co d.o.o. za ugostiteljstvo i usluge, OIB 02135608123 zastupanog po punomoćniku Igor Smolčić</item>
    </derivirana_varijabla>
  </DomainObject.Predmet.ProtuStrankaListFormatedOIB>
  <DomainObject.Predmet.ProtuStrankaListFormatedWithAdress>
    <izvorni_sadrzaj>
      <item>BIRC.Co d.o.o. za ugostiteljstvo i usluge, Dr. Antuna Bauera Paje 3/3, 32000 Vukovar zastupanog po punomoćniku Igor Smolčić</item>
    </izvorni_sadrzaj>
    <derivirana_varijabla naziv="DomainObject.Predmet.ProtuStrankaListFormatedWithAdress_1">
      <item>BIRC.Co d.o.o. za ugostiteljstvo i usluge, Dr. Antuna Bauera Paje 3/3, 32000 Vukovar zastupanog po punomoćniku Igor Smolčić</item>
    </derivirana_varijabla>
  </DomainObject.Predmet.ProtuStrankaListFormatedWithAdress>
  <DomainObject.Predmet.ProtuStrankaListFormatedWithAdressOIB>
    <izvorni_sadrzaj>
      <item>BIRC.Co d.o.o. za ugostiteljstvo i usluge, OIB 02135608123, Dr. Antuna Bauera Paje 3/3, 32000 Vukovar zastupanog po punomoćniku Igor Smolčić</item>
    </izvorni_sadrzaj>
    <derivirana_varijabla naziv="DomainObject.Predmet.ProtuStrankaListFormatedWithAdressOIB_1">
      <item>BIRC.Co d.o.o. za ugostiteljstvo i usluge, OIB 02135608123, Dr. Antuna Bauera Paje 3/3, 32000 Vukovar zastupanog po punomoćniku Igor Smolčić</item>
    </derivirana_varijabla>
  </DomainObject.Predmet.ProtuStrankaListFormatedWithAdressOIB>
  <DomainObject.Predmet.ProtuStrankaListNazivFormated>
    <izvorni_sadrzaj>
      <item>BIRC.Co d.o.o. za ugostiteljstvo i usluge</item>
    </izvorni_sadrzaj>
    <derivirana_varijabla naziv="DomainObject.Predmet.ProtuStrankaListNazivFormated_1">
      <item>BIRC.Co d.o.o. za ugostiteljstvo i usluge</item>
    </derivirana_varijabla>
  </DomainObject.Predmet.ProtuStrankaListNazivFormated>
  <DomainObject.Predmet.ProtuStrankaListNazivFormatedOIB>
    <izvorni_sadrzaj>
      <item>BIRC.Co d.o.o. za ugostiteljstvo i usluge, OIB 02135608123</item>
    </izvorni_sadrzaj>
    <derivirana_varijabla naziv="DomainObject.Predmet.ProtuStrankaListNazivFormatedOIB_1">
      <item>BIRC.Co d.o.o. za ugostiteljstvo i usluge, OIB 02135608123</item>
    </derivirana_varijabla>
  </DomainObject.Predmet.ProtuStrankaListNazivFormatedOIB>
  <DomainObject.Predmet.OstaliListFormated>
    <izvorni_sadrzaj>
      <item>Županijsko državno odvjetništvo u Vukovaru</item>
      <item>Igor Smolčić punomoćnik sudionika u postupku BIRC.Co d.o.o. za ugostiteljstvo i usluge</item>
    </izvorni_sadrzaj>
    <derivirana_varijabla naziv="DomainObject.Predmet.OstaliListFormated_1">
      <item>Županijsko državno odvjetništvo u Vukovaru</item>
      <item>Igor Smolčić punomoćnik sudionika u postupku BIRC.Co d.o.o. za ugostiteljstvo i usluge</item>
    </derivirana_varijabla>
  </DomainObject.Predmet.OstaliListFormated>
  <DomainObject.Predmet.OstaliListFormatedOIB>
    <izvorni_sadrzaj>
      <item>Županijsko državno odvjetništvo u Vukovaru, OIB 81618487055</item>
      <item>Igor Smolčić, OIB 66737074218 punomoćnik sudionika u postupku BIRC.Co d.o.o. za ugostiteljstvo i usluge</item>
    </izvorni_sadrzaj>
    <derivirana_varijabla naziv="DomainObject.Predmet.OstaliListFormatedOIB_1">
      <item>Županijsko državno odvjetništvo u Vukovaru, OIB 81618487055</item>
      <item>Igor Smolčić, OIB 66737074218 punomoćnik sudionika u postupku BIRC.Co d.o.o. za ugostiteljstvo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Igor Smolčić, Dr. Antuna Bauera - Paje 3, 32000 Vukovar punomoćnik sudionika u postupku BIRC.Co d.o.o. za ugostiteljstvo i usluge</item>
    </izvorni_sadrzaj>
    <derivirana_varijabla naziv="DomainObject.Predmet.OstaliListFormatedWithAdress_1">
      <item>Županijsko državno odvjetništvo u Vukovaru, Ulica Andrije Hebranga 2, 32000 Vukovar</item>
      <item>Igor Smolčić, Dr. Antuna Bauera - Paje 3, 32000 Vukovar punomoćnik sudionika u postupku BIRC.Co d.o.o. za ugostiteljstvo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izvorni_sadrzaj>
    <derivirana_varijabla naziv="DomainObject.Predmet.OstaliListFormatedWithAdressOIB_1"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derivirana_varijabla>
  </DomainObject.Predmet.OstaliListFormatedWithAdressOIB>
  <DomainObject.Predmet.OstaliListNazivFormated>
    <izvorni_sadrzaj>
      <item>Županijsko državno odvjetništvo u Vukovaru</item>
      <item>Igor Smolčić</item>
    </izvorni_sadrzaj>
    <derivirana_varijabla naziv="DomainObject.Predmet.OstaliListNazivFormated_1">
      <item>Županijsko državno odvjetništvo u Vukovaru</item>
      <item>Igor Smolčić</item>
    </derivirana_varijabla>
  </DomainObject.Predmet.OstaliListNazivFormated>
  <DomainObject.Predmet.OstaliListNazivFormatedOIB>
    <izvorni_sadrzaj>
      <item>Županijsko državno odvjetništvo u Vukovaru, OIB 81618487055</item>
      <item>Igor Smolčić, OIB 66737074218</item>
    </izvorni_sadrzaj>
    <derivirana_varijabla naziv="DomainObject.Predmet.OstaliListNazivFormatedOIB_1">
      <item>Županijsko državno odvjetništvo u Vukovaru, OIB 81618487055</item>
      <item>Igor Smolčić, OIB 66737074218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BIRC.Co d.o.o. za ugostiteljstvo i usluge</izvorni_sadrzaj>
    <derivirana_varijabla naziv="DomainObject.Predmet.ProtustrankaIDrugi_1">BIRC.Co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BIRC.Co d.o.o. za ugostiteljstvo i usluge, OIB 02135608123, Dr. Antuna Bauera Paje 3/3, 32000 Vukovar</izvorni_sadrzaj>
    <derivirana_varijabla naziv="DomainObject.Predmet.ProtustrankaIDrugiAdressOIB_1">BIRC.Co d.o.o. za ugostiteljstvo i usluge, OIB 02135608123, Dr. Antuna Bauera Paje 3/3,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BIRC.Co d.o.o. za ugostiteljstvo i usluge</item>
      <item>Županijsko državno odvjetništvo u Vukovaru</item>
      <item>Igor Smolčić</item>
    </izvorni_sadrzaj>
    <derivirana_varijabla naziv="DomainObject.Predmet.SudioniciListNaziv_1">
      <item>FINA RC OSIJEK</item>
      <item>BIRC.Co d.o.o. za ugostiteljstvo i usluge</item>
      <item>Županijsko državno odvjetništvo u Vukovaru</item>
      <item>Igor Smolčić</item>
    </derivirana_varijabla>
  </DomainObject.Predmet.SudioniciListNaziv>
  <DomainObject.Predmet.SudioniciListAdressOIB>
    <izvorni_sadrzaj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izvorni_sadrzaj>
    <derivirana_varijabla naziv="DomainObject.Predmet.SudioniciListAdressOIB_1"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02135608123</item>
      <item>, OIB 81618487055</item>
      <item>, OIB 66737074218</item>
    </izvorni_sadrzaj>
    <derivirana_varijabla naziv="DomainObject.Predmet.SudioniciListNazivOIB_1">
      <item>, OIB 85821130368</item>
      <item>, OIB 02135608123</item>
      <item>, OIB 81618487055</item>
      <item>, OIB 66737074218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F2C30-5ACB-4885-BEF5-93DFC7813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1045</properties:Characters>
  <properties:Lines>43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dcterms:modified xmlns:xsi="http://www.w3.org/2001/XMLSchema-instance" xsi:type="dcterms:W3CDTF">2018-03-16T09:01:00Z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(624-17 IGOR SMOLČIĆ.docx)</vt:lpwstr>
  </prop:property>
  <prop:property name="CC_coloring" pid="5" fmtid="{D5CDD505-2E9C-101B-9397-08002B2CF9AE}">
    <vt:bool>true</vt:bool>
  </prop:property>
</prop:Properties>
</file>