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6158" w14:paraId="9b1615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195DEA">
        <w:rPr>
          <w:sz w:val="24"/>
          <w:szCs w:val="24"/>
        </w:rPr>
        <w:t>824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6156D">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95DEA">
        <w:rPr>
          <w:sz w:val="24"/>
          <w:szCs w:val="24"/>
        </w:rPr>
        <w:t>OD VE DO VE MEĐIMURJE j.d.o.o. za građenje, ugostiteljstvo i trgovinu, OIB 13582819439, Zagreb, Zelengaj 21</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95DEA">
        <w:rPr>
          <w:sz w:val="24"/>
          <w:szCs w:val="24"/>
        </w:rPr>
        <w:t>OD VE DO VE MEĐIMURJE j.d.o.o. za građenje, ugostiteljstvo i trgovinu, OIB 13582819439, Zagreb, Zelengaj 21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95DEA">
        <w:rPr>
          <w:sz w:val="24"/>
          <w:szCs w:val="24"/>
        </w:rPr>
        <w:t>Juraju Kovačiću, OIB 71685253973</w:t>
      </w:r>
      <w:r w:rsidR="00DA5FA3" w:rsidRPr="00070D63">
        <w:rPr>
          <w:sz w:val="24"/>
          <w:szCs w:val="24"/>
        </w:rPr>
        <w:t>,</w:t>
      </w:r>
      <w:r w:rsidRPr="00070D63">
        <w:rPr>
          <w:sz w:val="24"/>
          <w:szCs w:val="24"/>
        </w:rPr>
        <w:t xml:space="preserve"> </w:t>
      </w:r>
      <w:r w:rsidR="00195DEA">
        <w:rPr>
          <w:sz w:val="24"/>
          <w:szCs w:val="24"/>
        </w:rPr>
        <w:t xml:space="preserve">Zagreb, Tuškanac 12,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00195DEA">
        <w:rPr>
          <w:sz w:val="24"/>
          <w:szCs w:val="24"/>
        </w:rPr>
        <w:t>10</w:t>
      </w:r>
      <w:r w:rsidR="007D336F" w:rsidRPr="00070D63">
        <w:rPr>
          <w:sz w:val="24"/>
          <w:szCs w:val="24"/>
        </w:rPr>
        <w:t>:</w:t>
      </w:r>
      <w:r w:rsidR="00195DEA">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195DEA">
        <w:rPr>
          <w:sz w:val="24"/>
          <w:szCs w:val="24"/>
        </w:rPr>
        <w:t>Zagrebačka banka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195DEA">
        <w:rPr>
          <w:sz w:val="24"/>
          <w:szCs w:val="24"/>
        </w:rPr>
        <w:t>OD VE DO VE MEĐIMURJE j.d.o.o. za građenje, ugostiteljstvo i trgovinu, OIB 13582819439, Zagreb, Zelengaj 21</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BA4941" w:rsidRPr="00070D63">
        <w:rPr>
          <w:sz w:val="24"/>
          <w:szCs w:val="24"/>
        </w:rPr>
        <w:t>1</w:t>
      </w:r>
      <w:r w:rsidR="00195DEA">
        <w:rPr>
          <w:sz w:val="24"/>
          <w:szCs w:val="24"/>
        </w:rPr>
        <w:t>8</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195DEA">
        <w:rPr>
          <w:sz w:val="24"/>
          <w:szCs w:val="24"/>
        </w:rPr>
        <w:t>14.470,33</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42C6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142C65" w:rsidR="00142C65" w:rsidRPr="00694D64">
      <w:pPr>
        <w:rPr>
          <w:sz w:val="24"/>
          <w:szCs w:val="24"/>
        </w:rPr>
      </w:pPr>
      <w:r w:rsidRPr="00694D64">
        <w:rPr>
          <w:sz w:val="24"/>
          <w:szCs w:val="24"/>
        </w:rPr>
        <w:t>Za točnost otpravka-ovlašteni službenik:</w:t>
      </w:r>
    </w:p>
    <w:p w:rsidRDefault="00142C65" w:rsidR="00142C65" w:rsidRPr="00694D64">
      <w:pPr>
        <w:rPr>
          <w:sz w:val="24"/>
          <w:szCs w:val="24"/>
        </w:rPr>
      </w:pPr>
      <w:r w:rsidRPr="00694D64">
        <w:rPr>
          <w:sz w:val="24"/>
          <w:szCs w:val="24"/>
        </w:rPr>
        <w:t>Karmela Dolenc</w:t>
      </w:r>
    </w:p>
    <w:p w:rsidRDefault="00142C65" w:rsidR="00142C65">
      <w:pPr>
        <w:jc w:val="both"/>
        <w:rPr>
          <w:sz w:val="24"/>
          <w:szCs w:val="24"/>
        </w:rPr>
      </w:pPr>
    </w:p>
    <w:sectPr w:rsidSect="0031046B" w:rsidR="00142C6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212147685"/>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025C8">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195DEA">
      <w:rPr>
        <w:sz w:val="24"/>
        <w:szCs w:val="24"/>
      </w:rPr>
      <w:t>824</w:t>
    </w:r>
    <w:r w:rsidR="00BA4941">
      <w:rPr>
        <w:sz w:val="24"/>
        <w:szCs w:val="24"/>
      </w:rPr>
      <w:t>/16-</w:t>
    </w:r>
    <w:r w:rsidR="00E6156D">
      <w:rPr>
        <w:sz w:val="24"/>
        <w:szCs w:val="24"/>
      </w:rPr>
      <w:t>4</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396B5C"/>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03B29"/>
    <w:rsid w:val="0075681B"/>
    <w:rsid w:val="007B593F"/>
    <w:rsid w:val="007D336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25C8"/>
    <w:rsid w:val="00E0445B"/>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E025C8"/>
    <w:rPr>
      <w:color w:val="808080"/>
      <w:bdr w:space="0" w:sz="0" w:color="auto" w:val="none"/>
      <w:shd w:fill="auto" w:color="auto" w:val="clear"/>
    </w:rPr>
  </w:style>
  <w:style w:customStyle="true" w:styleId="eSPISCCParagraphDefaultFont" w:type="character">
    <w:name w:val="eSPIS_CC_Paragraph Default Font"/>
    <w:basedOn w:val="Zadanifontodlomka"/>
    <w:rsid w:val="00E025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5C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25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5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2824</izvorni_sadrzaj>
    <derivirana_varijabla naziv="DomainObject.Predmet.Broj_1">2824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St-2824/2016</izvorni_sadrzaj>
    <derivirana_varijabla naziv="DomainObject.Predmet.OznakaBroj_1">St-2824/2016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 VE DO VE MEĐIMURJE jednostavno društvo s ograničenom odgovornošću za građenje, ugostiteljstvo i trgovinu zastupanog po punomoćniku Juraj Kovačić</izvorni_sadrzaj>
    <derivirana_varijabla naziv="DomainObject.Predmet.ProtustrankaFormated_1">  OD VE DO VE MEĐIMURJE jednostavno društvo s ograničenom odgovornošću za građenje, ugostiteljstvo i trgovinu zastupanog po punomoćniku Juraj Kovačić</derivirana_varijabla>
  </DomainObject.Predmet.ProtustrankaFormated>
  <DomainObject.Predmet.ProtustrankaFormatedOIB>
    <izvorni_sadrzaj>  OD VE DO VE MEĐIMURJE jednostavno društvo s ograničenom odgovornošću za građenje, ugostiteljstvo i trgovinu, OIB 13582819439 zastupanog po punomoćniku Juraj Kovačić</izvorni_sadrzaj>
    <derivirana_varijabla naziv="DomainObject.Predmet.ProtustrankaFormatedOIB_1">  OD VE DO VE MEĐIMURJE jednostavno društvo s ograničenom odgovornošću za građenje, ugostiteljstvo i trgovinu, OIB 13582819439 zastupanog po punomoćniku Juraj Kovačić</derivirana_varijabla>
  </DomainObject.Predmet.ProtustrankaFormatedOIB>
  <DomainObject.Predmet.ProtustrankaFormatedWithAdress>
    <izvorni_sadrzaj> OD VE DO VE MEĐIMURJE jednostavno društvo s ograničenom odgovornošću za građenje, ugostiteljstvo i trgovinu, Zelengaj 21, 10000 Zagreb zastupanog po punomoćniku Juraj Kovačić</izvorni_sadrzaj>
    <derivirana_varijabla naziv="DomainObject.Predmet.ProtustrankaFormatedWithAdress_1"> OD VE DO VE MEĐIMURJE jednostavno društvo s ograničenom odgovornošću za građenje, ugostiteljstvo i trgovinu, Zelengaj 21, 10000 Zagreb zastupanog po punomoćniku Juraj Kovačić</derivirana_varijabla>
  </DomainObject.Predmet.ProtustrankaFormatedWithAdress>
  <DomainObject.Predmet.ProtustrankaFormatedWithAdressOIB>
    <izvorni_sadrzaj> OD VE DO VE MEĐIMURJE jednostavno društvo s ograničenom odgovornošću za građenje, ugostiteljstvo i trgovinu, OIB 13582819439, Zelengaj 21, 10000 Zagreb zastupanog po punomoćniku Juraj Kovačić</izvorni_sadrzaj>
    <derivirana_varijabla naziv="DomainObject.Predmet.ProtustrankaFormatedWithAdressOIB_1"> OD VE DO VE MEĐIMURJE jednostavno društvo s ograničenom odgovornošću za građenje, ugostiteljstvo i trgovinu, OIB 13582819439, Zelengaj 21, 10000 Zagreb zastupanog po punomoćniku Juraj Kovačić</derivirana_varijabla>
  </DomainObject.Predmet.ProtustrankaFormatedWithAdressOIB>
  <DomainObject.Predmet.ProtustrankaWithAdress>
    <izvorni_sadrzaj>OD VE DO VE MEĐIMURJE jednostavno društvo s ograničenom odgovornošću za građenje, ugostiteljstvo i trgovinu Zelengaj 21, 10000 Zagreb</izvorni_sadrzaj>
    <derivirana_varijabla naziv="DomainObject.Predmet.ProtustrankaWithAdress_1">OD VE DO VE MEĐIMURJE jednostavno društvo s ograničenom odgovornošću za građenje, ugostiteljstvo i trgovinu Zelengaj 21, 10000 Zagreb</derivirana_varijabla>
  </DomainObject.Predmet.ProtustrankaWithAdress>
  <DomainObject.Predmet.ProtustrankaWithAdressOIB>
    <izvorni_sadrzaj>OD VE DO VE MEĐIMURJE jednostavno društvo s ograničenom odgovornošću za građenje, ugostiteljstvo i trgovinu, OIB 13582819439, Zelengaj 21, 10000 Zagreb</izvorni_sadrzaj>
    <derivirana_varijabla naziv="DomainObject.Predmet.ProtustrankaWithAdressOIB_1">OD VE DO VE MEĐIMURJE jednostavno društvo s ograničenom odgovornošću za građenje, ugostiteljstvo i trgovinu, OIB 13582819439, Zelengaj 21, 10000 Zagreb</derivirana_varijabla>
  </DomainObject.Predmet.ProtustrankaWithAdressOIB>
  <DomainObject.Predmet.ProtustrankaNazivFormated>
    <izvorni_sadrzaj>OD VE DO VE MEĐIMURJE jednostavno društvo s ograničenom odgovornošću za građenje, ugostiteljstvo i trgovinu</izvorni_sadrzaj>
    <derivirana_varijabla naziv="DomainObject.Predmet.ProtustrankaNazivFormated_1">OD VE DO VE MEĐIMURJE jednostavno društvo s ograničenom odgovornošću za građenje, ugostiteljstvo i trgovinu</derivirana_varijabla>
  </DomainObject.Predmet.ProtustrankaNazivFormated>
  <DomainObject.Predmet.ProtustrankaNazivFormatedOIB>
    <izvorni_sadrzaj>OD VE DO VE MEĐIMURJE jednostavno društvo s ograničenom odgovornošću za građenje, ugostiteljstvo i trgovinu, OIB 13582819439</izvorni_sadrzaj>
    <derivirana_varijabla naziv="DomainObject.Predmet.ProtustrankaNazivFormatedOIB_1">OD VE DO VE MEĐIMURJE jednostavno društvo s ograničenom odgovornošću za građenje, ugostiteljstvo i trgovinu, OIB 13582819439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 VE DO VE MEĐIMURJE jednostavno društvo s ograničenom odgovornošću za građenje, ugostiteljstvo i trgovinu zastupanog po punomoćniku Juraj Kovačić</item>
    </izvorni_sadrzaj>
    <derivirana_varijabla naziv="DomainObject.Predmet.ProtuStrankaListFormated_1">
      <item>OD VE DO VE MEĐIMURJE jednostavno društvo s ograničenom odgovornošću za građenje, ugostiteljstvo i trgovinu zastupanog po punomoćniku Juraj Kovačić</item>
    </derivirana_varijabla>
  </DomainObject.Predmet.ProtuStrankaListFormated>
  <DomainObject.Predmet.ProtuStrankaListFormatedOIB>
    <izvorni_sadrzaj>
      <item>OD VE DO VE MEĐIMURJE jednostavno društvo s ograničenom odgovornošću za građenje, ugostiteljstvo i trgovinu, OIB 13582819439 zastupanog po punomoćniku Juraj Kovačić</item>
    </izvorni_sadrzaj>
    <derivirana_varijabla naziv="DomainObject.Predmet.ProtuStrankaListFormatedOIB_1">
      <item>OD VE DO VE MEĐIMURJE jednostavno društvo s ograničenom odgovornošću za građenje, ugostiteljstvo i trgovinu, OIB 13582819439 zastupanog po punomoćniku Juraj Kovačić</item>
    </derivirana_varijabla>
  </DomainObject.Predmet.ProtuStrankaListFormatedOIB>
  <DomainObject.Predmet.ProtuStrankaListFormatedWithAdress>
    <izvorni_sadrzaj>
      <item>OD VE DO VE MEĐIMURJE jednostavno društvo s ograničenom odgovornošću za građenje, ugostiteljstvo i trgovinu, Zelengaj 21, 10000 Zagreb zastupanog po punomoćniku Juraj Kovačić</item>
    </izvorni_sadrzaj>
    <derivirana_varijabla naziv="DomainObject.Predmet.ProtuStrankaListFormatedWithAdress_1">
      <item>OD VE DO VE MEĐIMURJE jednostavno društvo s ograničenom odgovornošću za građenje, ugostiteljstvo i trgovinu, Zelengaj 21, 10000 Zagreb zastupanog po punomoćniku Juraj Kovačić</item>
    </derivirana_varijabla>
  </DomainObject.Predmet.ProtuStrankaListFormatedWithAdress>
  <DomainObject.Predmet.ProtuStrankaListFormatedWithAdressOIB>
    <izvorni_sadrzaj>
      <item>OD VE DO VE MEĐIMURJE jednostavno društvo s ograničenom odgovornošću za građenje, ugostiteljstvo i trgovinu, OIB 13582819439, Zelengaj 21, 10000 Zagreb zastupanog po punomoćniku Juraj Kovačić</item>
    </izvorni_sadrzaj>
    <derivirana_varijabla naziv="DomainObject.Predmet.ProtuStrankaListFormatedWithAdressOIB_1">
      <item>OD VE DO VE MEĐIMURJE jednostavno društvo s ograničenom odgovornošću za građenje, ugostiteljstvo i trgovinu, OIB 13582819439, Zelengaj 21, 10000 Zagreb zastupanog po punomoćniku Juraj Kovačić</item>
    </derivirana_varijabla>
  </DomainObject.Predmet.ProtuStrankaListFormatedWithAdressOIB>
  <DomainObject.Predmet.ProtuStrankaListNazivFormated>
    <izvorni_sadrzaj>
      <item>OD VE DO VE MEĐIMURJE jednostavno društvo s ograničenom odgovornošću za građenje, ugostiteljstvo i trgovinu</item>
    </izvorni_sadrzaj>
    <derivirana_varijabla naziv="DomainObject.Predmet.ProtuStrankaListNazivFormated_1">
      <item>OD VE DO VE MEĐIMURJE jednostavno društvo s ograničenom odgovornošću za građenje, ugostiteljstvo i trgovinu</item>
    </derivirana_varijabla>
  </DomainObject.Predmet.ProtuStrankaListNazivFormated>
  <DomainObject.Predmet.ProtuStrankaListNazivFormatedOIB>
    <izvorni_sadrzaj>
      <item>OD VE DO VE MEĐIMURJE jednostavno društvo s ograničenom odgovornošću za građenje, ugostiteljstvo i trgovinu, OIB 13582819439</item>
    </izvorni_sadrzaj>
    <derivirana_varijabla naziv="DomainObject.Predmet.ProtuStrankaListNazivFormatedOIB_1">
      <item>OD VE DO VE MEĐIMURJE jednostavno društvo s ograničenom odgovornošću za građenje, ugostiteljstvo i trgovinu, OIB 13582819439</item>
    </derivirana_varijabla>
  </DomainObject.Predmet.ProtuStrankaListNazivFormatedOIB>
  <DomainObject.Predmet.OstaliListFormated>
    <izvorni_sadrzaj>
      <item>Juraj Kovačić punomoćnik sudionika u postupku OD VE DO VE MEĐIMURJE jednostavno društvo s ograničenom odgovornošću za građenje, ugostiteljstvo i trgovinu</item>
    </izvorni_sadrzaj>
    <derivirana_varijabla naziv="DomainObject.Predmet.OstaliListFormated_1">
      <item>Juraj Kovačić punomoćnik sudionika u postupku OD VE DO VE MEĐIMURJE jednostavno društvo s ograničenom odgovornošću za građenje, ugostiteljstvo i trgovinu</item>
    </derivirana_varijabla>
  </DomainObject.Predmet.OstaliListFormated>
  <DomainObject.Predmet.OstaliListFormatedOIB>
    <izvorni_sadrzaj>
      <item>Juraj Kovačić, OIB 71685253973 punomoćnik sudionika u postupku OD VE DO VE MEĐIMURJE jednostavno društvo s ograničenom odgovornošću za građenje, ugostiteljstvo i trgovinu</item>
    </izvorni_sadrzaj>
    <derivirana_varijabla naziv="DomainObject.Predmet.OstaliListFormatedOIB_1">
      <item>Juraj Kovačić, OIB 71685253973 punomoćnik sudionika u postupku OD VE DO VE MEĐIMURJE jednostavno društvo s ograničenom odgovornošću za građenje, ugostiteljstvo i trgovinu</item>
    </derivirana_varijabla>
  </DomainObject.Predmet.OstaliListFormatedOIB>
  <DomainObject.Predmet.OstaliListFormatedWithAdress>
    <izvorni_sadrzaj>
      <item>Juraj Kovačić, Tuškanac 12, 10000 Zagreb punomoćnik sudionika u postupku OD VE DO VE MEĐIMURJE jednostavno društvo s ograničenom odgovornošću za građenje, ugostiteljstvo i trgovinu</item>
    </izvorni_sadrzaj>
    <derivirana_varijabla naziv="DomainObject.Predmet.OstaliListFormatedWithAdress_1">
      <item>Juraj Kovačić, Tuškanac 12, 10000 Zagreb punomoćnik sudionika u postupku OD VE DO VE MEĐIMURJE jednostavno društvo s ograničenom odgovornošću za građenje, ugostiteljstvo i trgovinu</item>
    </derivirana_varijabla>
  </DomainObject.Predmet.OstaliListFormatedWithAdress>
  <DomainObject.Predmet.OstaliListFormatedWithAdressOIB>
    <izvorni_sadrzaj>
      <item>Juraj Kovačić, OIB 71685253973, Tuškanac 12, 10000 Zagreb punomoćnik sudionika u postupku OD VE DO VE MEĐIMURJE jednostavno društvo s ograničenom odgovornošću za građenje, ugostiteljstvo i trgovinu</item>
    </izvorni_sadrzaj>
    <derivirana_varijabla naziv="DomainObject.Predmet.OstaliListFormatedWithAdressOIB_1">
      <item>Juraj Kovačić, OIB 71685253973, Tuškanac 12, 10000 Zagreb punomoćnik sudionika u postupku OD VE DO VE MEĐIMURJE jednostavno društvo s ograničenom odgovornošću za građenje, ugostiteljstvo i trgovinu</item>
    </derivirana_varijabla>
  </DomainObject.Predmet.OstaliListFormatedWithAdressOIB>
  <DomainObject.Predmet.OstaliListNazivFormated>
    <izvorni_sadrzaj>
      <item>Juraj Kovačić</item>
    </izvorni_sadrzaj>
    <derivirana_varijabla naziv="DomainObject.Predmet.OstaliListNazivFormated_1">
      <item>Juraj Kovačić</item>
    </derivirana_varijabla>
  </DomainObject.Predmet.OstaliListNazivFormated>
  <DomainObject.Predmet.OstaliListNazivFormatedOIB>
    <izvorni_sadrzaj>
      <item>Juraj Kovačić, OIB 71685253973</item>
    </izvorni_sadrzaj>
    <derivirana_varijabla naziv="DomainObject.Predmet.OstaliListNazivFormatedOIB_1">
      <item>Juraj Kovačić, OIB 71685253973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 VE DO VE MEĐIMURJE jednostavno društvo s ograničenom odgovornošću za građenje, ugostiteljstvo i trgovinu</izvorni_sadrzaj>
    <derivirana_varijabla naziv="DomainObject.Predmet.ProtustrankaIDrugi_1">OD VE DO VE MEĐIMURJE jednostavno društvo s ograničenom odgovornošću za građenje,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 VE DO VE MEĐIMURJE jednostavno društvo s ograničenom odgovornošću za građenje, ugostiteljstvo i trgovinu, OIB 13582819439, Zelengaj 21, 10000 Zagreb</izvorni_sadrzaj>
    <derivirana_varijabla naziv="DomainObject.Predmet.ProtustrankaIDrugiAdressOIB_1">OD VE DO VE MEĐIMURJE jednostavno društvo s ograničenom odgovornošću za građenje, ugostiteljstvo i trgovinu, OIB 13582819439, Zelengaj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 VE DO VE MEĐIMURJE jednostavno društvo s ograničenom odgovornošću za građenje, ugostiteljstvo i trgovinu</item>
      <item>Juraj Kovačić</item>
    </izvorni_sadrzaj>
    <derivirana_varijabla naziv="DomainObject.Predmet.SudioniciListNaziv_1">
      <item>FINA Regionalni centar Zagreb</item>
      <item>OD VE DO VE MEĐIMURJE jednostavno društvo s ograničenom odgovornošću za građenje, ugostiteljstvo i trgovinu</item>
      <item>Juraj Kovačić</item>
    </derivirana_varijabla>
  </DomainObject.Predmet.SudioniciListNaziv>
  <DomainObject.Predmet.SudioniciListAdressOIB>
    <izvorni_sadrzaj>
      <item>FINA Regionalni centar Zagreb, OIB 85821130368, Trg svibanjskih žrtava 1995. br. 1,10000 Zagreb</item>
      <item>OD VE DO VE MEĐIMURJE jednostavno društvo s ograničenom odgovornošću za građenje, ugostiteljstvo i trgovinu, OIB 13582819439, Zelengaj 21,10000 Zagreb</item>
      <item>Juraj Kovačić, OIB 71685253973, Tuškanac 12,10000 Zagreb</item>
    </izvorni_sadrzaj>
    <derivirana_varijabla naziv="DomainObject.Predmet.SudioniciListAdressOIB_1">
      <item>FINA Regionalni centar Zagreb, OIB 85821130368, Trg svibanjskih žrtava 1995. br. 1,10000 Zagreb</item>
      <item>OD VE DO VE MEĐIMURJE jednostavno društvo s ograničenom odgovornošću za građenje, ugostiteljstvo i trgovinu, OIB 13582819439, Zelengaj 21,10000 Zagreb</item>
      <item>Juraj Kovačić, OIB 71685253973, Tuškanac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13582819439</item>
      <item>, OIB 71685253973</item>
    </izvorni_sadrzaj>
    <derivirana_varijabla naziv="DomainObject.Predmet.SudioniciListNazivOIB_1">
      <item>, OIB 85821130368</item>
      <item>, OIB 13582819439</item>
      <item>, OIB 71685253973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7BEC1-DF20-49C4-B2FB-731802CBDF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5468</properties:Characters>
  <properties:Lines>127</properties:Lines>
  <properties:Paragraphs>44</properties:Paragraphs>
  <properties:TotalTime>111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2016-09-02T08:42:00Z</cp:lastPrinted>
  <dcterms:modified xmlns:xsi="http://www.w3.org/2001/XMLSchema-instance" xsi:type="dcterms:W3CDTF">2016-09-02T08:43:00Z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