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c97d" w14:paraId="d6ec97d" w:rsidRDefault="005C05A3" w:rsidP="005C05A3" w:rsidR="005C05A3">
      <w:pPr>
        <w:pStyle w:val="Zaglavlje"/>
        <w15:collapsed w:val="false"/>
      </w:pPr>
      <w:bookmarkStart w:name="_GoBack" w:id="0"/>
      <w:bookmarkEnd w:id="0"/>
    </w:p>
    <w:p w:rsidRDefault="005C05A3" w:rsidP="005C05A3" w:rsidR="005C05A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C05A3" w:rsidP="005C05A3" w:rsidR="005C05A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C05A3" w:rsidP="005C05A3" w:rsidR="005C05A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C05A3" w:rsidP="005C05A3" w:rsidR="005C05A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C05A3" w:rsidP="005C05A3" w:rsidR="005C05A3">
      <w:pPr>
        <w:pStyle w:val="Zaglavlje"/>
        <w:jc w:val="left"/>
      </w:pPr>
    </w:p>
    <w:p w:rsidRDefault="005C05A3" w:rsidP="005C05A3" w:rsidR="005C05A3">
      <w:pPr>
        <w:pStyle w:val="Zaglavlje"/>
        <w:jc w:val="center"/>
      </w:pPr>
      <w:r>
        <w:t>Z A K LJ U Č A K</w:t>
      </w:r>
    </w:p>
    <w:p w:rsidRDefault="005C05A3" w:rsidP="005C05A3" w:rsidR="005C05A3">
      <w:pPr>
        <w:spacing w:lineRule="auto" w:line="240" w:after="0"/>
      </w:pPr>
    </w:p>
    <w:p w:rsidRDefault="005C05A3" w:rsidP="005C05A3" w:rsidR="005C05A3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ART ing d.o.o., OIB: 64831303834 sa sjedištem u Stjepana Radića 24, Čakovec</w:t>
      </w:r>
      <w:r>
        <w:t>, dana 1</w:t>
      </w:r>
      <w:r>
        <w:t>3</w:t>
      </w:r>
      <w:r>
        <w:t xml:space="preserve">. rujna 2016.               </w:t>
      </w:r>
    </w:p>
    <w:p w:rsidRDefault="005C05A3" w:rsidP="005C05A3" w:rsidR="005C05A3">
      <w:pPr>
        <w:spacing w:lineRule="auto" w:line="240" w:after="0"/>
      </w:pPr>
    </w:p>
    <w:p w:rsidRDefault="005C05A3" w:rsidP="005C05A3" w:rsidR="005C05A3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C05A3" w:rsidP="005C05A3" w:rsidR="005C05A3">
      <w:pPr>
        <w:spacing w:lineRule="auto" w:line="240" w:after="0"/>
        <w:jc w:val="center"/>
      </w:pPr>
    </w:p>
    <w:p w:rsidRDefault="005C05A3" w:rsidP="005C05A3" w:rsidR="005C05A3">
      <w:pPr>
        <w:spacing w:lineRule="auto" w:line="240" w:after="0"/>
        <w:jc w:val="center"/>
      </w:pPr>
    </w:p>
    <w:p w:rsidRDefault="005C05A3" w:rsidP="005C05A3" w:rsidR="005C05A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 ART ing d.o.o., OIB: 64831303834 sa sjedištem u Stjepana Radića 24, Čakovec</w:t>
      </w:r>
      <w:r>
        <w:t xml:space="preserve">, Sandru </w:t>
      </w:r>
      <w:proofErr w:type="spellStart"/>
      <w:r>
        <w:t>Krička</w:t>
      </w:r>
      <w:proofErr w:type="spellEnd"/>
      <w:r>
        <w:t>, OIB: 44739115478, Čakovec, Stjepana Radića 24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C05A3" w:rsidP="005C05A3" w:rsidR="005C05A3">
      <w:pPr>
        <w:spacing w:lineRule="auto" w:line="240" w:after="0"/>
        <w:jc w:val="both"/>
      </w:pPr>
    </w:p>
    <w:p w:rsidRDefault="005C05A3" w:rsidP="005C05A3" w:rsidR="005C05A3">
      <w:pPr>
        <w:spacing w:lineRule="auto" w:line="240" w:after="0"/>
        <w:jc w:val="both"/>
      </w:pPr>
      <w:r>
        <w:t>1. nekretnina i pokretnina dužnika</w:t>
      </w:r>
    </w:p>
    <w:p w:rsidRDefault="005C05A3" w:rsidP="005C05A3" w:rsidR="005C05A3">
      <w:pPr>
        <w:spacing w:lineRule="auto" w:line="240" w:after="0"/>
        <w:jc w:val="both"/>
      </w:pPr>
      <w:r>
        <w:t>2. imovinskih prava dužnika na tuđim stvarima</w:t>
      </w:r>
    </w:p>
    <w:p w:rsidRDefault="005C05A3" w:rsidP="005C05A3" w:rsidR="005C05A3">
      <w:pPr>
        <w:spacing w:lineRule="auto" w:line="240" w:after="0"/>
        <w:jc w:val="both"/>
      </w:pPr>
      <w:r>
        <w:t>3. novčanih i nenovčanih tražbina dužnika</w:t>
      </w:r>
    </w:p>
    <w:p w:rsidRDefault="005C05A3" w:rsidP="005C05A3" w:rsidR="005C05A3">
      <w:pPr>
        <w:spacing w:lineRule="auto" w:line="240" w:after="0"/>
        <w:jc w:val="both"/>
      </w:pPr>
      <w:r>
        <w:t>4. drugih prava koja čine imovinu dužnika</w:t>
      </w:r>
    </w:p>
    <w:p w:rsidRDefault="005C05A3" w:rsidP="005C05A3" w:rsidR="005C05A3">
      <w:pPr>
        <w:spacing w:lineRule="auto" w:line="240" w:after="0"/>
        <w:jc w:val="both"/>
      </w:pPr>
      <w:r>
        <w:t>5. novčanih sredstava na računima</w:t>
      </w:r>
    </w:p>
    <w:p w:rsidRDefault="005C05A3" w:rsidP="005C05A3" w:rsidR="005C05A3">
      <w:pPr>
        <w:spacing w:lineRule="auto" w:line="240" w:after="0"/>
        <w:jc w:val="both"/>
      </w:pPr>
      <w:r>
        <w:t>6. druge imovine dužnika</w:t>
      </w:r>
    </w:p>
    <w:p w:rsidRDefault="005C05A3" w:rsidP="005C05A3" w:rsidR="005C05A3">
      <w:pPr>
        <w:spacing w:lineRule="auto" w:line="240" w:after="0"/>
        <w:jc w:val="both"/>
      </w:pPr>
      <w:r>
        <w:t>7. obveza dužnika unesenih u njegove poslovne knjige</w:t>
      </w:r>
    </w:p>
    <w:p w:rsidRDefault="005C05A3" w:rsidP="005C05A3" w:rsidR="005C05A3">
      <w:pPr>
        <w:spacing w:lineRule="auto" w:line="240" w:after="0"/>
        <w:jc w:val="both"/>
      </w:pPr>
      <w:r>
        <w:t>8. drugih novčanih i nenovčanih obveza dužnika</w:t>
      </w:r>
    </w:p>
    <w:p w:rsidRDefault="005C05A3" w:rsidP="005C05A3" w:rsidR="005C05A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C05A3" w:rsidP="005C05A3" w:rsidR="005C05A3">
      <w:pPr>
        <w:spacing w:lineRule="auto" w:line="240" w:after="0"/>
        <w:jc w:val="both"/>
      </w:pPr>
      <w:r>
        <w:t>10. izlučnih prava</w:t>
      </w:r>
    </w:p>
    <w:p w:rsidRDefault="005C05A3" w:rsidP="005C05A3" w:rsidR="005C05A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5C05A3" w:rsidP="005C05A3" w:rsidR="005C05A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5C05A3" w:rsidP="005C05A3" w:rsidR="005C05A3">
      <w:pPr>
        <w:spacing w:lineRule="auto" w:line="240" w:after="0"/>
        <w:jc w:val="both"/>
      </w:pPr>
    </w:p>
    <w:p w:rsidRDefault="005C05A3" w:rsidP="005C05A3" w:rsidR="005C05A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5C05A3" w:rsidP="005C05A3" w:rsidR="005C05A3">
      <w:pPr>
        <w:spacing w:lineRule="auto" w:line="240" w:after="0"/>
        <w:jc w:val="both"/>
      </w:pPr>
    </w:p>
    <w:p w:rsidRDefault="005C05A3" w:rsidP="005C05A3" w:rsidR="005C05A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5C05A3" w:rsidP="005C05A3" w:rsidR="005C05A3">
      <w:pPr>
        <w:pStyle w:val="Odlomakpopisa"/>
        <w:spacing w:lineRule="auto" w:line="240" w:after="0"/>
      </w:pPr>
    </w:p>
    <w:p w:rsidRDefault="005C05A3" w:rsidP="005C05A3" w:rsidR="005C05A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C05A3" w:rsidP="005C05A3" w:rsidR="005C05A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C05A3" w:rsidP="005C05A3" w:rsidR="005C05A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5C05A3" w:rsidP="005C05A3" w:rsidR="005C05A3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122</w:t>
      </w:r>
      <w:r>
        <w:t>.</w:t>
      </w:r>
      <w:r>
        <w:t>624</w:t>
      </w:r>
      <w:r>
        <w:t>,</w:t>
      </w:r>
      <w:r>
        <w:t>92</w:t>
      </w:r>
      <w:r>
        <w:t xml:space="preserve"> kn te da dužnik ima 1 zaposlenog.</w:t>
      </w:r>
    </w:p>
    <w:p w:rsidRDefault="005C05A3" w:rsidP="005C05A3" w:rsidR="005C05A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C05A3" w:rsidP="005C05A3" w:rsidR="005C05A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C05A3" w:rsidP="005C05A3" w:rsidR="005C05A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C05A3" w:rsidP="005C05A3" w:rsidR="005C05A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3</w:t>
      </w:r>
      <w:r>
        <w:rPr>
          <w:rFonts w:eastAsia="Times New Roman"/>
          <w:lang w:eastAsia="hr-HR"/>
        </w:rPr>
        <w:t>. rujna 2016.</w:t>
      </w:r>
    </w:p>
    <w:p w:rsidRDefault="005C05A3" w:rsidP="005C05A3" w:rsidR="005C05A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C05A3" w:rsidP="005C05A3" w:rsidR="005C05A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C05A3" w:rsidP="005C05A3" w:rsidR="005C05A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C05A3" w:rsidR="005C05A3">
        <w:trPr>
          <w:trHeight w:val="2009"/>
        </w:trPr>
        <w:tc>
          <w:tcPr>
            <w:tcW w:type="dxa" w:w="4928"/>
          </w:tcPr>
          <w:p w:rsidRDefault="005C05A3" w:rsidR="005C05A3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C05A3" w:rsidR="005C05A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C05A3" w:rsidR="005C05A3">
            <w:pPr>
              <w:jc w:val="center"/>
              <w:rPr>
                <w:lang w:eastAsia="hr-HR"/>
              </w:rPr>
            </w:pPr>
          </w:p>
          <w:p w:rsidRDefault="005C05A3" w:rsidR="005C05A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5C05A3" w:rsidR="005C05A3">
            <w:pPr>
              <w:jc w:val="center"/>
              <w:rPr>
                <w:lang w:eastAsia="hr-HR"/>
              </w:rPr>
            </w:pPr>
          </w:p>
          <w:p w:rsidRDefault="005C05A3" w:rsidR="005C05A3">
            <w:pPr>
              <w:jc w:val="center"/>
              <w:rPr>
                <w:lang w:eastAsia="hr-HR"/>
              </w:rPr>
            </w:pPr>
          </w:p>
          <w:p w:rsidRDefault="005C05A3" w:rsidR="005C05A3">
            <w:pPr>
              <w:rPr>
                <w:lang w:eastAsia="hr-HR"/>
              </w:rPr>
            </w:pPr>
          </w:p>
          <w:p w:rsidRDefault="005C05A3" w:rsidR="005C05A3">
            <w:pPr>
              <w:jc w:val="center"/>
              <w:rPr>
                <w:lang w:eastAsia="hr-HR"/>
              </w:rPr>
            </w:pPr>
          </w:p>
        </w:tc>
      </w:tr>
    </w:tbl>
    <w:p w:rsidRDefault="005C05A3" w:rsidP="005C05A3" w:rsidR="005C05A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C05A3" w:rsidP="005C05A3" w:rsidR="005C05A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C05A3" w:rsidP="005C05A3" w:rsidR="005C05A3">
      <w:pPr>
        <w:spacing w:lineRule="auto" w:line="240" w:after="0"/>
        <w:jc w:val="both"/>
      </w:pPr>
      <w:r>
        <w:t>UPUTA O PRAVNOM LIJEKU :</w:t>
      </w:r>
    </w:p>
    <w:p w:rsidRDefault="005C05A3" w:rsidP="005C05A3" w:rsidR="005C05A3">
      <w:pPr>
        <w:spacing w:lineRule="auto" w:line="240" w:after="0"/>
        <w:jc w:val="both"/>
      </w:pPr>
      <w:r>
        <w:t>Protiv ovoga zaključka žalba nije dopuštena (čl. 19. st. 7. SZ-a).</w:t>
      </w:r>
    </w:p>
    <w:p w:rsidRDefault="005C05A3" w:rsidP="005C05A3" w:rsidR="005C05A3">
      <w:pPr>
        <w:spacing w:lineRule="auto" w:line="240" w:after="0"/>
        <w:jc w:val="both"/>
      </w:pPr>
    </w:p>
    <w:p w:rsidRDefault="005C05A3" w:rsidP="005C05A3" w:rsidR="005C05A3">
      <w:pPr>
        <w:spacing w:lineRule="auto" w:line="240" w:after="0"/>
        <w:jc w:val="both"/>
      </w:pPr>
      <w:r>
        <w:t>DNA:</w:t>
      </w:r>
    </w:p>
    <w:p w:rsidRDefault="005C05A3" w:rsidP="005C05A3" w:rsidR="005C05A3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 xml:space="preserve">Sandro </w:t>
      </w:r>
      <w:proofErr w:type="spellStart"/>
      <w:r>
        <w:t>Krička</w:t>
      </w:r>
      <w:proofErr w:type="spellEnd"/>
      <w:r>
        <w:t>, Čakovec, Stjepana Radića 24</w:t>
      </w:r>
    </w:p>
    <w:p w:rsidRDefault="005C05A3" w:rsidP="005C05A3" w:rsidR="005C05A3">
      <w:pPr>
        <w:spacing w:lineRule="auto" w:line="240" w:after="0"/>
        <w:jc w:val="both"/>
      </w:pPr>
      <w:r>
        <w:t>2. e-Oglasna ploča suda</w:t>
      </w:r>
    </w:p>
    <w:p w:rsidRDefault="005C05A3" w:rsidP="005C05A3" w:rsidR="005C05A3">
      <w:pPr>
        <w:spacing w:lineRule="auto" w:line="240" w:after="0"/>
        <w:jc w:val="both"/>
      </w:pPr>
    </w:p>
    <w:p w:rsidRDefault="005C05A3" w:rsidP="005C05A3" w:rsidR="005C05A3"/>
    <w:p w:rsidRDefault="00DA0242" w:rsidP="005C05A3" w:rsidR="00DA0242" w:rsidRPr="005C05A3"/>
    <w:sectPr w:rsidSect="0032366B" w:rsidR="00DA0242" w:rsidRPr="005C05A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5A3" w:rsidR="008333A9">
    <w:pPr>
      <w:pStyle w:val="Zaglavlje"/>
    </w:pPr>
    <w:r>
      <w:rPr>
        <w:rStyle w:val="PozadinaSvijetloCrvena"/>
        <w:shd w:fill="auto" w:color="auto" w:val="clear"/>
      </w:rPr>
      <w:t>Poslovni broj: 4 St-597/16-4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5A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C05A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C05A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22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St-597/2016-4</izvorni_sadrzaj>
    <derivirana_varijabla naziv="DomainObject.Oznaka_1">St-597/2016-4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ing društvo s ograničenom odgovornošću za arhitekturu, dizajn i graditeljstvo</izvorni_sadrzaj>
    <derivirana_varijabla naziv="DomainObject.Predmet.ProtustrankaFormated_1">  ART ing društvo s ograničenom odgovornošću za arhitekturu, dizajn i graditeljstvo</derivirana_varijabla>
  </DomainObject.Predmet.ProtustrankaFormated>
  <DomainObject.Predmet.ProtustrankaFormatedOIB>
    <izvorni_sadrzaj>  ART ing društvo s ograničenom odgovornošću za arhitekturu, dizajn i graditeljstvo, OIB 64831303834</izvorni_sadrzaj>
    <derivirana_varijabla naziv="DomainObject.Predmet.ProtustrankaFormatedOIB_1">  ART ing društvo s ograničenom odgovornošću za arhitekturu, dizajn i graditeljstvo, OIB 64831303834</derivirana_varijabla>
  </DomainObject.Predmet.ProtustrankaFormatedOIB>
  <DomainObject.Predmet.ProtustrankaFormatedWithAdress>
    <izvorni_sadrzaj> ART ing društvo s ograničenom odgovornošću za arhitekturu, dizajn i graditeljstvo, Stjepana Radića 24, 40000 Čakovec</izvorni_sadrzaj>
    <derivirana_varijabla naziv="DomainObject.Predmet.ProtustrankaFormatedWithAdress_1"> ART ing društvo s ograničenom odgovornošću za arhitekturu, dizajn i graditeljstvo, Stjepana Radića 24, 40000 Čakovec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</izvorni_sadrzaj>
    <derivirana_varijabla naziv="DomainObject.Predmet.ProtustrankaFormatedWithAdressOIB_1"> ART ing društvo s ograničenom odgovornošću za arhitekturu, dizajn i graditeljstvo, OIB 64831303834, Stjepana Radića 24, 40000 Čakovec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</item>
    </izvorni_sadrzaj>
    <derivirana_varijabla naziv="DomainObject.Predmet.ProtuStrankaListFormated_1">
      <item>ART ing društvo s ograničenom odgovornošću za arhitekturu, dizajn i graditeljstvo</item>
    </derivirana_varijabla>
  </DomainObject.Predmet.ProtuStrankaListFormated>
  <DomainObject.Predmet.ProtuStrankaListFormatedOIB>
    <izvorni_sadrzaj>
      <item>ART ing društvo s ograničenom odgovornošću za arhitekturu, dizajn i graditeljstvo, OIB 64831303834</item>
    </izvorni_sadrzaj>
    <derivirana_varijabla naziv="DomainObject.Predmet.ProtuStrankaListFormatedOIB_1">
      <item>ART ing društvo s ograničenom odgovornošću za arhitekturu, dizajn i graditeljstvo, OIB 64831303834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</item>
    </izvorni_sadrzaj>
    <derivirana_varijabla naziv="DomainObject.Predmet.ProtuStrankaListFormatedWithAdress_1">
      <item>ART ing društvo s ograničenom odgovornošću za arhitekturu, dizajn i graditeljstvo, Stjepana Radića 24, 40000 Čakovec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</item>
    </izvorni_sadrzaj>
    <derivirana_varijabla naziv="DomainObject.Predmet.ProtuStrankaListFormatedWithAdressOIB_1">
      <item>ART ing društvo s ograničenom odgovornošću za arhitekturu, dizajn i graditeljstvo, OIB 64831303834, Stjepana Radića 24, 40000 Čakovec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</izvorni_sadrzaj>
    <derivirana_varijabla naziv="DomainObject.Predmet.OstaliListFormated_1">
      <item>Sudski registar</item>
      <item>Županijsko državno odvjetništvo u Varaždinu</item>
      <item>Sandro Krička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</izvorni_sadrzaj>
    <derivirana_varijabla naziv="DomainObject.Predmet.OstaliListFormatedOIB_1">
      <item>Sudski registar</item>
      <item>Županijsko državno odvjetništvo u Varaždinu</item>
      <item>Sandro Krička, OIB 44739115478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</izvorni_sadrzaj>
    <derivirana_varijabla naziv="DomainObject.Predmet.OstaliListNazivFormated_1">
      <item>Sudski registar</item>
      <item>Županijsko državno odvjetništvo u Varaždinu</item>
      <item>Sandro Krička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</izvorni_sadrzaj>
    <derivirana_varijabla naziv="DomainObject.Predmet.OstaliListNazivFormatedOIB_1">
      <item>Sudski registar</item>
      <item>Županijsko državno odvjetništvo u Varaždinu</item>
      <item>Sandro Krička, OIB 44739115478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St-597/2016-4</izvorni_sadrzaj>
    <derivirana_varijabla naziv="DomainObject.PoslovniBrojDokumenta_1">St-597/2016-4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D6073-DF13-4C7D-9848-0728BC8D8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2174</properties:Characters>
  <properties:Lines>77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2016-09-13T08:33:00Z</cp:lastPrinted>
  <dcterms:modified xmlns:xsi="http://www.w3.org/2001/XMLSchema-instance" xsi:type="dcterms:W3CDTF">2016-09-13T08:33:00Z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