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2190" w14:paraId="0b02190" w:rsidRDefault="00AE649C" w:rsidP="00FA5B5E" w:rsidR="00AE649C" w:rsidRPr="00B76F3C">
      <w:pPr>
        <w:pStyle w:val="Naslov3"/>
        <w15:collapsed w:val="false"/>
      </w:pPr>
    </w:p>
    <w:p w:rsidRDefault="00E232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23247" w:rsidP="00E23247" w:rsidR="00E23247">
      <w:pPr>
        <w:jc w:val="right"/>
        <w:rPr>
          <w:b/>
        </w:rPr>
      </w:pPr>
      <w:r>
        <w:rPr>
          <w:b/>
        </w:rPr>
        <w:t>3 St-201/2016-8</w:t>
      </w:r>
    </w:p>
    <w:p w:rsidRDefault="00E23247" w:rsidP="00E23247" w:rsidR="00E2324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3247" w:rsidP="00E23247" w:rsidR="00E23247" w:rsidRPr="00E23247">
      <w:pPr>
        <w:jc w:val="center"/>
        <w:rPr>
          <w:b/>
        </w:rPr>
      </w:pPr>
      <w:r>
        <w:rPr>
          <w:b/>
        </w:rPr>
        <w:t>R J E Š E N J E</w:t>
      </w:r>
    </w:p>
    <w:p w:rsidRDefault="00E23247" w:rsidP="00E23247" w:rsidR="00E23247" w:rsidRPr="00E23247">
      <w:pPr>
        <w:ind w:firstLine="708"/>
        <w:jc w:val="both"/>
      </w:pPr>
      <w:r>
        <w:t xml:space="preserve">TRGOVAČKI SUD U BJELOVARU, OIB 07942269267, po stečajnom sucu Sanjani Zorinc odlučujući po prijedlogu </w:t>
      </w:r>
      <w:r>
        <w:rPr>
          <w:noProof/>
        </w:rPr>
        <w:t>FINANCIJSKE AGENCIJE, RC ZAGREB, Podružnica Bjelovar, za otvaranje</w:t>
      </w:r>
      <w:r>
        <w:t xml:space="preserve"> stečajnog postupka nad dužnikom MEDI PED jednostavno društvo s ograničenom odgovornošću za usluge i trgovinu, Bjelovar, Augusta Šenoe 11, </w:t>
      </w:r>
      <w:r>
        <w:rPr>
          <w:noProof/>
        </w:rPr>
        <w:t>OI</w:t>
      </w:r>
      <w:r>
        <w:t xml:space="preserve">B 24146941987, MBS 010086449, dana 24. svibnja 2016. godine </w:t>
      </w:r>
    </w:p>
    <w:p w:rsidRDefault="00E23247" w:rsidP="00E23247" w:rsidR="00E23247">
      <w:pPr>
        <w:jc w:val="center"/>
        <w:rPr>
          <w:b/>
        </w:rPr>
      </w:pPr>
      <w:r>
        <w:rPr>
          <w:b/>
        </w:rPr>
        <w:t>r i j e š i o  j e</w:t>
      </w:r>
    </w:p>
    <w:p w:rsidRDefault="00E23247" w:rsidP="00E23247" w:rsidR="00E23247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30.000,00 kn. </w:t>
      </w:r>
    </w:p>
    <w:p w:rsidRDefault="00E23247" w:rsidP="00E23247" w:rsidR="00E23247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E23247" w:rsidP="00E23247" w:rsidR="00E23247">
      <w:pPr>
        <w:jc w:val="center"/>
      </w:pPr>
      <w:r>
        <w:rPr>
          <w:b/>
        </w:rPr>
        <w:t>Obrazloženje</w:t>
      </w:r>
    </w:p>
    <w:p w:rsidRDefault="00E23247" w:rsidP="00E23247" w:rsidR="00E23247">
      <w:pPr>
        <w:jc w:val="both"/>
      </w:pPr>
      <w:r>
        <w:tab/>
        <w:t xml:space="preserve">Budući da iz stanja spisa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E23247" w:rsidP="00E23247" w:rsidR="00E23247">
      <w:pPr>
        <w:jc w:val="center"/>
      </w:pPr>
      <w:r>
        <w:t xml:space="preserve">U Bjelovaru, 24. svibnja 2016. godine </w:t>
      </w:r>
    </w:p>
    <w:p w:rsidRDefault="00E23247" w:rsidP="00E23247" w:rsidR="00E23247">
      <w:pPr>
        <w:jc w:val="center"/>
        <w:rPr>
          <w:b/>
        </w:rPr>
      </w:pPr>
    </w:p>
    <w:p w:rsidRDefault="00E23247" w:rsidP="00E23247" w:rsidR="00E2324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E23247" w:rsidP="00E23247" w:rsidR="00E2324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</w:t>
      </w:r>
    </w:p>
    <w:p w:rsidRDefault="00E23247" w:rsidP="00E23247" w:rsidR="00E23247">
      <w:pPr>
        <w:jc w:val="both"/>
      </w:pPr>
    </w:p>
    <w:p w:rsidRDefault="00E23247" w:rsidP="00E23247" w:rsidR="00E23247">
      <w:pPr>
        <w:jc w:val="both"/>
      </w:pPr>
    </w:p>
    <w:p w:rsidRDefault="00E23247" w:rsidP="00E23247" w:rsidR="00E23247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E23247" w:rsidP="00E23247" w:rsidR="00E23247">
      <w:pPr>
        <w:jc w:val="both"/>
      </w:pPr>
      <w:proofErr w:type="spellStart"/>
      <w:r>
        <w:t>Rj</w:t>
      </w:r>
      <w:proofErr w:type="spellEnd"/>
      <w:r>
        <w:t>.</w:t>
      </w:r>
    </w:p>
    <w:p w:rsidRDefault="00E23247" w:rsidP="00E23247" w:rsidR="00E23247">
      <w:pPr>
        <w:jc w:val="both"/>
      </w:pPr>
      <w:r>
        <w:t>Dna: e-oglasna ploča</w:t>
      </w:r>
    </w:p>
    <w:p w:rsidRDefault="00E23247" w:rsidP="00E23247" w:rsidR="00DA0242">
      <w:pPr>
        <w:jc w:val="both"/>
      </w:pPr>
      <w:proofErr w:type="spellStart"/>
      <w:r>
        <w:t>Bj</w:t>
      </w:r>
      <w:proofErr w:type="spellEnd"/>
      <w:r>
        <w:t>. 24.5.2016.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24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94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St-201/2016-8</izvorni_sadrzaj>
    <derivirana_varijabla naziv="DomainObject.Oznaka_1">St-201/2016-8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PED jednostavno društvo s ograničenom odgovornošću za usluge i trgovinu, Bjelovar</izvorni_sadrzaj>
    <derivirana_varijabla naziv="DomainObject.Predmet.ProtustrankaFormated_1">  MEDI PED jednostavno društvo s ograničenom odgovornošću za usluge i trgovinu, Bjelovar</derivirana_varijabla>
  </DomainObject.Predmet.ProtustrankaFormated>
  <DomainObject.Predmet.ProtustrankaFormatedOIB>
    <izvorni_sadrzaj>  MEDI PED jednostavno društvo s ograničenom odgovornošću za usluge i trgovinu, Bjelovar, OIB 24146941987</izvorni_sadrzaj>
    <derivirana_varijabla naziv="DomainObject.Predmet.ProtustrankaFormatedOIB_1">  MEDI PED jednostavno društvo s ograničenom odgovornošću za usluge i trgovinu, Bjelovar, OIB 24146941987</derivirana_varijabla>
  </DomainObject.Predmet.ProtustrankaFormatedOIB>
  <DomainObject.Predmet.ProtustrankaFormatedWithAdress>
    <izvorni_sadrzaj> MEDI PED jednostavno društvo s ograničenom odgovornošću za usluge i trgovinu, Bjelovar, Augusta Šenoe 11, 43000 Bjelovar</izvorni_sadrzaj>
    <derivirana_varijabla naziv="DomainObject.Predmet.ProtustrankaFormatedWithAdress_1"> MEDI PED jednostavno društvo s ograničenom odgovornošću za usluge i trgovinu, Bjelovar, Augusta Šenoe 11, 43000 Bjelovar</derivirana_varijabla>
  </DomainObject.Predmet.ProtustrankaFormatedWithAdress>
  <DomainObject.Predmet.ProtustrankaFormatedWithAdressOIB>
    <izvorni_sadrzaj> MEDI PED jednostavno društvo s ograničenom odgovornošću za usluge i trgovinu, Bjelovar, OIB 24146941987, Augusta Šenoe 11, 43000 Bjelovar</izvorni_sadrzaj>
    <derivirana_varijabla naziv="DomainObject.Predmet.ProtustrankaFormatedWithAdressOIB_1"> MEDI PED jednostavno društvo s ograničenom odgovornošću za usluge i trgovinu, Bjelovar, OIB 24146941987, Augusta Šenoe 11, 43000 Bjelovar</derivirana_varijabla>
  </DomainObject.Predmet.ProtustrankaFormatedWithAdressOIB>
  <DomainObject.Predmet.ProtustrankaWithAdress>
    <izvorni_sadrzaj>MEDI PED jednostavno društvo s ograničenom odgovornošću za usluge i trgovinu, Bjelovar Augusta Šenoe 11, 43000 Bjelovar</izvorni_sadrzaj>
    <derivirana_varijabla naziv="DomainObject.Predmet.ProtustrankaWithAdress_1">MEDI PED jednostavno društvo s ograničenom odgovornošću za usluge i trgovinu, Bjelovar Augusta Šenoe 11, 43000 Bjelovar</derivirana_varijabla>
  </DomainObject.Predmet.ProtustrankaWithAdress>
  <DomainObject.Predmet.ProtustrankaWithAdressOIB>
    <izvorni_sadrzaj>MEDI PED jednostavno društvo s ograničenom odgovornošću za usluge i trgovinu, Bjelovar, OIB 24146941987, Augusta Šenoe 11, 43000 Bjelovar</izvorni_sadrzaj>
    <derivirana_varijabla naziv="DomainObject.Predmet.ProtustrankaWithAdressOIB_1">MEDI PED jednostavno društvo s ograničenom odgovornošću za usluge i trgovinu, Bjelovar, OIB 24146941987, Augusta Šenoe 11, 43000 Bjelovar</derivirana_varijabla>
  </DomainObject.Predmet.ProtustrankaWithAdressOIB>
  <DomainObject.Predmet.ProtustrankaNazivFormated>
    <izvorni_sadrzaj>MEDI PED jednostavno društvo s ograničenom odgovornošću za usluge i trgovinu, Bjelovar</izvorni_sadrzaj>
    <derivirana_varijabla naziv="DomainObject.Predmet.ProtustrankaNazivFormated_1">MEDI PED jednostavno društvo s ograničenom odgovornošću za usluge i trgovinu, Bjelovar</derivirana_varijabla>
  </DomainObject.Predmet.ProtustrankaNazivFormated>
  <DomainObject.Predmet.ProtustrankaNazivFormatedOIB>
    <izvorni_sadrzaj>MEDI PED jednostavno društvo s ograničenom odgovornošću za usluge i trgovinu, Bjelovar, OIB 24146941987</izvorni_sadrzaj>
    <derivirana_varijabla naziv="DomainObject.Predmet.ProtustrankaNazivFormatedOIB_1">MEDI PED jednostavno društvo s ograničenom odgovornošću za usluge i trgovinu, Bjelovar, OIB 24146941987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MEDI PED jednostavno društvo s ograničenom odgovornošću za usluge i trgovinu, Bjelovar</item>
    </izvorni_sadrzaj>
    <derivirana_varijabla naziv="DomainObject.Predmet.ProtuStrankaListFormated_1">
      <item>MEDI PED jednostavno društvo s ograničenom odgovornošću za usluge i trgovinu, Bjelovar</item>
    </derivirana_varijabla>
  </DomainObject.Predmet.ProtuStrankaListFormated>
  <DomainObject.Predmet.ProtuStrankaListFormatedOIB>
    <izvorni_sadrzaj>
      <item>MEDI PED jednostavno društvo s ograničenom odgovornošću za usluge i trgovinu, Bjelovar, OIB 24146941987</item>
    </izvorni_sadrzaj>
    <derivirana_varijabla naziv="DomainObject.Predmet.ProtuStrankaListFormatedOIB_1">
      <item>MEDI PED jednostavno društvo s ograničenom odgovornošću za usluge i trgovinu, Bjelovar, OIB 24146941987</item>
    </derivirana_varijabla>
  </DomainObject.Predmet.ProtuStrankaListFormatedOIB>
  <DomainObject.Predmet.ProtuStrankaListFormatedWithAdress>
    <izvorni_sadrzaj>
      <item>MEDI PED jednostavno društvo s ograničenom odgovornošću za usluge i trgovinu, Bjelovar, Augusta Šenoe 11, 43000 Bjelovar</item>
    </izvorni_sadrzaj>
    <derivirana_varijabla naziv="DomainObject.Predmet.ProtuStrankaListFormatedWithAdress_1">
      <item>MEDI PED jednostavno društvo s ograničenom odgovornošću za usluge i trgovinu, Bjelovar, Augusta Šenoe 11, 43000 Bjelovar</item>
    </derivirana_varijabla>
  </DomainObject.Predmet.ProtuStrankaListFormatedWithAdress>
  <DomainObject.Predmet.ProtuStrankaListFormatedWithAdressOIB>
    <izvorni_sadrzaj>
      <item>MEDI PED jednostavno društvo s ograničenom odgovornošću za usluge i trgovinu, Bjelovar, OIB 24146941987, Augusta Šenoe 11, 43000 Bjelovar</item>
    </izvorni_sadrzaj>
    <derivirana_varijabla naziv="DomainObject.Predmet.ProtuStrankaListFormatedWithAdressOIB_1">
      <item>MEDI PED jednostavno društvo s ograničenom odgovornošću za usluge i trgovinu, Bjelovar, OIB 24146941987, Augusta Šenoe 11, 43000 Bjelovar</item>
    </derivirana_varijabla>
  </DomainObject.Predmet.ProtuStrankaListFormatedWithAdressOIB>
  <DomainObject.Predmet.ProtuStrankaListNazivFormated>
    <izvorni_sadrzaj>
      <item>MEDI PED jednostavno društvo s ograničenom odgovornošću za usluge i trgovinu, Bjelovar</item>
    </izvorni_sadrzaj>
    <derivirana_varijabla naziv="DomainObject.Predmet.ProtuStrankaListNazivFormated_1">
      <item>MEDI PED jednostavno društvo s ograničenom odgovornošću za usluge i trgovinu, Bjelovar</item>
    </derivirana_varijabla>
  </DomainObject.Predmet.ProtuStrankaListNazivFormated>
  <DomainObject.Predmet.ProtuStrankaListNazivFormatedOIB>
    <izvorni_sadrzaj>
      <item>MEDI PED jednostavno društvo s ograničenom odgovornošću za usluge i trgovinu, Bjelovar, OIB 24146941987</item>
    </izvorni_sadrzaj>
    <derivirana_varijabla naziv="DomainObject.Predmet.ProtuStrankaListNazivFormatedOIB_1">
      <item>MEDI PED jednostavno društvo s ograničenom odgovornošću za usluge i trgovinu, Bjelovar, OIB 24146941987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St-201/2016-8</izvorni_sadrzaj>
    <derivirana_varijabla naziv="DomainObject.PoslovniBrojDokumenta_1">St-201/2016-8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MEDI PED jednostavno društvo s ograničenom odgovornošću za usluge i trgovinu, Bjelovar</izvorni_sadrzaj>
    <derivirana_varijabla naziv="DomainObject.Predmet.ProtustrankaIDrugi_1">MEDI PED jednostavno društvo s ograničenom odgovornošću za usluge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MEDI PED jednostavno društvo s ograničenom odgovornošću za usluge i trgovinu, Bjelovar, OIB 24146941987, Augusta Šenoe 11, 43000 Bjelovar</izvorni_sadrzaj>
    <derivirana_varijabla naziv="DomainObject.Predmet.ProtustrankaIDrugiAdressOIB_1">MEDI PED jednostavno društvo s ograničenom odgovornošću za usluge i trgovinu, Bjelovar, OIB 24146941987,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MEDI PED jednostavno društvo s ograničenom odgovornošću za usluge i trgovinu, Bjelovar</item>
    </izvorni_sadrzaj>
    <derivirana_varijabla naziv="DomainObject.Predmet.SudioniciListNaziv_1">
      <item>FINA, RC ZAGREB, Podružnica Bjelovar</item>
      <item>MEDI PED jednostavno društvo s ograničenom odgovornošću za usluge i trgovinu, Bjelovar</item>
    </derivirana_varijabla>
  </DomainObject.Predmet.SudioniciListNaziv>
  <DomainObject.Predmet.SudioniciListAdressOIB>
    <izvorni_sadrzaj>
      <item>FINA, RC ZAGREB, Podružnica Bjelovar, OIB 85821130368, F. Supila 4,43000 Bjelovar</item>
      <item>MEDI PED jednostavno društvo s ograničenom odgovornošću za usluge i trgovinu, Bjelovar, OIB 24146941987, Augusta Šenoe 11,43000 Bjelovar</item>
    </izvorni_sadrzaj>
    <derivirana_varijabla naziv="DomainObject.Predmet.SudioniciListAdressOIB_1">
      <item>FINA, RC ZAGREB, Podružnica Bjelovar, OIB 85821130368, F. Supila 4,43000 Bjelovar</item>
      <item>MEDI PED jednostavno društvo s ograničenom odgovornošću za usluge i trgovinu, Bjelovar, OIB 24146941987, Augusta Šenoe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0B95C-2B7F-48AA-8E1C-CE71F925D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1021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2016-05-24T08:09:00Z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St-201/2016-8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