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4ab0" w14:paraId="eb74ab0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CA4B00">
        <w:t>04</w:t>
      </w:r>
      <w:r w:rsidR="004F16DA">
        <w:t xml:space="preserve">. </w:t>
      </w:r>
      <w:r w:rsidR="00CA4B00">
        <w:t>rujna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8E4AA5">
        <w:t xml:space="preserve"> </w:t>
      </w:r>
      <w:r w:rsidR="00A11E90">
        <w:t xml:space="preserve">MOJ BAZAAR j.d.o.o. za trgovinu i usluge, Vir, </w:t>
      </w:r>
      <w:proofErr w:type="spellStart"/>
      <w:r w:rsidR="00A11E90">
        <w:t>Bobovik</w:t>
      </w:r>
      <w:proofErr w:type="spellEnd"/>
      <w:r w:rsidR="00A11E90">
        <w:t xml:space="preserve"> XXV kbr. 30, OIB:19487094838,</w:t>
      </w:r>
      <w:r w:rsidR="00CA4B00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CA4B00" w:rsidP="006525A1" w:rsidR="006525A1" w:rsidRPr="00C74552">
      <w:pPr>
        <w:jc w:val="both"/>
      </w:pPr>
      <w:r>
        <w:t>Kristina Njegovan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9A2286">
        <w:t>08</w:t>
      </w:r>
      <w:r w:rsidR="004F16DA">
        <w:t>,</w:t>
      </w:r>
      <w:r w:rsidR="00A11E90">
        <w:t>10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416550" w:rsidP="00416550" w:rsidR="00141D60">
      <w:pPr>
        <w:jc w:val="both"/>
      </w:pPr>
      <w:r>
        <w:t>-</w:t>
      </w:r>
      <w:r>
        <w:tab/>
      </w:r>
      <w:r w:rsidR="004B33CA" w:rsidRPr="004B33CA">
        <w:t xml:space="preserve">za predlagatelja: </w:t>
      </w:r>
      <w:r w:rsidR="000C5F91">
        <w:t xml:space="preserve">nitko uredno pozvan </w:t>
      </w:r>
    </w:p>
    <w:p w:rsidRDefault="000C5F91" w:rsidP="00416550" w:rsidR="000C5F91">
      <w:pPr>
        <w:jc w:val="both"/>
      </w:pPr>
    </w:p>
    <w:p w:rsidRDefault="00416550" w:rsidP="004F16DA" w:rsidR="00625E47">
      <w:pPr>
        <w:jc w:val="both"/>
      </w:pPr>
      <w:r>
        <w:t>-</w:t>
      </w:r>
      <w:r>
        <w:tab/>
      </w:r>
      <w:r w:rsidR="004B33CA">
        <w:t xml:space="preserve">za dužnika: </w:t>
      </w:r>
      <w:r w:rsidR="00625E47">
        <w:t xml:space="preserve">nitko, uredno pozvan </w:t>
      </w:r>
    </w:p>
    <w:p w:rsidRDefault="00625E47" w:rsidP="004F16DA" w:rsidR="00625E47">
      <w:pPr>
        <w:jc w:val="both"/>
      </w:pPr>
    </w:p>
    <w:p w:rsidRDefault="00625E47" w:rsidP="004F16DA" w:rsidR="00625E47">
      <w:pPr>
        <w:jc w:val="both"/>
      </w:pPr>
      <w:r>
        <w:t>Obzirom da nema uvjeta za održavanje današnjeg ročišta</w:t>
      </w:r>
    </w:p>
    <w:p w:rsidRDefault="00625E47" w:rsidP="004F16DA" w:rsidR="00625E47">
      <w:pPr>
        <w:jc w:val="both"/>
      </w:pPr>
    </w:p>
    <w:p w:rsidRDefault="00625E47" w:rsidP="00625E47" w:rsidR="00625E47" w:rsidRPr="00416550">
      <w:pPr>
        <w:jc w:val="both"/>
      </w:pPr>
      <w:r w:rsidRPr="00416550">
        <w:t xml:space="preserve">Sud donosi </w:t>
      </w:r>
    </w:p>
    <w:p w:rsidRDefault="00625E47" w:rsidP="00625E47" w:rsidR="00625E47" w:rsidRPr="00416550">
      <w:pPr>
        <w:jc w:val="both"/>
      </w:pPr>
    </w:p>
    <w:p w:rsidRDefault="00625E47" w:rsidP="00625E47" w:rsidR="00625E47" w:rsidRPr="00416550">
      <w:pPr>
        <w:jc w:val="center"/>
      </w:pPr>
      <w:r w:rsidRPr="00416550">
        <w:t xml:space="preserve">r j e š e nj e </w:t>
      </w:r>
    </w:p>
    <w:p w:rsidRDefault="00625E47" w:rsidP="00625E47" w:rsidR="00625E47" w:rsidRPr="00416550">
      <w:pPr>
        <w:jc w:val="center"/>
      </w:pPr>
    </w:p>
    <w:p w:rsidRDefault="00625E47" w:rsidP="00625E47" w:rsidR="00625E47" w:rsidRPr="004E4D4E">
      <w:pPr>
        <w:jc w:val="both"/>
      </w:pPr>
      <w:r w:rsidRPr="004E4D4E">
        <w:t>Današnje ročište se odgađa</w:t>
      </w:r>
      <w:r>
        <w:t xml:space="preserve"> slijedeće se određuje za dan 4. listopada 2018</w:t>
      </w:r>
      <w:r w:rsidRPr="004E4D4E">
        <w:t xml:space="preserve">. u </w:t>
      </w:r>
      <w:r>
        <w:t>08,20</w:t>
      </w:r>
      <w:r w:rsidRPr="004E4D4E">
        <w:t xml:space="preserve"> sati, sudnica 14/I </w:t>
      </w:r>
      <w:r>
        <w:t xml:space="preserve">na koje ročište će se predlagatelj i zastupnik dužnika po zakonu pozvati dostavom ovog ročišnog zapisnika. </w:t>
      </w:r>
    </w:p>
    <w:p w:rsidRDefault="00625E47" w:rsidP="00625E47" w:rsidR="00625E47" w:rsidRPr="004E4D4E">
      <w:pPr>
        <w:jc w:val="both"/>
      </w:pPr>
    </w:p>
    <w:p w:rsidRDefault="00625E47" w:rsidP="00625E47" w:rsidR="00625E47" w:rsidRPr="004E4D4E">
      <w:pPr>
        <w:jc w:val="center"/>
      </w:pPr>
      <w:r>
        <w:t>Dovršeno u 08,15</w:t>
      </w:r>
      <w:r w:rsidRPr="004E4D4E">
        <w:t xml:space="preserve"> sati</w:t>
      </w:r>
    </w:p>
    <w:p w:rsidRDefault="00625E47" w:rsidP="00625E47" w:rsidR="00625E47">
      <w:pPr>
        <w:jc w:val="both"/>
      </w:pPr>
      <w:r w:rsidRPr="004E4D4E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</w:p>
    <w:p w:rsidRDefault="00625E47" w:rsidP="00625E47" w:rsidR="00625E47">
      <w:pPr>
        <w:jc w:val="both"/>
      </w:pPr>
    </w:p>
    <w:p w:rsidRDefault="00625E47" w:rsidP="00625E47" w:rsidR="00625E47" w:rsidRPr="004E4D4E">
      <w:pPr>
        <w:ind w:firstLine="708" w:left="2832"/>
        <w:jc w:val="both"/>
      </w:pPr>
      <w:r w:rsidRPr="004E4D4E">
        <w:t>Sutkinja</w:t>
      </w:r>
      <w:r>
        <w:tab/>
      </w:r>
      <w:r>
        <w:tab/>
      </w:r>
      <w:r>
        <w:tab/>
      </w:r>
      <w:r>
        <w:tab/>
        <w:t>Za dužnika</w:t>
      </w:r>
    </w:p>
    <w:p w:rsidRDefault="00625E47" w:rsidP="00625E47" w:rsidR="00625E47">
      <w:pPr>
        <w:jc w:val="both"/>
      </w:pPr>
    </w:p>
    <w:p w:rsidRDefault="00625E47" w:rsidP="00625E47" w:rsidR="00625E47">
      <w:r>
        <w:tab/>
      </w:r>
      <w:r>
        <w:tab/>
      </w:r>
      <w:r>
        <w:tab/>
        <w:t xml:space="preserve">                       </w:t>
      </w:r>
    </w:p>
    <w:p w:rsidRDefault="00625E47" w:rsidP="00625E47" w:rsidR="00625E47" w:rsidRPr="004E4D4E">
      <w:pPr>
        <w:ind w:firstLine="708" w:left="2832"/>
      </w:pPr>
      <w:r w:rsidRPr="004E4D4E">
        <w:t>Zapisničar</w:t>
      </w:r>
    </w:p>
    <w:p w:rsidRDefault="00625E47" w:rsidP="00625E47" w:rsidR="00625E47">
      <w:pPr>
        <w:ind w:firstLine="708" w:left="2832"/>
      </w:pPr>
    </w:p>
    <w:p w:rsidRDefault="003F2D68" w:rsidP="00AC7AD3" w:rsidR="003F2D68" w:rsidRPr="00C74552">
      <w:pPr>
        <w:ind w:firstLine="708" w:left="2124"/>
      </w:pP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891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A11E90">
      <w:t>278</w:t>
    </w:r>
    <w:r w:rsidR="003F1C13">
      <w:t>/2018-</w:t>
    </w:r>
    <w:r w:rsidR="00A11E90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A11E90">
      <w:t>278</w:t>
    </w:r>
    <w:r w:rsidR="003F1C13">
      <w:t>/2018-</w:t>
    </w:r>
    <w:r w:rsidR="00A11E9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75891"/>
    <w:rsid w:val="005829D8"/>
    <w:rsid w:val="0058680F"/>
    <w:rsid w:val="005C685A"/>
    <w:rsid w:val="005D5C1A"/>
    <w:rsid w:val="005E2624"/>
    <w:rsid w:val="005E3615"/>
    <w:rsid w:val="005E50EF"/>
    <w:rsid w:val="005F7BAA"/>
    <w:rsid w:val="00602BE0"/>
    <w:rsid w:val="00603B04"/>
    <w:rsid w:val="006114E4"/>
    <w:rsid w:val="00624EA3"/>
    <w:rsid w:val="00625E47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34E41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A5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08F"/>
    <w:rsid w:val="00942EC0"/>
    <w:rsid w:val="00952A06"/>
    <w:rsid w:val="0095475A"/>
    <w:rsid w:val="00955DAD"/>
    <w:rsid w:val="00961C70"/>
    <w:rsid w:val="009677DE"/>
    <w:rsid w:val="009769C3"/>
    <w:rsid w:val="00977E6F"/>
    <w:rsid w:val="009A2286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11E90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A5947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4B00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5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8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75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8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08:10</izvorni_sadrzaj>
    <derivirana_varijabla naziv="DomainObject.StvarniPocetakVrijeme_1">08:10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08:19</izvorni_sadrzaj>
    <derivirana_varijabla naziv="DomainObject.PlaniraniZavrsetakVrijeme_1">08:19</derivirana_varijabla>
  </DomainObject.PlaniraniZavrsetakVrijeme>
  <DomainObject.PlaniraniPocetakVrijeme>
    <izvorni_sadrzaj>08:10</izvorni_sadrzaj>
    <derivirana_varijabla naziv="DomainObject.PlaniraniPocetakVrijeme_1">08:10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St-278/2018-7</izvorni_sadrzaj>
    <derivirana_varijabla naziv="DomainObject.Zapisnik.Oznaka_1">St-278/2018-7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St-278/2018-7</izvorni_sadrzaj>
    <derivirana_varijabla naziv="DomainObject.PoslovniBrojDokumenta_1">St-278/2018-7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45569-FACE-4799-BD08-E9685A93F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761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2018-09-03T08:33:00Z</dcterms:created>
  <dc:creator>Ardena Bajlo</dc:creator>
  <cp:lastModifiedBy>Merlina Klišmanić</cp:lastModifiedBy>
  <cp:lastPrinted>2018-09-04T06:14:00Z</cp:lastPrinted>
  <dcterms:modified xmlns:xsi="http://www.w3.org/2001/XMLSchema-instance" xsi:type="dcterms:W3CDTF">2018-09-04T08:34:00Z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St-278/2018-7 / Zapisnik - Ročište radi izjašnjenja o prijedlogu za otvaranje steč.post (St-278-18 MOJ BAZAAR j.d.o.o.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