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f26a" w14:paraId="068f26a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>4. Sp-</w:t>
      </w:r>
      <w:r w:rsidR="00575334">
        <w:t>21/2017-4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1A2187" w:rsidP="00B67D68" w:rsidR="005C2A95">
      <w:pPr>
        <w:jc w:val="both"/>
      </w:pPr>
      <w:r>
        <w:tab/>
      </w:r>
      <w:r w:rsidR="005C2A95">
        <w:t xml:space="preserve">Općinski sud u Osijeku, po sudskoj savjetnici </w:t>
      </w:r>
      <w:r>
        <w:t>Renati Ivančić</w:t>
      </w:r>
      <w:r w:rsidR="005C2A95">
        <w:t xml:space="preserve">, u pravnoj stvari  </w:t>
      </w:r>
      <w:r>
        <w:t>predlagatelja – potrošača</w:t>
      </w:r>
      <w:r w:rsidR="00575334">
        <w:t xml:space="preserve"> DANIJELE RADAN, OIB: 42800074749, iz Našica,  Vinogradska 23,  radi stečaja potrošača</w:t>
      </w:r>
      <w:r w:rsidR="000D6E50">
        <w:t xml:space="preserve">, </w:t>
      </w:r>
      <w:r>
        <w:t xml:space="preserve">izvan ročišta, </w:t>
      </w:r>
      <w:r w:rsidR="005C2A95">
        <w:t xml:space="preserve">dana </w:t>
      </w:r>
      <w:r w:rsidR="00575334">
        <w:t>26</w:t>
      </w:r>
      <w:r>
        <w:t>. veljače 2018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 – potrošaču</w:t>
      </w:r>
      <w:r w:rsidR="003A570D">
        <w:t xml:space="preserve"> DANIJELI RADAN, OIB: </w:t>
      </w:r>
      <w:r w:rsidR="003A570D">
        <w:tab/>
        <w:t xml:space="preserve">42800074749, iz Našica, Vinogradska 23, </w:t>
      </w:r>
      <w:r w:rsidR="001A2187">
        <w:t xml:space="preserve"> </w:t>
      </w:r>
      <w:r w:rsidR="007177FF">
        <w:t xml:space="preserve">platiti sudsku pristojbu </w:t>
      </w:r>
      <w:r w:rsidR="00053ACA">
        <w:t xml:space="preserve">za </w:t>
      </w:r>
      <w:r w:rsidR="00CE1F77">
        <w:t>p</w:t>
      </w:r>
      <w:r w:rsidR="00286210">
        <w:t>rijedlog</w:t>
      </w:r>
      <w:r w:rsidR="00743AC1">
        <w:t xml:space="preserve"> u </w:t>
      </w:r>
      <w:r w:rsidR="003A570D">
        <w:tab/>
      </w:r>
      <w:r w:rsidR="00743AC1">
        <w:t>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>Pristojbu ste dužni platiti u državnim biljezima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575334">
        <w:t>26</w:t>
      </w:r>
      <w:r w:rsidR="001A2187">
        <w:t>. veljače 2018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</w:t>
      </w:r>
      <w:r w:rsidR="003B6C72">
        <w:t xml:space="preserve">     </w:t>
      </w:r>
      <w:r>
        <w:t>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</w:t>
      </w:r>
      <w:r w:rsidR="003B6C72">
        <w:t>SUDSKA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3B6C72">
        <w:t xml:space="preserve">     Renata Ivančić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7D80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647D80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A2187"/>
    <w:rsid w:val="001D7689"/>
    <w:rsid w:val="001E1D17"/>
    <w:rsid w:val="00203DC9"/>
    <w:rsid w:val="00215D36"/>
    <w:rsid w:val="002465B9"/>
    <w:rsid w:val="00246A06"/>
    <w:rsid w:val="00286210"/>
    <w:rsid w:val="002867E3"/>
    <w:rsid w:val="002A1813"/>
    <w:rsid w:val="002B0235"/>
    <w:rsid w:val="002E4C55"/>
    <w:rsid w:val="00342E0F"/>
    <w:rsid w:val="00362F92"/>
    <w:rsid w:val="003A570D"/>
    <w:rsid w:val="003B61BA"/>
    <w:rsid w:val="003B6C72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2ADE"/>
    <w:rsid w:val="004F4792"/>
    <w:rsid w:val="0050395D"/>
    <w:rsid w:val="00524AF6"/>
    <w:rsid w:val="00540A55"/>
    <w:rsid w:val="00545694"/>
    <w:rsid w:val="00545815"/>
    <w:rsid w:val="00575334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47D80"/>
    <w:rsid w:val="00652E74"/>
    <w:rsid w:val="006614DA"/>
    <w:rsid w:val="00691EB0"/>
    <w:rsid w:val="006E3B49"/>
    <w:rsid w:val="00711188"/>
    <w:rsid w:val="007177FF"/>
    <w:rsid w:val="0072646B"/>
    <w:rsid w:val="00743AC1"/>
    <w:rsid w:val="00753719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BF0497"/>
    <w:rsid w:val="00C54660"/>
    <w:rsid w:val="00C6043C"/>
    <w:rsid w:val="00C82E67"/>
    <w:rsid w:val="00CA62FE"/>
    <w:rsid w:val="00CE1F77"/>
    <w:rsid w:val="00CE2F9F"/>
    <w:rsid w:val="00D26928"/>
    <w:rsid w:val="00D6351C"/>
    <w:rsid w:val="00D868D5"/>
    <w:rsid w:val="00DC7D06"/>
    <w:rsid w:val="00E00E14"/>
    <w:rsid w:val="00E03453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2018.</izvorni_sadrzaj>
    <derivirana_varijabla naziv="DomainObject.Predmet.DatumRjesavanja_1">16.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Radan</izvorni_sadrzaj>
    <derivirana_varijabla naziv="DomainObject.Predmet.StrankaFormated_1">  Danijela Radan</derivirana_varijabla>
  </DomainObject.Predmet.StrankaFormated>
  <DomainObject.Predmet.StrankaFormatedOIB>
    <izvorni_sadrzaj>  Danijela Radan, OIB 42800074749</izvorni_sadrzaj>
    <derivirana_varijabla naziv="DomainObject.Predmet.StrankaFormatedOIB_1">  Danijela Radan, OIB 42800074749</derivirana_varijabla>
  </DomainObject.Predmet.StrankaFormatedOIB>
  <DomainObject.Predmet.StrankaFormatedWithAdress>
    <izvorni_sadrzaj> Danijela Radan, Vinogradska 23, 31500 Našice</izvorni_sadrzaj>
    <derivirana_varijabla naziv="DomainObject.Predmet.StrankaFormatedWithAdress_1"> Danijela Radan, Vinogradska 23, 31500 Našice</derivirana_varijabla>
  </DomainObject.Predmet.StrankaFormatedWithAdress>
  <DomainObject.Predmet.StrankaFormatedWithAdressOIB>
    <izvorni_sadrzaj> Danijela Radan, OIB 42800074749, Vinogradska 23, 31500 Našice</izvorni_sadrzaj>
    <derivirana_varijabla naziv="DomainObject.Predmet.StrankaFormatedWithAdressOIB_1"> Danijela Radan, OIB 42800074749, Vinogradska 23, 31500 Našice</derivirana_varijabla>
  </DomainObject.Predmet.StrankaFormatedWithAdressOIB>
  <DomainObject.Predmet.StrankaWithAdress>
    <izvorni_sadrzaj>Danijela Radan Vinogradska 23,31500 Našice</izvorni_sadrzaj>
    <derivirana_varijabla naziv="DomainObject.Predmet.StrankaWithAdress_1">Danijela Radan Vinogradska 23,31500 Našice</derivirana_varijabla>
  </DomainObject.Predmet.StrankaWithAdress>
  <DomainObject.Predmet.StrankaWithAdressOIB>
    <izvorni_sadrzaj>Danijela Radan, OIB 42800074749, Vinogradska 23,31500 Našice</izvorni_sadrzaj>
    <derivirana_varijabla naziv="DomainObject.Predmet.StrankaWithAdressOIB_1">Danijela Radan, OIB 42800074749, Vinogradska 23,31500 Našice</derivirana_varijabla>
  </DomainObject.Predmet.StrankaWithAdressOIB>
  <DomainObject.Predmet.StrankaNazivFormated>
    <izvorni_sadrzaj>Danijela Radan</izvorni_sadrzaj>
    <derivirana_varijabla naziv="DomainObject.Predmet.StrankaNazivFormated_1">Danijela Radan</derivirana_varijabla>
  </DomainObject.Predmet.StrankaNazivFormated>
  <DomainObject.Predmet.StrankaNazivFormatedOIB>
    <izvorni_sadrzaj>Danijela Radan, OIB 42800074749</izvorni_sadrzaj>
    <derivirana_varijabla naziv="DomainObject.Predmet.StrankaNazivFormatedOIB_1">Danijela Radan, OIB 42800074749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Danijela Radan</item>
    </izvorni_sadrzaj>
    <derivirana_varijabla naziv="DomainObject.Predmet.StrankaListFormated_1">
      <item>Danijela Radan</item>
    </derivirana_varijabla>
  </DomainObject.Predmet.StrankaListFormated>
  <DomainObject.Predmet.StrankaListFormatedOIB>
    <izvorni_sadrzaj>
      <item>Danijela Radan, OIB 42800074749</item>
    </izvorni_sadrzaj>
    <derivirana_varijabla naziv="DomainObject.Predmet.StrankaListFormatedOIB_1">
      <item>Danijela Radan, OIB 42800074749</item>
    </derivirana_varijabla>
  </DomainObject.Predmet.StrankaListFormatedOIB>
  <DomainObject.Predmet.StrankaListFormatedWithAdress>
    <izvorni_sadrzaj>
      <item>Danijela Radan, Vinogradska 23, 31500 Našice</item>
    </izvorni_sadrzaj>
    <derivirana_varijabla naziv="DomainObject.Predmet.StrankaListFormatedWithAdress_1">
      <item>Danijela Radan, Vinogradska 23, 31500 Našice</item>
    </derivirana_varijabla>
  </DomainObject.Predmet.StrankaListFormatedWithAdress>
  <DomainObject.Predmet.StrankaListFormatedWithAdressOIB>
    <izvorni_sadrzaj>
      <item>Danijela Radan, OIB 42800074749, Vinogradska 23, 31500 Našice</item>
    </izvorni_sadrzaj>
    <derivirana_varijabla naziv="DomainObject.Predmet.StrankaListFormatedWithAdressOIB_1">
      <item>Danijela Radan, OIB 42800074749, Vinogradska 23, 31500 Našice</item>
    </derivirana_varijabla>
  </DomainObject.Predmet.StrankaListFormatedWithAdressOIB>
  <DomainObject.Predmet.StrankaListNazivFormated>
    <izvorni_sadrzaj>
      <item>Danijela Radan</item>
    </izvorni_sadrzaj>
    <derivirana_varijabla naziv="DomainObject.Predmet.StrankaListNazivFormated_1">
      <item>Danijela Radan</item>
    </derivirana_varijabla>
  </DomainObject.Predmet.StrankaListNazivFormated>
  <DomainObject.Predmet.StrankaListNazivFormatedOIB>
    <izvorni_sadrzaj>
      <item>Danijela Radan, OIB 42800074749</item>
    </izvorni_sadrzaj>
    <derivirana_varijabla naziv="DomainObject.Predmet.StrankaListNazivFormatedOIB_1">
      <item>Danijela Radan, OIB 42800074749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Radan</izvorni_sadrzaj>
    <derivirana_varijabla naziv="DomainObject.Predmet.StrankaIDrugi_1">Danijela Radan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Danijela Radan, OIB 42800074749, Vinogradska 23, 31500 Našice</izvorni_sadrzaj>
    <derivirana_varijabla naziv="DomainObject.Predmet.StrankaIDrugiAdressOIB_1">Danijela Radan, OIB 42800074749, Vinogradska 23,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>9. veljače 2018.</izvorni_sadrzaj>
    <derivirana_varijabla naziv="DomainObject.Predmet.OdlukaRjesenje.DatumPravomocnosti_1">9. veljače 2018.</derivirana_varijabla>
  </DomainObject.Predmet.OdlukaRjesenje.DatumPravomocnosti>
  <DomainObject.Predmet.OdlukaRjesenje.Oznaka>
    <izvorni_sadrzaj>Sp-21/2017-3</izvorni_sadrzaj>
    <derivirana_varijabla naziv="DomainObject.Predmet.OdlukaRjesenje.Oznaka_1">Sp-21/2017-3</derivirana_varijabla>
  </DomainObject.Predmet.OdlukaRjesenje.Oznaka>
  <DomainObject.Predmet.SudioniciListNaziv>
    <izvorni_sadrzaj>
      <item>Danijela Radan</item>
    </izvorni_sadrzaj>
    <derivirana_varijabla naziv="DomainObject.Predmet.SudioniciListNaziv_1">
      <item>Danijela Radan</item>
    </derivirana_varijabla>
  </DomainObject.Predmet.SudioniciListNaziv>
  <DomainObject.Predmet.SudioniciListAdressOIB>
    <izvorni_sadrzaj>
      <item>Danijela Radan, OIB 42800074749, Vinogradska 23,31500 Našice</item>
    </izvorni_sadrzaj>
    <derivirana_varijabla naziv="DomainObject.Predmet.SudioniciListAdressOIB_1">
      <item>Danijela Radan, OIB 42800074749, Vinogradska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42800074749</item>
    </izvorni_sadrzaj>
    <derivirana_varijabla naziv="DomainObject.Predmet.SudioniciListNazivOIB_1">
      <item>, OIB 42800074749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1219</properties:Characters>
  <properties:Lines>46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2018-02-08T11:31:00Z</dcterms:created>
  <dc:creator>Sanela Maričić</dc:creator>
  <cp:lastModifiedBy>Sanela Maričić</cp:lastModifiedBy>
  <cp:lastPrinted>2018-02-08T11:31:00Z</cp:lastPrinted>
  <dcterms:modified xmlns:xsi="http://www.w3.org/2001/XMLSchema-instance" xsi:type="dcterms:W3CDTF">2018-02-26T12:07:00Z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 BILJEZI...docx)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