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2c79" w14:paraId="5852c7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10</w:t>
      </w:r>
      <w:r w:rsidR="00476AC4">
        <w:t>96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476AC4">
        <w:t>AUTO-HORIZONT j.d.o.o., OIB: 44260979485, MBS: 080875439, Zagreb, Rivanjski put 1</w:t>
      </w:r>
      <w:r w:rsidR="00DD4699">
        <w:t>,</w:t>
      </w:r>
      <w:r w:rsidR="00B116BC">
        <w:t xml:space="preserve"> </w:t>
      </w:r>
      <w:r w:rsidR="002F01CE">
        <w:t>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476AC4">
        <w:t>AUTO-HORIZONT j.d.o.o., OIB: 44260979485, MBS: 080875439, Zagreb, Rivanjski put 1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76AC4">
        <w:t>DAVID JAKOVLJEVIĆ, OIB:  63014812654, Sesvete, Kaštelanska 7.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476AC4">
        <w:t>AUTO-HORIZONT j.d.o.o., OIB: 44260979485, MBS: 080875439, Zagreb, Rivanjski put 1</w:t>
      </w:r>
      <w:r w:rsidR="00646951">
        <w:t>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F01CE">
        <w:t>2</w:t>
      </w:r>
      <w:r w:rsidR="00476AC4">
        <w:t>8</w:t>
      </w:r>
      <w:r w:rsidR="002F01CE">
        <w:t>. siječnja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DD4699">
        <w:t>1</w:t>
      </w:r>
      <w:r w:rsidR="00476AC4">
        <w:t>941</w:t>
      </w:r>
      <w:r w:rsidR="0004309A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476AC4">
        <w:t>AUTO-HORIZONT j.d.o.o., OIB: 44260979485, MBS: 080875439, Zagreb, Rivanjski put 1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11.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10</w:t>
      </w:r>
      <w:r w:rsidR="00476AC4">
        <w:t>96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46951" w:rsidP="0040522B" w:rsidR="00646951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5CBD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10</w:t>
    </w:r>
    <w:r w:rsidR="00476AC4">
      <w:t>96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D5CBD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6AC4"/>
    <w:rsid w:val="004F0096"/>
    <w:rsid w:val="00590A0E"/>
    <w:rsid w:val="00597876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D4699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5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D5CB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5CB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CB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CB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5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D5CB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5CB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CB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CB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AUTO-HORIZONT j.d.o.o.</izvorni_sadrzaj>
    <derivirana_varijabla naziv="DomainObject.Predmet.ProtustrankaFormated_1">  AUTO-HORIZONT j.d.o.o.</derivirana_varijabla>
  </DomainObject.Predmet.ProtustrankaFormated>
  <DomainObject.Predmet.ProtustrankaFormatedOIB>
    <izvorni_sadrzaj>  AUTO-HORIZONT j.d.o.o., OIB 44260979485</izvorni_sadrzaj>
    <derivirana_varijabla naziv="DomainObject.Predmet.ProtustrankaFormatedOIB_1">  AUTO-HORIZONT j.d.o.o., OIB 44260979485</derivirana_varijabla>
  </DomainObject.Predmet.ProtustrankaFormatedOIB>
  <DomainObject.Predmet.ProtustrankaFormatedWithAdress>
    <izvorni_sadrzaj> AUTO-HORIZONT j.d.o.o., Rivanjski put 4, 10000 Zagreb</izvorni_sadrzaj>
    <derivirana_varijabla naziv="DomainObject.Predmet.ProtustrankaFormatedWithAdress_1"> AUTO-HORIZONT j.d.o.o., Rivanjski put 4, 10000 Zagreb</derivirana_varijabla>
  </DomainObject.Predmet.ProtustrankaFormatedWithAdress>
  <DomainObject.Predmet.ProtustrankaFormatedWithAdressOIB>
    <izvorni_sadrzaj> AUTO-HORIZONT j.d.o.o., OIB 44260979485, Rivanjski put 4, 10000 Zagreb</izvorni_sadrzaj>
    <derivirana_varijabla naziv="DomainObject.Predmet.ProtustrankaFormatedWithAdressOIB_1"> AUTO-HORIZONT j.d.o.o., OIB 44260979485, Rivanjski put 4, 10000 Zagreb</derivirana_varijabla>
  </DomainObject.Predmet.ProtustrankaFormatedWithAdressOIB>
  <DomainObject.Predmet.ProtustrankaWithAdress>
    <izvorni_sadrzaj>AUTO-HORIZONT j.d.o.o. Rivanjski put 4, 10000 Zagreb</izvorni_sadrzaj>
    <derivirana_varijabla naziv="DomainObject.Predmet.ProtustrankaWithAdress_1">AUTO-HORIZONT j.d.o.o. Rivanjski put 4, 10000 Zagreb</derivirana_varijabla>
  </DomainObject.Predmet.ProtustrankaWithAdress>
  <DomainObject.Predmet.ProtustrankaWithAdressOIB>
    <izvorni_sadrzaj>AUTO-HORIZONT j.d.o.o., OIB 44260979485, Rivanjski put 4, 10000 Zagreb</izvorni_sadrzaj>
    <derivirana_varijabla naziv="DomainObject.Predmet.ProtustrankaWithAdressOIB_1">AUTO-HORIZONT j.d.o.o., OIB 44260979485, Rivanjski put 4, 10000 Zagreb</derivirana_varijabla>
  </DomainObject.Predmet.ProtustrankaWithAdressOIB>
  <DomainObject.Predmet.ProtustrankaNazivFormated>
    <izvorni_sadrzaj>AUTO-HORIZONT j.d.o.o.</izvorni_sadrzaj>
    <derivirana_varijabla naziv="DomainObject.Predmet.ProtustrankaNazivFormated_1">AUTO-HORIZONT j.d.o.o.</derivirana_varijabla>
  </DomainObject.Predmet.ProtustrankaNazivFormated>
  <DomainObject.Predmet.ProtustrankaNazivFormatedOIB>
    <izvorni_sadrzaj>AUTO-HORIZONT j.d.o.o., OIB 44260979485</izvorni_sadrzaj>
    <derivirana_varijabla naziv="DomainObject.Predmet.ProtustrankaNazivFormatedOIB_1">AUTO-HORIZONT j.d.o.o., OIB 44260979485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AUTO-HORIZONT j.d.o.o.</item>
    </izvorni_sadrzaj>
    <derivirana_varijabla naziv="DomainObject.Predmet.ProtuStrankaListFormated_1">
      <item>AUTO-HORIZONT j.d.o.o.</item>
    </derivirana_varijabla>
  </DomainObject.Predmet.ProtuStrankaListFormated>
  <DomainObject.Predmet.ProtuStrankaListFormatedOIB>
    <izvorni_sadrzaj>
      <item>AUTO-HORIZONT j.d.o.o., OIB 44260979485</item>
    </izvorni_sadrzaj>
    <derivirana_varijabla naziv="DomainObject.Predmet.ProtuStrankaListFormatedOIB_1">
      <item>AUTO-HORIZONT j.d.o.o., OIB 44260979485</item>
    </derivirana_varijabla>
  </DomainObject.Predmet.ProtuStrankaListFormatedOIB>
  <DomainObject.Predmet.ProtuStrankaListFormatedWithAdress>
    <izvorni_sadrzaj>
      <item>AUTO-HORIZONT j.d.o.o., Rivanjski put 4, 10000 Zagreb</item>
    </izvorni_sadrzaj>
    <derivirana_varijabla naziv="DomainObject.Predmet.ProtuStrankaListFormatedWithAdress_1">
      <item>AUTO-HORIZONT j.d.o.o., Rivanjski put 4, 10000 Zagreb</item>
    </derivirana_varijabla>
  </DomainObject.Predmet.ProtuStrankaListFormatedWithAdress>
  <DomainObject.Predmet.ProtuStrankaListFormatedWithAdressOIB>
    <izvorni_sadrzaj>
      <item>AUTO-HORIZONT j.d.o.o., OIB 44260979485, Rivanjski put 4, 10000 Zagreb</item>
    </izvorni_sadrzaj>
    <derivirana_varijabla naziv="DomainObject.Predmet.ProtuStrankaListFormatedWithAdressOIB_1">
      <item>AUTO-HORIZONT j.d.o.o., OIB 44260979485, Rivanjski put 4, 10000 Zagreb</item>
    </derivirana_varijabla>
  </DomainObject.Predmet.ProtuStrankaListFormatedWithAdressOIB>
  <DomainObject.Predmet.ProtuStrankaListNazivFormated>
    <izvorni_sadrzaj>
      <item>AUTO-HORIZONT j.d.o.o.</item>
    </izvorni_sadrzaj>
    <derivirana_varijabla naziv="DomainObject.Predmet.ProtuStrankaListNazivFormated_1">
      <item>AUTO-HORIZONT j.d.o.o.</item>
    </derivirana_varijabla>
  </DomainObject.Predmet.ProtuStrankaListNazivFormated>
  <DomainObject.Predmet.ProtuStrankaListNazivFormatedOIB>
    <izvorni_sadrzaj>
      <item>AUTO-HORIZONT j.d.o.o., OIB 44260979485</item>
    </izvorni_sadrzaj>
    <derivirana_varijabla naziv="DomainObject.Predmet.ProtuStrankaListNazivFormatedOIB_1">
      <item>AUTO-HORIZONT j.d.o.o., OIB 44260979485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AUTO-HORIZONT j.d.o.o.</izvorni_sadrzaj>
    <derivirana_varijabla naziv="DomainObject.Predmet.ProtustrankaIDrugi_1">AUTO-HORIZONT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AUTO-HORIZONT j.d.o.o., OIB 44260979485, Rivanjski put 4, 10000 Zagreb</izvorni_sadrzaj>
    <derivirana_varijabla naziv="DomainObject.Predmet.ProtustrankaIDrugiAdressOIB_1">AUTO-HORIZONT j.d.o.o., OIB 44260979485, Rivanjski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AUTO-HORIZONT j.d.o.o.</item>
      <item>FINA Regionalni centar Zagreb</item>
    </izvorni_sadrzaj>
    <derivirana_varijabla naziv="DomainObject.Predmet.SudioniciListNaziv_1">
      <item>AUTO-HORIZONT j.d.o.o.</item>
      <item>FINA Regionalni centar Zagreb</item>
    </derivirana_varijabla>
  </DomainObject.Predmet.SudioniciListNaziv>
  <DomainObject.Predmet.SudioniciListAdressOIB>
    <izvorni_sadrzaj>
      <item>AUTO-HORIZONT j.d.o.o., OIB 44260979485, Rivanjski put 4,10000 Zagreb</item>
      <item>FINA Regionalni centar Zagreb, OIB 85821130368, Trg svibanjskih žrtava 1995. 1,10000 Zagreb</item>
    </izvorni_sadrzaj>
    <derivirana_varijabla naziv="DomainObject.Predmet.SudioniciListAdressOIB_1">
      <item>AUTO-HORIZONT j.d.o.o., OIB 44260979485, Rivanjski put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44260979485</item>
      <item>, OIB 85821130368</item>
    </izvorni_sadrzaj>
    <derivirana_varijabla naziv="DomainObject.Predmet.SudioniciListNazivOIB_1">
      <item>, OIB 44260979485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71DA4-C53A-43E8-B1DE-4B63F7505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2353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2016-08-29T08:24:00Z</dcterms:created>
  <dc:creator>korisnik</dc:creator>
  <cp:lastModifiedBy>Snježana Andrijanić</cp:lastModifiedBy>
  <cp:lastPrinted>2016-08-29T08:23:00Z</cp:lastPrinted>
  <dcterms:modified xmlns:xsi="http://www.w3.org/2001/XMLSchema-instance" xsi:type="dcterms:W3CDTF">2016-08-29T09:17:00Z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