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2b74" w14:paraId="ff52b74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E2637E">
        <w:rPr>
          <w:rFonts w:hAnsi="Times New Roman" w:ascii="Times New Roman"/>
        </w:rPr>
        <w:t>5535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E2637E" w:rsidRPr="00E2637E">
        <w:rPr>
          <w:rFonts w:hAnsi="Times New Roman" w:ascii="Times New Roman"/>
        </w:rPr>
        <w:t>CM – INTERNATIONAL d.o.o. Zagreb, Trg bana Josipa Jelačića 3, OIB: 92950660740</w:t>
      </w:r>
      <w:r w:rsidRPr="00B670B8">
        <w:rPr>
          <w:rFonts w:hAnsi="Times New Roman" w:ascii="Times New Roman"/>
        </w:rPr>
        <w:t xml:space="preserve">, </w:t>
      </w:r>
      <w:r w:rsidR="00E2637E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E2637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E2637E" w:rsidRPr="00E2637E">
        <w:rPr>
          <w:rFonts w:hAnsi="Times New Roman" w:ascii="Times New Roman"/>
        </w:rPr>
        <w:t>CM – INTERNATIONAL d.o.o. Zagreb, Trg bana Josipa Jelačića 3, OIB: 92950660740</w:t>
      </w:r>
      <w:r w:rsidR="00E70D0F">
        <w:rPr>
          <w:rFonts w:hAnsi="Times New Roman" w:ascii="Times New Roman"/>
        </w:rPr>
        <w:t xml:space="preserve">, </w:t>
      </w:r>
      <w:r w:rsidR="00E2637E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E2637E">
        <w:rPr>
          <w:rFonts w:hAnsi="Times New Roman" w:ascii="Times New Roman"/>
        </w:rPr>
        <w:t>2</w:t>
      </w:r>
      <w:r w:rsidR="007D3C43" w:rsidRPr="00B670B8">
        <w:rPr>
          <w:rFonts w:hAnsi="Times New Roman" w:ascii="Times New Roman"/>
        </w:rPr>
        <w:t>,</w:t>
      </w:r>
      <w:r w:rsidR="00E2637E">
        <w:rPr>
          <w:rFonts w:hAnsi="Times New Roman" w:ascii="Times New Roman"/>
        </w:rPr>
        <w:t>1</w:t>
      </w:r>
      <w:r w:rsidR="00133C68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0D2983">
        <w:rPr>
          <w:rFonts w:hAnsi="Times New Roman" w:ascii="Times New Roman"/>
        </w:rPr>
        <w:t>Tibor Toth</w:t>
      </w:r>
      <w:r w:rsidR="008B4C87" w:rsidRPr="00B670B8">
        <w:rPr>
          <w:rFonts w:hAnsi="Times New Roman" w:ascii="Times New Roman"/>
        </w:rPr>
        <w:t xml:space="preserve">, </w:t>
      </w:r>
      <w:r w:rsidR="002D2F57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0D2983">
        <w:rPr>
          <w:rFonts w:hAnsi="Times New Roman" w:ascii="Times New Roman"/>
        </w:rPr>
        <w:t>Hribarov prilaz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D2983">
        <w:rPr>
          <w:rFonts w:hAnsi="Times New Roman" w:ascii="Times New Roman"/>
        </w:rPr>
        <w:t>65132060598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E2637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E2637E" w:rsidRPr="00E2637E">
        <w:rPr>
          <w:rFonts w:hAnsi="Times New Roman" w:ascii="Times New Roman"/>
        </w:rPr>
        <w:t>CM – INTERNATIONAL d.o.o. Zagreb, Trg bana Josipa Jelačića 3, OIB: 92950660740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2637E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2637E" w:rsidRPr="00E2637E">
        <w:rPr>
          <w:rFonts w:hAnsi="Times New Roman" w:ascii="Times New Roman"/>
        </w:rPr>
        <w:t>CM – INTERNATIONAL d.o.o. Zagreb, Trg bana Josipa Jelačića 3, OIB: 92950660740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D2983">
        <w:rPr>
          <w:rFonts w:hAnsi="Times New Roman" w:ascii="Times New Roman"/>
        </w:rPr>
        <w:t>24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622BFC" w:rsidR="00622BFC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5E28C7">
        <w:rPr>
          <w:rFonts w:hAnsi="Times New Roman" w:ascii="Times New Roman"/>
        </w:rPr>
        <w:t>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622BFC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0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D2983">
      <w:rPr>
        <w:rFonts w:hAnsi="Times New Roman" w:ascii="Times New Roman"/>
      </w:rPr>
      <w:t>5535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0D29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4B2F"/>
    <w:rsid w:val="002558C5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E28C7"/>
    <w:rsid w:val="00622BFC"/>
    <w:rsid w:val="00637330"/>
    <w:rsid w:val="006C4B61"/>
    <w:rsid w:val="006E12B0"/>
    <w:rsid w:val="0070206F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90661"/>
    <w:rsid w:val="008B4C87"/>
    <w:rsid w:val="008B57BD"/>
    <w:rsid w:val="008C5622"/>
    <w:rsid w:val="008D782F"/>
    <w:rsid w:val="008E0EF7"/>
    <w:rsid w:val="008E1D0E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2637E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2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0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2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0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5535</izvorni_sadrzaj>
    <derivirana_varijabla naziv="DomainObject.Predmet.Broj_1">5535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St-5535/2015</izvorni_sadrzaj>
    <derivirana_varijabla naziv="DomainObject.Predmet.OznakaBroj_1">St-5535/2015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CM - INTERNATIONAL d.o.o.</izvorni_sadrzaj>
    <derivirana_varijabla naziv="DomainObject.Predmet.ProtustrankaFormated_1">  CM - INTERNATIONAL d.o.o.</derivirana_varijabla>
  </DomainObject.Predmet.ProtustrankaFormated>
  <DomainObject.Predmet.ProtustrankaFormatedOIB>
    <izvorni_sadrzaj>  CM - INTERNATIONAL d.o.o., OIB 92950660740</izvorni_sadrzaj>
    <derivirana_varijabla naziv="DomainObject.Predmet.ProtustrankaFormatedOIB_1">  CM - INTERNATIONAL d.o.o., OIB 92950660740</derivirana_varijabla>
  </DomainObject.Predmet.ProtustrankaFormatedOIB>
  <DomainObject.Predmet.ProtustrankaFormatedWithAdress>
    <izvorni_sadrzaj> CM - INTERNATIONAL d.o.o., Trg bana Josipa Jelačića 3, 10000 Zagreb</izvorni_sadrzaj>
    <derivirana_varijabla naziv="DomainObject.Predmet.ProtustrankaFormatedWithAdress_1"> CM - INTERNATIONAL d.o.o., Trg bana Josipa Jelačića 3, 10000 Zagreb</derivirana_varijabla>
  </DomainObject.Predmet.ProtustrankaFormatedWithAdress>
  <DomainObject.Predmet.ProtustrankaFormatedWithAdressOIB>
    <izvorni_sadrzaj> CM - INTERNATIONAL d.o.o., OIB 92950660740, Trg bana Josipa Jelačića 3, 10000 Zagreb</izvorni_sadrzaj>
    <derivirana_varijabla naziv="DomainObject.Predmet.ProtustrankaFormatedWithAdressOIB_1"> CM - INTERNATIONAL d.o.o., OIB 92950660740, Trg bana Josipa Jelačića 3, 10000 Zagreb</derivirana_varijabla>
  </DomainObject.Predmet.ProtustrankaFormatedWithAdressOIB>
  <DomainObject.Predmet.ProtustrankaWithAdress>
    <izvorni_sadrzaj>CM - INTERNATIONAL d.o.o. Trg bana Josipa Jelačića 3, 10000 Zagreb</izvorni_sadrzaj>
    <derivirana_varijabla naziv="DomainObject.Predmet.ProtustrankaWithAdress_1">CM - INTERNATIONAL d.o.o. Trg bana Josipa Jelačića 3, 10000 Zagreb</derivirana_varijabla>
  </DomainObject.Predmet.ProtustrankaWithAdress>
  <DomainObject.Predmet.ProtustrankaWithAdressOIB>
    <izvorni_sadrzaj>CM - INTERNATIONAL d.o.o., OIB 92950660740, Trg bana Josipa Jelačića 3, 10000 Zagreb</izvorni_sadrzaj>
    <derivirana_varijabla naziv="DomainObject.Predmet.ProtustrankaWithAdressOIB_1">CM - INTERNATIONAL d.o.o., OIB 92950660740, Trg bana Josipa Jelačića 3, 10000 Zagreb</derivirana_varijabla>
  </DomainObject.Predmet.ProtustrankaWithAdressOIB>
  <DomainObject.Predmet.ProtustrankaNazivFormated>
    <izvorni_sadrzaj>CM - INTERNATIONAL d.o.o.</izvorni_sadrzaj>
    <derivirana_varijabla naziv="DomainObject.Predmet.ProtustrankaNazivFormated_1">CM - INTERNATIONAL d.o.o.</derivirana_varijabla>
  </DomainObject.Predmet.ProtustrankaNazivFormated>
  <DomainObject.Predmet.ProtustrankaNazivFormatedOIB>
    <izvorni_sadrzaj>CM - INTERNATIONAL d.o.o., OIB 92950660740</izvorni_sadrzaj>
    <derivirana_varijabla naziv="DomainObject.Predmet.ProtustrankaNazivFormatedOIB_1">CM - INTERNATIONAL d.o.o., OIB 92950660740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INTERNATIONAL d.o.o.</item>
    </izvorni_sadrzaj>
    <derivirana_varijabla naziv="DomainObject.Predmet.ProtuStrankaListFormated_1">
      <item>CM - INTERNATIONAL d.o.o.</item>
    </derivirana_varijabla>
  </DomainObject.Predmet.ProtuStrankaListFormated>
  <DomainObject.Predmet.ProtuStrankaListFormatedOIB>
    <izvorni_sadrzaj>
      <item>CM - INTERNATIONAL d.o.o., OIB 92950660740</item>
    </izvorni_sadrzaj>
    <derivirana_varijabla naziv="DomainObject.Predmet.ProtuStrankaListFormatedOIB_1">
      <item>CM - INTERNATIONAL d.o.o., OIB 92950660740</item>
    </derivirana_varijabla>
  </DomainObject.Predmet.ProtuStrankaListFormatedOIB>
  <DomainObject.Predmet.ProtuStrankaListFormatedWithAdress>
    <izvorni_sadrzaj>
      <item>CM - INTERNATIONAL d.o.o., Trg bana Josipa Jelačića 3, 10000 Zagreb</item>
    </izvorni_sadrzaj>
    <derivirana_varijabla naziv="DomainObject.Predmet.ProtuStrankaListFormatedWithAdress_1">
      <item>CM - INTERNATIONAL d.o.o., Trg bana Josipa Jelačića 3, 10000 Zagreb</item>
    </derivirana_varijabla>
  </DomainObject.Predmet.ProtuStrankaListFormatedWithAdress>
  <DomainObject.Predmet.ProtuStrankaListFormatedWithAdressOIB>
    <izvorni_sadrzaj>
      <item>CM - INTERNATIONAL d.o.o., OIB 92950660740, Trg bana Josipa Jelačića 3, 10000 Zagreb</item>
    </izvorni_sadrzaj>
    <derivirana_varijabla naziv="DomainObject.Predmet.ProtuStrankaListFormatedWithAdressOIB_1">
      <item>CM - INTERNATIONAL d.o.o., OIB 92950660740, Trg bana Josipa Jelačića 3, 10000 Zagreb</item>
    </derivirana_varijabla>
  </DomainObject.Predmet.ProtuStrankaListFormatedWithAdressOIB>
  <DomainObject.Predmet.ProtuStrankaListNazivFormated>
    <izvorni_sadrzaj>
      <item>CM - INTERNATIONAL d.o.o.</item>
    </izvorni_sadrzaj>
    <derivirana_varijabla naziv="DomainObject.Predmet.ProtuStrankaListNazivFormated_1">
      <item>CM - INTERNATIONAL d.o.o.</item>
    </derivirana_varijabla>
  </DomainObject.Predmet.ProtuStrankaListNazivFormated>
  <DomainObject.Predmet.ProtuStrankaListNazivFormatedOIB>
    <izvorni_sadrzaj>
      <item>CM - INTERNATIONAL d.o.o., OIB 92950660740</item>
    </izvorni_sadrzaj>
    <derivirana_varijabla naziv="DomainObject.Predmet.ProtuStrankaListNazivFormatedOIB_1">
      <item>CM - INTERNATIONAL d.o.o., OIB 92950660740</item>
    </derivirana_varijabla>
  </DomainObject.Predmet.ProtuStrankaListNazivFormatedOIB>
  <DomainObject.Predmet.OstaliListFormated>
    <izvorni_sadrzaj>
      <item>Dario Luketa</item>
      <item>Tatjana Golojuh Luketa</item>
      <item>Dalibor Facko</item>
    </izvorni_sadrzaj>
    <derivirana_varijabla naziv="DomainObject.Predmet.OstaliListFormated_1">
      <item>Dario Luketa</item>
      <item>Tatjana Golojuh Luketa</item>
      <item>Dalibor Facko</item>
    </derivirana_varijabla>
  </DomainObject.Predmet.OstaliListFormated>
  <DomainObject.Predmet.OstaliListFormatedOIB>
    <izvorni_sadrzaj>
      <item>Dario Luketa, OIB 80563337903</item>
      <item>Tatjana Golojuh Luketa, OIB 26461672624</item>
      <item>Dalibor Facko, OIB 02374649572</item>
    </izvorni_sadrzaj>
    <derivirana_varijabla naziv="DomainObject.Predmet.OstaliListFormatedOIB_1">
      <item>Dario Luketa, OIB 80563337903</item>
      <item>Tatjana Golojuh Luketa, OIB 26461672624</item>
      <item>Dalibor Facko, OIB 02374649572</item>
    </derivirana_varijabla>
  </DomainObject.Predmet.OstaliListFormatedOIB>
  <DomainObject.Predmet.OstaliListFormatedWithAdress>
    <izvorni_sadrzaj>
      <item>Dario Luketa, Bartolići 11, 10000 Zagreb</item>
      <item>Tatjana Golojuh Luketa, Sudiščak 7, 10000 Zagreb</item>
      <item>Dalibor Facko, Nežićeva 2e, 10000 Zagreb</item>
    </izvorni_sadrzaj>
    <derivirana_varijabla naziv="DomainObject.Predmet.OstaliListFormatedWithAdress_1">
      <item>Dario Luketa, Bartolići 11, 10000 Zagreb</item>
      <item>Tatjana Golojuh Luketa, Sudiščak 7, 10000 Zagreb</item>
      <item>Dalibor Facko, Nežićeva 2e, 10000 Zagreb</item>
    </derivirana_varijabla>
  </DomainObject.Predmet.OstaliListFormatedWithAdress>
  <DomainObject.Predmet.OstaliListFormatedWithAdressOIB>
    <izvorni_sadrzaj>
      <item>Dario Luketa, OIB 80563337903, Bartolići 11, 10000 Zagreb</item>
      <item>Tatjana Golojuh Luketa, OIB 26461672624, Sudiščak 7, 10000 Zagreb</item>
      <item>Dalibor Facko, OIB 02374649572, Nežićeva 2e, 10000 Zagreb</item>
    </izvorni_sadrzaj>
    <derivirana_varijabla naziv="DomainObject.Predmet.OstaliListFormatedWithAdressOIB_1">
      <item>Dario Luketa, OIB 80563337903, Bartolići 11, 10000 Zagreb</item>
      <item>Tatjana Golojuh Luketa, OIB 26461672624, Sudiščak 7, 10000 Zagreb</item>
      <item>Dalibor Facko, OIB 02374649572, Nežićeva 2e, 10000 Zagreb</item>
    </derivirana_varijabla>
  </DomainObject.Predmet.OstaliListFormatedWithAdressOIB>
  <DomainObject.Predmet.OstaliListNazivFormated>
    <izvorni_sadrzaj>
      <item>Dario Luketa</item>
      <item>Tatjana Golojuh Luketa</item>
      <item>Dalibor Facko</item>
    </izvorni_sadrzaj>
    <derivirana_varijabla naziv="DomainObject.Predmet.OstaliListNazivFormated_1">
      <item>Dario Luketa</item>
      <item>Tatjana Golojuh Luketa</item>
      <item>Dalibor Facko</item>
    </derivirana_varijabla>
  </DomainObject.Predmet.OstaliListNazivFormated>
  <DomainObject.Predmet.OstaliListNazivFormatedOIB>
    <izvorni_sadrzaj>
      <item>Dario Luketa, OIB 80563337903</item>
      <item>Tatjana Golojuh Luketa, OIB 26461672624</item>
      <item>Dalibor Facko, OIB 02374649572</item>
    </izvorni_sadrzaj>
    <derivirana_varijabla naziv="DomainObject.Predmet.OstaliListNazivFormatedOIB_1">
      <item>Dario Luketa, OIB 80563337903</item>
      <item>Tatjana Golojuh Luketa, OIB 26461672624</item>
      <item>Dalibor Facko, OIB 02374649572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INTERNATIONAL d.o.o.</izvorni_sadrzaj>
    <derivirana_varijabla naziv="DomainObject.Predmet.ProtustrankaIDrugi_1">CM -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CM - INTERNATIONAL d.o.o., OIB 92950660740, Trg bana Josipa Jelačića 3, 10000 Zagreb</izvorni_sadrzaj>
    <derivirana_varijabla naziv="DomainObject.Predmet.ProtustrankaIDrugiAdressOIB_1">CM - INTERNATIONAL d.o.o., OIB 92950660740,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INTERNATIONAL d.o.o.</item>
      <item>FINA Regionalni centar Zagreb</item>
      <item>Dario Luketa</item>
      <item>Tatjana Golojuh Luketa</item>
      <item>Dalibor Facko</item>
    </izvorni_sadrzaj>
    <derivirana_varijabla naziv="DomainObject.Predmet.SudioniciListNaziv_1">
      <item>CM - INTERNATIONAL d.o.o.</item>
      <item>FINA Regionalni centar Zagreb</item>
      <item>Dario Luketa</item>
      <item>Tatjana Golojuh Luketa</item>
      <item>Dalibor Facko</item>
    </derivirana_varijabla>
  </DomainObject.Predmet.SudioniciListNaziv>
  <DomainObject.Predmet.SudioniciListAdressOIB>
    <izvorni_sadrzaj>
      <item>CM - INTERNATIONAL d.o.o., OIB 92950660740, Trg bana Josipa Jelačića 3,10000 Zagreb</item>
      <item>FINA Regionalni centar Zagreb, OIB 85821130368, Trg svibanjskih žrtava 1995. 1,10000 Zagreb</item>
      <item>Dario Luketa, OIB 80563337903, Bartolići 11,10000 Zagreb</item>
      <item>Tatjana Golojuh Luketa, OIB 26461672624, Sudiščak 7,10000 Zagreb</item>
      <item>Dalibor Facko, OIB 02374649572, Nežićeva 2e,10000 Zagreb</item>
    </izvorni_sadrzaj>
    <derivirana_varijabla naziv="DomainObject.Predmet.SudioniciListAdressOIB_1">
      <item>CM - INTERNATIONAL d.o.o., OIB 92950660740, Trg bana Josipa Jelačića 3,10000 Zagreb</item>
      <item>FINA Regionalni centar Zagreb, OIB 85821130368, Trg svibanjskih žrtava 1995. 1,10000 Zagreb</item>
      <item>Dario Luketa, OIB 80563337903, Bartolići 11,10000 Zagreb</item>
      <item>Tatjana Golojuh Luketa, OIB 26461672624, Sudiščak 7,10000 Zagreb</item>
      <item>Dalibor Facko, OIB 02374649572, Nežićeva 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92950660740</item>
      <item>, OIB 85821130368</item>
      <item>, OIB 80563337903</item>
      <item>, OIB 26461672624</item>
      <item>, OIB 02374649572</item>
    </izvorni_sadrzaj>
    <derivirana_varijabla naziv="DomainObject.Predmet.SudioniciListNazivOIB_1">
      <item>, OIB 92950660740</item>
      <item>, OIB 85821130368</item>
      <item>, OIB 80563337903</item>
      <item>, OIB 26461672624</item>
      <item>, OIB 02374649572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0FECC-808B-434D-B429-837A81CC5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513</properties:Words>
  <properties:Characters>2692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2016-02-24T10:59:00Z</dcterms:created>
  <dc:creator>x</dc:creator>
  <cp:lastModifiedBy>Žana Livaja</cp:lastModifiedBy>
  <cp:lastPrinted>2016-02-22T06:49:00Z</cp:lastPrinted>
  <dcterms:modified xmlns:xsi="http://www.w3.org/2001/XMLSchema-instance" xsi:type="dcterms:W3CDTF">2016-02-24T11:02:00Z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