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15cb" w14:paraId="0a815cb" w:rsidRDefault="006F65C1" w:rsidP="006F65C1" w:rsidR="006F65C1">
      <w:pPr>
        <w:spacing w:after="0"/>
        <w15:collapsed w:val="false"/>
        <w:rPr>
          <w:lang w:val="en-US"/>
        </w:rPr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65C1" w:rsidP="006F65C1" w:rsidR="006F65C1">
      <w:pPr>
        <w:spacing w:after="0"/>
      </w:pPr>
      <w:r>
        <w:t xml:space="preserve">         REPUBLIKA HRVATSKA</w:t>
      </w:r>
    </w:p>
    <w:p w:rsidRDefault="006F65C1" w:rsidP="006F65C1" w:rsidR="006F65C1">
      <w:pPr>
        <w:spacing w:after="0"/>
      </w:pPr>
      <w:r>
        <w:t xml:space="preserve"> TRGOVAČKI SUD U VARAŽDINU</w:t>
      </w:r>
    </w:p>
    <w:p w:rsidRDefault="006F65C1" w:rsidP="006F65C1" w:rsidR="006F65C1">
      <w:pPr>
        <w:spacing w:after="0"/>
        <w:ind w:firstLine="720"/>
      </w:pPr>
      <w:r>
        <w:t xml:space="preserve">         B. Radić 2</w:t>
      </w:r>
    </w:p>
    <w:p w:rsidRDefault="006F65C1" w:rsidP="006F65C1" w:rsidR="006F65C1">
      <w:pPr>
        <w:spacing w:after="0"/>
        <w:jc w:val="center"/>
      </w:pPr>
    </w:p>
    <w:p w:rsidRDefault="006F65C1" w:rsidP="006F65C1" w:rsidR="006F65C1">
      <w:pPr>
        <w:spacing w:after="0"/>
        <w:jc w:val="center"/>
      </w:pPr>
    </w:p>
    <w:p w:rsidRDefault="006F65C1" w:rsidP="006F65C1" w:rsidR="006F65C1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TESARSTVO VUMI d.o.o., OIB: 17458254598 sa sjedištem u </w:t>
      </w:r>
      <w:proofErr w:type="spellStart"/>
      <w:r>
        <w:t>Brezje</w:t>
      </w:r>
      <w:proofErr w:type="spellEnd"/>
      <w:r>
        <w:t xml:space="preserve"> 149, 40311 </w:t>
      </w:r>
      <w:proofErr w:type="spellStart"/>
      <w:r>
        <w:t>Brezje</w:t>
      </w:r>
      <w:proofErr w:type="spellEnd"/>
      <w:r>
        <w:t>, dana 26. siječnja 2016. godine, temeljem čl. 430. Stečajnog zakona ("Narodne novine" 71/15, u daljnjem tekstu SZ) objavljuje slijedeći</w:t>
      </w:r>
    </w:p>
    <w:p w:rsidRDefault="006F65C1" w:rsidP="006F65C1" w:rsidR="006F65C1">
      <w:pPr>
        <w:spacing w:after="0"/>
        <w:jc w:val="both"/>
      </w:pPr>
    </w:p>
    <w:p w:rsidRDefault="006F65C1" w:rsidP="006F65C1" w:rsidR="006F65C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6F65C1" w:rsidP="006F65C1" w:rsidR="006F65C1">
      <w:pPr>
        <w:spacing w:after="0"/>
        <w:jc w:val="both"/>
      </w:pPr>
    </w:p>
    <w:p w:rsidRDefault="006F65C1" w:rsidP="006F65C1" w:rsidR="006F65C1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TESARSTVO VUMI d.o.o., OIB: 17458254598 sa sjedištem u </w:t>
      </w:r>
      <w:proofErr w:type="spellStart"/>
      <w:r>
        <w:t>Brezje</w:t>
      </w:r>
      <w:proofErr w:type="spellEnd"/>
      <w:r>
        <w:t xml:space="preserve"> 149, 40311 </w:t>
      </w:r>
      <w:proofErr w:type="spellStart"/>
      <w:r>
        <w:t>Brezje</w:t>
      </w:r>
      <w:proofErr w:type="spellEnd"/>
      <w:r>
        <w:t>, iznosi 131.072,40 kn.</w:t>
      </w:r>
    </w:p>
    <w:p w:rsidRDefault="006F65C1" w:rsidP="006F65C1" w:rsidR="006F65C1">
      <w:pPr>
        <w:spacing w:after="0"/>
        <w:jc w:val="both"/>
      </w:pPr>
    </w:p>
    <w:p w:rsidRDefault="006F65C1" w:rsidP="006F65C1" w:rsidR="006F65C1">
      <w:pPr>
        <w:spacing w:after="0"/>
        <w:jc w:val="both"/>
      </w:pPr>
      <w:r>
        <w:tab/>
        <w:t xml:space="preserve">II/ Poziva se direktor dužnika Renata </w:t>
      </w:r>
      <w:proofErr w:type="spellStart"/>
      <w:r>
        <w:t>Makoter</w:t>
      </w:r>
      <w:proofErr w:type="spellEnd"/>
      <w:r>
        <w:t xml:space="preserve">, OIB: 27065552438, Trg braće Radića 2, 40315 Mursko Središće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F65C1" w:rsidP="006F65C1" w:rsidR="006F65C1">
      <w:pPr>
        <w:spacing w:after="0"/>
        <w:jc w:val="both"/>
      </w:pPr>
    </w:p>
    <w:p w:rsidRDefault="006F65C1" w:rsidP="006F65C1" w:rsidR="006F65C1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6F65C1" w:rsidP="006F65C1" w:rsidR="006F65C1">
      <w:pPr>
        <w:spacing w:after="0"/>
        <w:jc w:val="both"/>
      </w:pPr>
    </w:p>
    <w:p w:rsidRDefault="006F65C1" w:rsidP="006F65C1" w:rsidR="006F65C1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F65C1" w:rsidP="006F65C1" w:rsidR="006F65C1">
      <w:pPr>
        <w:spacing w:after="0"/>
        <w:ind w:firstLine="720"/>
        <w:jc w:val="both"/>
      </w:pPr>
    </w:p>
    <w:p w:rsidRDefault="006F65C1" w:rsidP="006F65C1" w:rsidR="006F65C1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6F65C1" w:rsidP="006F65C1" w:rsidR="006F65C1">
      <w:pPr>
        <w:spacing w:after="0"/>
        <w:outlineLvl w:val="0"/>
      </w:pPr>
    </w:p>
    <w:p w:rsidRDefault="006F65C1" w:rsidP="006F65C1" w:rsidR="006F65C1">
      <w:pPr>
        <w:spacing w:after="0"/>
        <w:jc w:val="center"/>
        <w:outlineLvl w:val="0"/>
      </w:pPr>
    </w:p>
    <w:p w:rsidRDefault="006F65C1" w:rsidP="006F65C1" w:rsidR="006F65C1">
      <w:pPr>
        <w:spacing w:after="0"/>
        <w:jc w:val="center"/>
        <w:outlineLvl w:val="0"/>
      </w:pPr>
    </w:p>
    <w:p w:rsidRDefault="006F65C1" w:rsidP="006F65C1" w:rsidR="006F65C1">
      <w:pPr>
        <w:spacing w:after="0"/>
        <w:jc w:val="center"/>
        <w:outlineLvl w:val="0"/>
      </w:pPr>
    </w:p>
    <w:p w:rsidRDefault="006F65C1" w:rsidP="006F65C1" w:rsidR="006F65C1">
      <w:pPr>
        <w:spacing w:after="0"/>
        <w:jc w:val="center"/>
        <w:outlineLvl w:val="0"/>
      </w:pPr>
    </w:p>
    <w:p w:rsidRDefault="006F65C1" w:rsidP="006F65C1" w:rsidR="006F65C1">
      <w:pPr>
        <w:spacing w:after="0"/>
        <w:jc w:val="center"/>
        <w:outlineLvl w:val="0"/>
      </w:pPr>
      <w:r>
        <w:lastRenderedPageBreak/>
        <w:t>Obrazloženje</w:t>
      </w:r>
    </w:p>
    <w:p w:rsidRDefault="006F65C1" w:rsidP="006F65C1" w:rsidR="006F65C1">
      <w:pPr>
        <w:spacing w:after="0"/>
        <w:outlineLvl w:val="0"/>
      </w:pPr>
    </w:p>
    <w:p w:rsidRDefault="006F65C1" w:rsidP="006F65C1" w:rsidR="006F65C1">
      <w:pPr>
        <w:spacing w:after="0"/>
        <w:jc w:val="both"/>
        <w:outlineLvl w:val="0"/>
      </w:pPr>
      <w:r>
        <w:tab/>
        <w:t xml:space="preserve">Dana 11. studenog 2015. godine, predlagatelj Financijska agencija, Regionalni centar Zagreb Podružnica Varaždin, podnio je prijedlog za otvaranje stečajnog postupka nad dužnikom TESARSTVO VUMI d.o.o., OIB: 17458254598 sa sjedištem u </w:t>
      </w:r>
      <w:proofErr w:type="spellStart"/>
      <w:r>
        <w:t>Brezje</w:t>
      </w:r>
      <w:proofErr w:type="spellEnd"/>
      <w:r>
        <w:t xml:space="preserve"> 149, 40311 </w:t>
      </w:r>
      <w:proofErr w:type="spellStart"/>
      <w:r>
        <w:t>Brezje</w:t>
      </w:r>
      <w:proofErr w:type="spellEnd"/>
      <w:r>
        <w:t>, navodeći da dužnik na dan 1. rujna 2015. u Očevidniku redoslijeda osnova za plaćanje ima evidentirane neizvršene osnove za plaćanje u ukupnom iznosu od 131.072,40 kn te da dužnik nema zaposlenih.</w:t>
      </w:r>
    </w:p>
    <w:p w:rsidRDefault="006F65C1" w:rsidP="006F65C1" w:rsidR="006F65C1">
      <w:pPr>
        <w:spacing w:after="0"/>
        <w:jc w:val="both"/>
        <w:outlineLvl w:val="0"/>
      </w:pPr>
    </w:p>
    <w:p w:rsidRDefault="006F65C1" w:rsidP="006F65C1" w:rsidR="006F65C1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6F65C1" w:rsidP="006F65C1" w:rsidR="006F65C1">
      <w:pPr>
        <w:spacing w:after="0"/>
        <w:jc w:val="both"/>
        <w:outlineLvl w:val="0"/>
      </w:pPr>
    </w:p>
    <w:p w:rsidRDefault="006F65C1" w:rsidP="006F65C1" w:rsidR="006F65C1">
      <w:pPr>
        <w:spacing w:after="0"/>
        <w:jc w:val="center"/>
        <w:outlineLvl w:val="0"/>
      </w:pPr>
    </w:p>
    <w:p w:rsidRDefault="006F65C1" w:rsidP="006F65C1" w:rsidR="006F65C1">
      <w:pPr>
        <w:spacing w:after="0"/>
        <w:jc w:val="center"/>
        <w:outlineLvl w:val="0"/>
      </w:pPr>
      <w:r>
        <w:t>U Varaždinu, 26. siječnja 2016. godine.</w:t>
      </w:r>
    </w:p>
    <w:p w:rsidRDefault="006F65C1" w:rsidP="006F65C1" w:rsidR="006F65C1">
      <w:pPr>
        <w:spacing w:after="0"/>
        <w:jc w:val="center"/>
        <w:outlineLvl w:val="0"/>
      </w:pPr>
    </w:p>
    <w:p w:rsidRDefault="006F65C1" w:rsidP="006F65C1" w:rsidR="006F65C1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F65C1" w:rsidP="006F65C1" w:rsidR="006F65C1">
      <w:pPr>
        <w:spacing w:after="0"/>
        <w:jc w:val="center"/>
        <w:outlineLvl w:val="0"/>
      </w:pPr>
    </w:p>
    <w:p w:rsidRDefault="006F65C1" w:rsidP="006F65C1" w:rsidR="006F65C1">
      <w:pPr>
        <w:spacing w:after="0"/>
        <w:ind w:firstLine="720" w:left="3600"/>
        <w:jc w:val="center"/>
        <w:outlineLvl w:val="0"/>
      </w:pPr>
      <w:r>
        <w:t>Sudac</w:t>
      </w:r>
    </w:p>
    <w:p w:rsidRDefault="006F65C1" w:rsidP="006F65C1" w:rsidR="006F65C1">
      <w:pPr>
        <w:spacing w:after="0"/>
        <w:ind w:firstLine="720" w:left="3600"/>
        <w:jc w:val="center"/>
        <w:outlineLvl w:val="0"/>
      </w:pPr>
    </w:p>
    <w:p w:rsidRDefault="006F65C1" w:rsidP="006F65C1" w:rsidR="006F65C1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6F65C1" w:rsidP="006F65C1" w:rsidR="006F65C1">
      <w:pPr>
        <w:spacing w:after="0"/>
        <w:ind w:firstLine="720" w:left="3600"/>
        <w:jc w:val="center"/>
        <w:outlineLvl w:val="0"/>
      </w:pPr>
    </w:p>
    <w:p w:rsidRDefault="006F65C1" w:rsidP="006F65C1" w:rsidR="006F65C1">
      <w:pPr>
        <w:spacing w:after="0"/>
        <w:outlineLvl w:val="0"/>
      </w:pPr>
    </w:p>
    <w:p w:rsidRDefault="006F65C1" w:rsidP="006F65C1" w:rsidR="006F65C1">
      <w:pPr>
        <w:spacing w:after="0"/>
        <w:outlineLvl w:val="0"/>
      </w:pPr>
    </w:p>
    <w:p w:rsidRDefault="006F65C1" w:rsidP="006F65C1" w:rsidR="006F65C1">
      <w:pPr>
        <w:spacing w:after="0"/>
        <w:outlineLvl w:val="0"/>
      </w:pPr>
    </w:p>
    <w:p w:rsidRDefault="006F65C1" w:rsidP="006F65C1" w:rsidR="006F65C1">
      <w:pPr>
        <w:spacing w:after="0"/>
        <w:outlineLvl w:val="0"/>
      </w:pPr>
    </w:p>
    <w:p w:rsidRDefault="006F65C1" w:rsidP="006F65C1" w:rsidR="006F65C1">
      <w:pPr>
        <w:spacing w:after="0"/>
        <w:outlineLvl w:val="0"/>
      </w:pPr>
      <w:r>
        <w:t>DNA:</w:t>
      </w:r>
    </w:p>
    <w:p w:rsidRDefault="006F65C1" w:rsidP="006F65C1" w:rsidR="006F65C1">
      <w:pPr>
        <w:spacing w:after="0"/>
        <w:rPr>
          <w:lang w:val="en-US"/>
        </w:rPr>
      </w:pPr>
    </w:p>
    <w:p w:rsidRDefault="006F65C1" w:rsidP="006F65C1" w:rsidR="006F65C1">
      <w:pPr>
        <w:spacing w:after="0"/>
      </w:pPr>
      <w:r>
        <w:t>- e-Oglasna ploča suda</w:t>
      </w:r>
    </w:p>
    <w:p w:rsidRDefault="006F65C1" w:rsidP="006F65C1" w:rsidR="006F65C1">
      <w:pPr>
        <w:spacing w:after="0"/>
      </w:pPr>
    </w:p>
    <w:p w:rsidRDefault="00AE649C" w:rsidP="006F65C1" w:rsidR="00AE649C" w:rsidRPr="00B76F3C">
      <w:pPr>
        <w:pStyle w:val="Naslov3"/>
        <w:numPr>
          <w:ilvl w:val="0"/>
          <w:numId w:val="0"/>
        </w:numPr>
      </w:pPr>
    </w:p>
    <w:p w:rsidRDefault="006F65C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6F65C1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5C1" w:rsidP="006F65C1" w:rsidR="008333A9">
    <w:pPr>
      <w:tabs>
        <w:tab w:pos="4062" w:val="left"/>
        <w:tab w:pos="9072" w:val="right"/>
      </w:tabs>
      <w:outlineLvl w:val="0"/>
    </w:pPr>
    <w:r>
      <w:tab/>
    </w:r>
    <w:r>
      <w:t>2</w:t>
    </w:r>
    <w:r>
      <w:tab/>
    </w:r>
    <w:r>
      <w:t>Poslovni broj: 6 St-774/15-4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5C1" w:rsidP="006F65C1" w:rsidR="006F65C1">
    <w:pPr>
      <w:jc w:val="right"/>
      <w:outlineLvl w:val="0"/>
    </w:pPr>
    <w:r>
      <w:t>Poslovni broj: 6 St-774/15-4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5C1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86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St-774/2015-4</izvorni_sadrzaj>
    <derivirana_varijabla naziv="DomainObject.Oznaka_1">St-774/2015-4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St-774/2015</izvorni_sadrzaj>
    <derivirana_varijabla naziv="DomainObject.Predmet.OznakaBroj_1">St-774/2015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TESARSTVO VUMI društvo s ograničenom odgovornošću za izradu krovnih konstrukcija</izvorni_sadrzaj>
    <derivirana_varijabla naziv="DomainObject.Predmet.ProtustrankaFormated_1">  TESARSTVO VUMI društvo s ograničenom odgovornošću za izradu krovnih konstrukcija</derivirana_varijabla>
  </DomainObject.Predmet.ProtustrankaFormated>
  <DomainObject.Predmet.ProtustrankaFormatedOIB>
    <izvorni_sadrzaj>  TESARSTVO VUMI društvo s ograničenom odgovornošću za izradu krovnih konstrukcija, OIB 17458254598</izvorni_sadrzaj>
    <derivirana_varijabla naziv="DomainObject.Predmet.ProtustrankaFormatedOIB_1">  TESARSTVO VUMI društvo s ograničenom odgovornošću za izradu krovnih konstrukcija, OIB 17458254598</derivirana_varijabla>
  </DomainObject.Predmet.ProtustrankaFormatedOIB>
  <DomainObject.Predmet.ProtustrankaFormatedWithAdress>
    <izvorni_sadrzaj> TESARSTVO VUMI društvo s ograničenom odgovornošću za izradu krovnih konstrukcija, Brezje 149, 40000 Brezje</izvorni_sadrzaj>
    <derivirana_varijabla naziv="DomainObject.Predmet.ProtustrankaFormatedWithAdress_1"> TESARSTVO VUMI društvo s ograničenom odgovornošću za izradu krovnih konstrukcija, Brezje 149, 40000 Brezje</derivirana_varijabla>
  </DomainObject.Predmet.ProtustrankaFormatedWithAdress>
  <DomainObject.Predmet.ProtustrankaFormatedWithAdressOIB>
    <izvorni_sadrzaj> TESARSTVO VUMI društvo s ograničenom odgovornošću za izradu krovnih konstrukcija, OIB 17458254598, Brezje 149, 40000 Brezje</izvorni_sadrzaj>
    <derivirana_varijabla naziv="DomainObject.Predmet.ProtustrankaFormatedWithAdressOIB_1"> TESARSTVO VUMI društvo s ograničenom odgovornošću za izradu krovnih konstrukcija, OIB 17458254598, Brezje 149, 40000 Brezje</derivirana_varijabla>
  </DomainObject.Predmet.ProtustrankaFormatedWithAdressOIB>
  <DomainObject.Predmet.ProtustrankaWithAdress>
    <izvorni_sadrzaj>TESARSTVO VUMI društvo s ograničenom odgovornošću za izradu krovnih konstrukcija Brezje 149, 40000 Brezje</izvorni_sadrzaj>
    <derivirana_varijabla naziv="DomainObject.Predmet.ProtustrankaWithAdress_1">TESARSTVO VUMI društvo s ograničenom odgovornošću za izradu krovnih konstrukcija Brezje 149, 40000 Brezje</derivirana_varijabla>
  </DomainObject.Predmet.ProtustrankaWithAdress>
  <DomainObject.Predmet.ProtustrankaWithAdressOIB>
    <izvorni_sadrzaj>TESARSTVO VUMI društvo s ograničenom odgovornošću za izradu krovnih konstrukcija, OIB 17458254598, Brezje 149, 40000 Brezje</izvorni_sadrzaj>
    <derivirana_varijabla naziv="DomainObject.Predmet.ProtustrankaWithAdressOIB_1">TESARSTVO VUMI društvo s ograničenom odgovornošću za izradu krovnih konstrukcija, OIB 17458254598, Brezje 149, 40000 Brezje</derivirana_varijabla>
  </DomainObject.Predmet.ProtustrankaWithAdressOIB>
  <DomainObject.Predmet.ProtustrankaNazivFormated>
    <izvorni_sadrzaj>TESARSTVO VUMI društvo s ograničenom odgovornošću za izradu krovnih konstrukcija</izvorni_sadrzaj>
    <derivirana_varijabla naziv="DomainObject.Predmet.ProtustrankaNazivFormated_1">TESARSTVO VUMI društvo s ograničenom odgovornošću za izradu krovnih konstrukcija</derivirana_varijabla>
  </DomainObject.Predmet.ProtustrankaNazivFormated>
  <DomainObject.Predmet.ProtustrankaNazivFormatedOIB>
    <izvorni_sadrzaj>TESARSTVO VUMI društvo s ograničenom odgovornošću za izradu krovnih konstrukcija, OIB 17458254598</izvorni_sadrzaj>
    <derivirana_varijabla naziv="DomainObject.Predmet.ProtustrankaNazivFormatedOIB_1">TESARSTVO VUMI društvo s ograničenom odgovornošću za izradu krovnih konstrukcija, OIB 17458254598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131072.40</izvorni_sadrzaj>
    <derivirana_varijabla naziv="DomainObject.Predmet.TrenutnaVrijednost_1">131072.40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TESARSTVO VUMI društvo s ograničenom odgovornošću za izradu krovnih konstrukcija</item>
    </izvorni_sadrzaj>
    <derivirana_varijabla naziv="DomainObject.Predmet.ProtuStrankaListFormated_1">
      <item>TESARSTVO VUMI društvo s ograničenom odgovornošću za izradu krovnih konstrukcija</item>
    </derivirana_varijabla>
  </DomainObject.Predmet.ProtuStrankaListFormated>
  <DomainObject.Predmet.ProtuStrankaListFormatedOIB>
    <izvorni_sadrzaj>
      <item>TESARSTVO VUMI društvo s ograničenom odgovornošću za izradu krovnih konstrukcija, OIB 17458254598</item>
    </izvorni_sadrzaj>
    <derivirana_varijabla naziv="DomainObject.Predmet.ProtuStrankaListFormatedOIB_1">
      <item>TESARSTVO VUMI društvo s ograničenom odgovornošću za izradu krovnih konstrukcija, OIB 17458254598</item>
    </derivirana_varijabla>
  </DomainObject.Predmet.ProtuStrankaListFormatedOIB>
  <DomainObject.Predmet.ProtuStrankaListFormatedWithAdress>
    <izvorni_sadrzaj>
      <item>TESARSTVO VUMI društvo s ograničenom odgovornošću za izradu krovnih konstrukcija, Brezje 149, 40000 Brezje</item>
    </izvorni_sadrzaj>
    <derivirana_varijabla naziv="DomainObject.Predmet.ProtuStrankaListFormatedWithAdress_1">
      <item>TESARSTVO VUMI društvo s ograničenom odgovornošću za izradu krovnih konstrukcija, Brezje 149, 40000 Brezje</item>
    </derivirana_varijabla>
  </DomainObject.Predmet.ProtuStrankaListFormatedWithAdress>
  <DomainObject.Predmet.ProtuStrankaListFormatedWithAdressOIB>
    <izvorni_sadrzaj>
      <item>TESARSTVO VUMI društvo s ograničenom odgovornošću za izradu krovnih konstrukcija, OIB 17458254598, Brezje 149, 40000 Brezje</item>
    </izvorni_sadrzaj>
    <derivirana_varijabla naziv="DomainObject.Predmet.ProtuStrankaListFormatedWithAdressOIB_1">
      <item>TESARSTVO VUMI društvo s ograničenom odgovornošću za izradu krovnih konstrukcija, OIB 17458254598, Brezje 149, 40000 Brezje</item>
    </derivirana_varijabla>
  </DomainObject.Predmet.ProtuStrankaListFormatedWithAdressOIB>
  <DomainObject.Predmet.ProtuStrankaListNazivFormated>
    <izvorni_sadrzaj>
      <item>TESARSTVO VUMI društvo s ograničenom odgovornošću za izradu krovnih konstrukcija</item>
    </izvorni_sadrzaj>
    <derivirana_varijabla naziv="DomainObject.Predmet.ProtuStrankaListNazivFormated_1">
      <item>TESARSTVO VUMI društvo s ograničenom odgovornošću za izradu krovnih konstrukcija</item>
    </derivirana_varijabla>
  </DomainObject.Predmet.ProtuStrankaListNazivFormated>
  <DomainObject.Predmet.ProtuStrankaListNazivFormatedOIB>
    <izvorni_sadrzaj>
      <item>TESARSTVO VUMI društvo s ograničenom odgovornošću za izradu krovnih konstrukcija, OIB 17458254598</item>
    </izvorni_sadrzaj>
    <derivirana_varijabla naziv="DomainObject.Predmet.ProtuStrankaListNazivFormatedOIB_1">
      <item>TESARSTVO VUMI društvo s ograničenom odgovornošću za izradu krovnih konstrukcija, OIB 17458254598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St-774/2015-4</izvorni_sadrzaj>
    <derivirana_varijabla naziv="DomainObject.PoslovniBrojDokumenta_1">St-774/2015-4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TESARSTVO VUMI društvo s ograničenom odgovornošću za izradu krovnih konstrukcija</izvorni_sadrzaj>
    <derivirana_varijabla naziv="DomainObject.Predmet.ProtustrankaIDrugi_1">TESARSTVO VUMI društvo s ograničenom odgovornošću za izradu krovnih konstrukcija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TESARSTVO VUMI društvo s ograničenom odgovornošću za izradu krovnih konstrukcija, OIB 17458254598, Brezje 149, 40000 Brezje</izvorni_sadrzaj>
    <derivirana_varijabla naziv="DomainObject.Predmet.ProtustrankaIDrugiAdressOIB_1">TESARSTVO VUMI društvo s ograničenom odgovornošću za izradu krovnih konstrukcija, OIB 17458254598, Brezje 149, 40000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TESARSTVO VUMI društvo s ograničenom odgovornošću za izradu krovnih konstrukcija</item>
      <item>E-oglasna ploča</item>
      <item>Sudski registar, Trgovački sud u Varaždinu</item>
    </izvorni_sadrzaj>
    <derivirana_varijabla naziv="DomainObject.Predmet.SudioniciListNaziv_1">
      <item>Financijska agencija</item>
      <item>TESARSTVO VUMI društvo s ograničenom odgovornošću za izradu krovnih konstrukcija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TESARSTVO VUMI društvo s ograničenom odgovornošću za izradu krovnih konstrukcija, OIB 17458254598, Brezje 149,40000 Brezje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TESARSTVO VUMI društvo s ograničenom odgovornošću za izradu krovnih konstrukcija, OIB 17458254598, Brezje 149,40000 Brezje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5885EC-B25D-4AFB-B595-B8C4A47225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2496</properties:Characters>
  <properties:Lines>79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2016-01-27T09:33:00Z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