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2a36" w14:paraId="2902a36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>
      <w:pPr>
        <w:rPr>
          <w:bCs/>
        </w:rPr>
      </w:pPr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564" w:rsidP="00671A4A" w:rsidR="00FA0564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FA0564" w:rsidP="00184F3E" w:rsidR="00FA056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5F6A03" w:rsidP="00902914" w:rsidR="008769C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ATLAGIĆ j.d.o.o., Osijek, </w:t>
      </w:r>
      <w:proofErr w:type="spellStart"/>
      <w:r>
        <w:t>Čvrsnička</w:t>
      </w:r>
      <w:proofErr w:type="spellEnd"/>
      <w:r>
        <w:t xml:space="preserve"> 37, MBS: 030167113, OIB: 81693197153</w:t>
      </w:r>
      <w:r w:rsidR="003130A5">
        <w:rPr>
          <w:color w:val="000000"/>
        </w:rPr>
        <w:t xml:space="preserve">, dana </w:t>
      </w:r>
      <w:r>
        <w:rPr>
          <w:color w:val="000000"/>
        </w:rPr>
        <w:t>24</w:t>
      </w:r>
      <w:r w:rsidR="00EB736F">
        <w:rPr>
          <w:color w:val="000000"/>
        </w:rPr>
        <w:t>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FA0564" w:rsidP="00902914" w:rsidR="00FA0564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FA0564" w:rsidP="00F957D4" w:rsidR="00FA0564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F6A03">
        <w:t xml:space="preserve">ATLAGIĆ j.d.o.o., Osijek, </w:t>
      </w:r>
      <w:proofErr w:type="spellStart"/>
      <w:r w:rsidR="005F6A03">
        <w:t>Čvrsnička</w:t>
      </w:r>
      <w:proofErr w:type="spellEnd"/>
      <w:r w:rsidR="005F6A03">
        <w:t xml:space="preserve"> 37, MBS: 030167113, OIB: 81693197153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F6A03">
        <w:t>1403</w:t>
      </w:r>
      <w:r w:rsidR="000975FD" w:rsidRPr="00CC1194">
        <w:t>-1</w:t>
      </w:r>
      <w:r w:rsidR="005F6A03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8B383F">
        <w:t>24</w:t>
      </w:r>
      <w:r w:rsidR="008B383F" w:rsidRPr="008B383F">
        <w:t>.</w:t>
      </w:r>
      <w:r w:rsidR="008B383F">
        <w:t>1</w:t>
      </w:r>
      <w:r w:rsidR="008B383F" w:rsidRPr="008B383F">
        <w:t>10,00</w:t>
      </w:r>
      <w:r w:rsidR="008B383F" w:rsidRPr="00A7389A">
        <w:t xml:space="preserve"> </w:t>
      </w:r>
      <w:r w:rsidR="008E1758" w:rsidRPr="00FA0564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A0564" w:rsidP="00F957D4" w:rsidR="00FA0564">
      <w:pPr>
        <w:jc w:val="both"/>
      </w:pPr>
    </w:p>
    <w:p w:rsidRDefault="00FA0564" w:rsidP="00F957D4" w:rsidR="00FA0564">
      <w:pPr>
        <w:jc w:val="both"/>
      </w:pPr>
    </w:p>
    <w:p w:rsidRDefault="00FA0564" w:rsidP="00F957D4" w:rsidR="00FA056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A7389A" w:rsidP="00E276D3" w:rsidR="00105A49">
      <w:pPr>
        <w:ind w:firstLine="708"/>
        <w:jc w:val="both"/>
      </w:pPr>
      <w:r w:rsidRPr="00A7389A">
        <w:t xml:space="preserve">Dana 18. rujna 2017. godine zaprimljen je na ovome sudu prijedlog FINANCIJSKE AGENCIJE Regionalni centar Osijek, Podružnica Osijek, L. </w:t>
      </w:r>
      <w:proofErr w:type="spellStart"/>
      <w:r w:rsidRPr="00A7389A">
        <w:t>Jägera</w:t>
      </w:r>
      <w:proofErr w:type="spellEnd"/>
      <w:r w:rsidRPr="00A7389A">
        <w:t xml:space="preserve"> 3, Osijek, OIB: 85821130368 klasa: 110-07/17-01/04 </w:t>
      </w:r>
      <w:proofErr w:type="spellStart"/>
      <w:r w:rsidRPr="00A7389A">
        <w:t>Ur</w:t>
      </w:r>
      <w:proofErr w:type="spellEnd"/>
      <w:r w:rsidRPr="00A7389A">
        <w:t xml:space="preserve">. broj 04-06-17-4637 od 15. rujna 2017. godine, za otvaranje stečajnog postupka nad dužnikom ATLAGIĆ j.d.o.o., Osijek, </w:t>
      </w:r>
      <w:proofErr w:type="spellStart"/>
      <w:r w:rsidRPr="00A7389A">
        <w:t>Čvrsnička</w:t>
      </w:r>
      <w:proofErr w:type="spellEnd"/>
      <w:r w:rsidRPr="00A7389A">
        <w:t xml:space="preserve"> 37, MBS: 030167113, OIB: 81693197153.  </w:t>
      </w:r>
    </w:p>
    <w:p w:rsidRDefault="00A7389A" w:rsidP="00E276D3" w:rsidR="00A7389A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A7389A">
        <w:t xml:space="preserve">Na ročištu radi očitovanja o prijedlogu za otvaranje stečajnog postupka i ročištu radi </w:t>
      </w:r>
      <w:r w:rsidR="005B42E8" w:rsidRPr="00A7389A">
        <w:t xml:space="preserve"> </w:t>
      </w:r>
      <w:r w:rsidRPr="00A7389A">
        <w:t xml:space="preserve">rasprave o pretpostavkama za otvaranje stečajnog postupka nad dužnikom, održanom </w:t>
      </w:r>
      <w:r w:rsidR="009413AE">
        <w:t>14</w:t>
      </w:r>
      <w:r w:rsidR="00DF4AE5" w:rsidRPr="00A7389A">
        <w:t>. ožujka</w:t>
      </w:r>
      <w:r w:rsidR="00BB0166" w:rsidRPr="00A7389A">
        <w:t xml:space="preserve"> 201</w:t>
      </w:r>
      <w:r w:rsidR="00281674" w:rsidRPr="00A7389A">
        <w:t>8</w:t>
      </w:r>
      <w:r w:rsidR="00BB0166" w:rsidRPr="00A7389A">
        <w:t xml:space="preserve">. </w:t>
      </w:r>
      <w:r w:rsidRPr="00A7389A">
        <w:t xml:space="preserve">godine, </w:t>
      </w:r>
      <w:r w:rsidR="002C5672" w:rsidRPr="00A7389A">
        <w:t>privremen</w:t>
      </w:r>
      <w:r w:rsidR="0031461C" w:rsidRPr="00A7389A">
        <w:t>i</w:t>
      </w:r>
      <w:r w:rsidR="002C5672" w:rsidRPr="00A7389A">
        <w:t xml:space="preserve"> stečajn</w:t>
      </w:r>
      <w:r w:rsidR="0031461C" w:rsidRPr="00A7389A">
        <w:t>i</w:t>
      </w:r>
      <w:r w:rsidR="00891AB7" w:rsidRPr="00A7389A">
        <w:t xml:space="preserve"> upravitelj</w:t>
      </w:r>
      <w:r w:rsidR="00253806" w:rsidRPr="00A7389A">
        <w:t xml:space="preserve"> izloži</w:t>
      </w:r>
      <w:r w:rsidR="0031461C" w:rsidRPr="00A7389A">
        <w:t>o</w:t>
      </w:r>
      <w:r w:rsidR="0052432B" w:rsidRPr="00A7389A">
        <w:t xml:space="preserve"> je</w:t>
      </w:r>
      <w:r w:rsidR="007F0BA9" w:rsidRPr="00A7389A">
        <w:t xml:space="preserve"> svoje</w:t>
      </w:r>
      <w:r w:rsidR="00253806" w:rsidRPr="00A7389A">
        <w:t xml:space="preserve"> </w:t>
      </w:r>
      <w:r w:rsidRPr="00A7389A">
        <w:t xml:space="preserve">pisano izvješće od </w:t>
      </w:r>
      <w:r w:rsidR="009413AE">
        <w:t>9</w:t>
      </w:r>
      <w:r w:rsidR="00F64A32" w:rsidRPr="00A7389A">
        <w:t>.</w:t>
      </w:r>
      <w:r w:rsidR="003977B5" w:rsidRPr="00A7389A">
        <w:t xml:space="preserve"> </w:t>
      </w:r>
      <w:r w:rsidR="00902914" w:rsidRPr="00A7389A">
        <w:t>veljače</w:t>
      </w:r>
      <w:r w:rsidR="0031461C" w:rsidRPr="00A7389A">
        <w:t xml:space="preserve"> 2018</w:t>
      </w:r>
      <w:r w:rsidR="00BB0166" w:rsidRPr="00A7389A">
        <w:t>. godine</w:t>
      </w:r>
      <w:r w:rsidR="004C187C" w:rsidRPr="00A7389A">
        <w:t xml:space="preserve"> iz kojeg proizlazi da su predvidivi troškovi stečajnog postupka prema ocijeni privremen</w:t>
      </w:r>
      <w:r w:rsidR="004D55C3" w:rsidRPr="00A7389A">
        <w:t>og stečajnog</w:t>
      </w:r>
      <w:r w:rsidR="004C187C" w:rsidRPr="00A7389A">
        <w:t xml:space="preserve"> upravitel</w:t>
      </w:r>
      <w:r w:rsidR="004D55C3" w:rsidRPr="00A7389A">
        <w:t>ja</w:t>
      </w:r>
      <w:r w:rsidR="004C187C" w:rsidRPr="00A7389A">
        <w:t xml:space="preserve"> i ovoga suda </w:t>
      </w:r>
      <w:r w:rsidR="008B383F">
        <w:t>24</w:t>
      </w:r>
      <w:r w:rsidR="00FD4D5C" w:rsidRPr="008B383F">
        <w:t>.</w:t>
      </w:r>
      <w:r w:rsidR="008B383F">
        <w:t>1</w:t>
      </w:r>
      <w:r w:rsidR="00FD4D5C" w:rsidRPr="008B383F">
        <w:t>10,00</w:t>
      </w:r>
      <w:r w:rsidR="004C187C" w:rsidRPr="00A7389A">
        <w:t xml:space="preserve">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>u iznosu od 500,00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C22C2C">
        <w:t>10</w:t>
      </w:r>
      <w:r>
        <w:t xml:space="preserve"> mjeseci u iznosu od </w:t>
      </w:r>
      <w:r w:rsidR="00C22C2C">
        <w:t>6</w:t>
      </w:r>
      <w:r w:rsidR="001141E6">
        <w:t>.0</w:t>
      </w:r>
      <w:r>
        <w:t>00,00 kn u skladu s prosječnom cijenom takvih usluga na tržištu</w:t>
      </w:r>
    </w:p>
    <w:p w:rsidRDefault="00993330" w:rsidP="00B23DB5" w:rsidR="00993330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8D0371" w:rsidP="008D0371" w:rsidR="008D0371">
      <w:pPr>
        <w:spacing w:after="240"/>
        <w:jc w:val="both"/>
      </w:pPr>
      <w:r>
        <w:t>- nagrada stečajnom upravitelju – čl. 7. Uredbe u</w:t>
      </w:r>
      <w:r w:rsidR="001114DD">
        <w:t xml:space="preserve"> bruto</w:t>
      </w:r>
      <w:r>
        <w:t xml:space="preserve"> iznosu od </w:t>
      </w:r>
      <w:r w:rsidR="001114DD">
        <w:t>10.0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lastRenderedPageBreak/>
        <w:t>Od strane suda utvrđeno je da kod stečajnog dužnika postoj</w:t>
      </w:r>
      <w:r w:rsidR="001114DD">
        <w:t>i</w:t>
      </w:r>
      <w:r>
        <w:t xml:space="preserve"> stečajni razlo</w:t>
      </w:r>
      <w:r w:rsidR="001114DD">
        <w:t>g</w:t>
      </w:r>
      <w:r>
        <w:t xml:space="preserve"> </w:t>
      </w:r>
      <w:r w:rsidR="001114DD">
        <w:t>nesposobnost</w:t>
      </w:r>
      <w:r w:rsidR="0086383F">
        <w:t xml:space="preserve"> za plaćanje </w:t>
      </w:r>
      <w:r w:rsidR="001114DD">
        <w:t>predviđen</w:t>
      </w:r>
      <w:r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1114DD">
        <w:t>24</w:t>
      </w:r>
      <w:r w:rsidR="00993330">
        <w:t>. svibnja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F67A3F">
        <w:t>07</w:t>
      </w:r>
      <w:r w:rsidR="00203465">
        <w:t>.</w:t>
      </w:r>
      <w:r w:rsidR="00993330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FC6" w:rsidR="00344FC6">
      <w:r>
        <w:separator/>
      </w:r>
    </w:p>
  </w:endnote>
  <w:endnote w:id="0" w:type="continuationSeparator">
    <w:p w:rsidRDefault="00344FC6" w:rsidR="00344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FC6" w:rsidR="00344FC6">
      <w:r>
        <w:separator/>
      </w:r>
    </w:p>
  </w:footnote>
  <w:footnote w:id="0" w:type="continuationSeparator">
    <w:p w:rsidRDefault="00344FC6" w:rsidR="00344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E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87D11" w:rsidR="00487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0D1ABE">
      <w:t>7 St-1403/17-18</w:t>
    </w:r>
  </w:p>
  <w:p w:rsidRDefault="008769C2" w:rsidP="008769C2" w:rsidR="008769C2">
    <w:pPr>
      <w:jc w:val="right"/>
    </w:pP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0D1ABE">
      <w:t>1403</w:t>
    </w:r>
    <w:r w:rsidR="00E84A60">
      <w:t>/</w:t>
    </w:r>
    <w:r w:rsidR="000D1ABE">
      <w:t>17-18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ABE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0E19"/>
    <w:rsid w:val="00102146"/>
    <w:rsid w:val="00105A24"/>
    <w:rsid w:val="00105A49"/>
    <w:rsid w:val="00105FEE"/>
    <w:rsid w:val="00110D41"/>
    <w:rsid w:val="001114DD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FC6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87D11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5C3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A03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EB3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83F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914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3AE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45A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330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89A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1D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2C2C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736F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67A3F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56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1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C7E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1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C7E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ATLAGIĆ j.d.o.o. za prijevoz i usluge zastupanog po punomoćniku Goran Atlagić</izvorni_sadrzaj>
    <derivirana_varijabla naziv="DomainObject.Predmet.ProtustrankaFormated_1">  ATLAGIĆ j.d.o.o. za prijevoz i usluge zastupanog po punomoćniku Goran Atlagić</derivirana_varijabla>
  </DomainObject.Predmet.ProtustrankaFormated>
  <DomainObject.Predmet.ProtustrankaFormatedOIB>
    <izvorni_sadrzaj>  ATLAGIĆ j.d.o.o. za prijevoz i usluge, OIB 81693197153 zastupanog po punomoćniku Goran Atlagić</izvorni_sadrzaj>
    <derivirana_varijabla naziv="DomainObject.Predmet.ProtustrankaFormatedOIB_1">  ATLAGIĆ j.d.o.o. za prijevoz i usluge, OIB 81693197153 zastupanog po punomoćniku Goran Atlagić</derivirana_varijabla>
  </DomainObject.Predmet.ProtustrankaFormatedOIB>
  <DomainObject.Predmet.ProtustrankaFormatedWithAdress>
    <izvorni_sadrzaj> ATLAGIĆ j.d.o.o. za prijevoz i usluge, Čvrsnička 37, 31000 Osijek zastupanog po punomoćniku Goran Atlagić</izvorni_sadrzaj>
    <derivirana_varijabla naziv="DomainObject.Predmet.ProtustrankaFormatedWithAdress_1"> ATLAGIĆ j.d.o.o. za prijevoz i usluge, Čvrsnička 37, 31000 Osijek zastupanog po punomoćniku Goran Atlagić</derivirana_varijabla>
  </DomainObject.Predmet.ProtustrankaFormatedWithAdress>
  <DomainObject.Predmet.ProtustrankaFormatedWithAdressOIB>
    <izvorni_sadrzaj> ATLAGIĆ j.d.o.o. za prijevoz i usluge, OIB 81693197153, Čvrsnička 37, 31000 Osijek zastupanog po punomoćniku Goran Atlagić</izvorni_sadrzaj>
    <derivirana_varijabla naziv="DomainObject.Predmet.ProtustrankaFormatedWithAdressOIB_1"> ATLAGIĆ j.d.o.o. za prijevoz i usluge, OIB 81693197153, Čvrsnička 37, 31000 Osijek zastupanog po punomoćniku Goran Atlagić</derivirana_varijabla>
  </DomainObject.Predmet.ProtustrankaFormatedWithAdressOIB>
  <DomainObject.Predmet.ProtustrankaWithAdress>
    <izvorni_sadrzaj>ATLAGIĆ j.d.o.o. za prijevoz i usluge Čvrsnička 37, 31000 Osijek</izvorni_sadrzaj>
    <derivirana_varijabla naziv="DomainObject.Predmet.ProtustrankaWithAdress_1">ATLAGIĆ j.d.o.o. za prijevoz i usluge Čvrsnička 37, 31000 Osijek</derivirana_varijabla>
  </DomainObject.Predmet.ProtustrankaWithAdress>
  <DomainObject.Predmet.ProtustrankaWithAdressOIB>
    <izvorni_sadrzaj>ATLAGIĆ j.d.o.o. za prijevoz i usluge, OIB 81693197153, Čvrsnička 37, 31000 Osijek</izvorni_sadrzaj>
    <derivirana_varijabla naziv="DomainObject.Predmet.ProtustrankaWithAdressOIB_1">ATLAGIĆ j.d.o.o. za prijevoz i usluge, OIB 81693197153, Čvrsnička 37, 31000 Osijek</derivirana_varijabla>
  </DomainObject.Predmet.ProtustrankaWithAdressOIB>
  <DomainObject.Predmet.ProtustrankaNazivFormated>
    <izvorni_sadrzaj>ATLAGIĆ j.d.o.o. za prijevoz i usluge</izvorni_sadrzaj>
    <derivirana_varijabla naziv="DomainObject.Predmet.ProtustrankaNazivFormated_1">ATLAGIĆ j.d.o.o. za prijevoz i usluge</derivirana_varijabla>
  </DomainObject.Predmet.ProtustrankaNazivFormated>
  <DomainObject.Predmet.ProtustrankaNazivFormatedOIB>
    <izvorni_sadrzaj>ATLAGIĆ j.d.o.o. za prijevoz i usluge, OIB 81693197153</izvorni_sadrzaj>
    <derivirana_varijabla naziv="DomainObject.Predmet.ProtustrankaNazivFormatedOIB_1">ATLAGIĆ j.d.o.o. za prijevoz i usluge, OIB 81693197153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ATLAGIĆ j.d.o.o. za prijevoz i usluge zastupanog po punomoćniku Goran Atlagić</item>
    </izvorni_sadrzaj>
    <derivirana_varijabla naziv="DomainObject.Predmet.ProtuStrankaListFormated_1">
      <item>ATLAGIĆ j.d.o.o. za prijevoz i usluge zastupanog po punomoćniku Goran Atlagić</item>
    </derivirana_varijabla>
  </DomainObject.Predmet.ProtuStrankaListFormated>
  <DomainObject.Predmet.ProtuStrankaListFormatedOIB>
    <izvorni_sadrzaj>
      <item>ATLAGIĆ j.d.o.o. za prijevoz i usluge, OIB 81693197153 zastupanog po punomoćniku Goran Atlagić</item>
    </izvorni_sadrzaj>
    <derivirana_varijabla naziv="DomainObject.Predmet.ProtuStrankaListFormatedOIB_1">
      <item>ATLAGIĆ j.d.o.o. za prijevoz i usluge, OIB 81693197153 zastupanog po punomoćniku Goran Atlagić</item>
    </derivirana_varijabla>
  </DomainObject.Predmet.ProtuStrankaListFormatedOIB>
  <DomainObject.Predmet.ProtuStrankaListFormatedWithAdress>
    <izvorni_sadrzaj>
      <item>ATLAGIĆ j.d.o.o. za prijevoz i usluge, Čvrsnička 37, 31000 Osijek zastupanog po punomoćniku Goran Atlagić</item>
    </izvorni_sadrzaj>
    <derivirana_varijabla naziv="DomainObject.Predmet.ProtuStrankaListFormatedWithAdress_1">
      <item>ATLAGIĆ j.d.o.o. za prijevoz i usluge, Čvrsnička 37, 31000 Osijek zastupanog po punomoćniku Goran Atlagić</item>
    </derivirana_varijabla>
  </DomainObject.Predmet.ProtuStrankaListFormatedWithAdress>
  <DomainObject.Predmet.ProtuStrankaListFormatedWithAdressOIB>
    <izvorni_sadrzaj>
      <item>ATLAGIĆ j.d.o.o. za prijevoz i usluge, OIB 81693197153, Čvrsnička 37, 31000 Osijek zastupanog po punomoćniku Goran Atlagić</item>
    </izvorni_sadrzaj>
    <derivirana_varijabla naziv="DomainObject.Predmet.ProtuStrankaListFormatedWithAdressOIB_1">
      <item>ATLAGIĆ j.d.o.o. za prijevoz i usluge, OIB 81693197153, Čvrsnička 37, 31000 Osijek zastupanog po punomoćniku Goran Atlagić</item>
    </derivirana_varijabla>
  </DomainObject.Predmet.ProtuStrankaListFormatedWithAdressOIB>
  <DomainObject.Predmet.ProtuStrankaListNazivFormated>
    <izvorni_sadrzaj>
      <item>ATLAGIĆ j.d.o.o. za prijevoz i usluge</item>
    </izvorni_sadrzaj>
    <derivirana_varijabla naziv="DomainObject.Predmet.ProtuStrankaListNazivFormated_1">
      <item>ATLAGIĆ j.d.o.o. za prijevoz i usluge</item>
    </derivirana_varijabla>
  </DomainObject.Predmet.ProtuStrankaListNazivFormated>
  <DomainObject.Predmet.ProtuStrankaListNazivFormatedOIB>
    <izvorni_sadrzaj>
      <item>ATLAGIĆ j.d.o.o. za prijevoz i usluge, OIB 81693197153</item>
    </izvorni_sadrzaj>
    <derivirana_varijabla naziv="DomainObject.Predmet.ProtuStrankaListNazivFormatedOIB_1">
      <item>ATLAGIĆ j.d.o.o. za prijevoz i usluge, OIB 81693197153</item>
    </derivirana_varijabla>
  </DomainObject.Predmet.ProtuStrankaListNazivFormatedOIB>
  <DomainObject.Predmet.OstaliListFormated>
    <izvorni_sadrzaj>
      <item>Goran Atlagić punomoćnik sudionika u postupku ATLAGIĆ j.d.o.o. za prijevoz i usluge</item>
    </izvorni_sadrzaj>
    <derivirana_varijabla naziv="DomainObject.Predmet.OstaliListFormated_1">
      <item>Goran Atlagić punomoćnik sudionika u postupku ATLAGIĆ j.d.o.o. za prijevoz i usluge</item>
    </derivirana_varijabla>
  </DomainObject.Predmet.OstaliListFormated>
  <DomainObject.Predmet.OstaliListFormatedOIB>
    <izvorni_sadrzaj>
      <item>Goran Atlagić, OIB 07175996127 punomoćnik sudionika u postupku ATLAGIĆ j.d.o.o. za prijevoz i usluge</item>
    </izvorni_sadrzaj>
    <derivirana_varijabla naziv="DomainObject.Predmet.OstaliListFormatedOIB_1">
      <item>Goran Atlagić, OIB 07175996127 punomoćnik sudionika u postupku ATLAGIĆ j.d.o.o. za prijevoz i usluge</item>
    </derivirana_varijabla>
  </DomainObject.Predmet.OstaliListFormatedOIB>
  <DomainObject.Predmet.OstaliListFormatedWithAdress>
    <izvorni_sadrzaj>
      <item>Goran Atlagić, Podgoračka 11, 31000 Osijek punomoćnik sudionika u postupku ATLAGIĆ j.d.o.o. za prijevoz i usluge</item>
    </izvorni_sadrzaj>
    <derivirana_varijabla naziv="DomainObject.Predmet.OstaliListFormatedWithAdress_1">
      <item>Goran Atlagić, Podgoračka 11, 31000 Osijek punomoćnik sudionika u postupku ATLAGIĆ j.d.o.o. za prijevoz i usluge</item>
    </derivirana_varijabla>
  </DomainObject.Predmet.OstaliListFormatedWithAdress>
  <DomainObject.Predmet.OstaliListFormatedWithAdressOIB>
    <izvorni_sadrzaj>
      <item>Goran Atlagić, OIB 07175996127, Podgoračka 11, 31000 Osijek punomoćnik sudionika u postupku ATLAGIĆ j.d.o.o. za prijevoz i usluge</item>
    </izvorni_sadrzaj>
    <derivirana_varijabla naziv="DomainObject.Predmet.OstaliListFormatedWithAdressOIB_1">
      <item>Goran Atlagić, OIB 07175996127, Podgoračka 11, 31000 Osijek punomoćnik sudionika u postupku ATLAGIĆ j.d.o.o. za prijevoz i usluge</item>
    </derivirana_varijabla>
  </DomainObject.Predmet.OstaliListFormatedWithAdressOIB>
  <DomainObject.Predmet.OstaliListNazivFormated>
    <izvorni_sadrzaj>
      <item>Goran Atlagić</item>
    </izvorni_sadrzaj>
    <derivirana_varijabla naziv="DomainObject.Predmet.OstaliListNazivFormated_1">
      <item>Goran Atlagić</item>
    </derivirana_varijabla>
  </DomainObject.Predmet.OstaliListNazivFormated>
  <DomainObject.Predmet.OstaliListNazivFormatedOIB>
    <izvorni_sadrzaj>
      <item>Goran Atlagić, OIB 07175996127</item>
    </izvorni_sadrzaj>
    <derivirana_varijabla naziv="DomainObject.Predmet.OstaliListNazivFormatedOIB_1">
      <item>Goran Atlagić, OIB 07175996127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ATLAGIĆ j.d.o.o. za prijevoz i usluge</izvorni_sadrzaj>
    <derivirana_varijabla naziv="DomainObject.Predmet.ProtustrankaIDrugi_1">ATLAGIĆ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ATLAGIĆ j.d.o.o. za prijevoz i usluge, OIB 81693197153, Čvrsnička 37, 31000 Osijek</izvorni_sadrzaj>
    <derivirana_varijabla naziv="DomainObject.Predmet.ProtustrankaIDrugiAdressOIB_1">ATLAGIĆ j.d.o.o. za prijevoz i usluge, OIB 81693197153, Čvrsnička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ATLAGIĆ j.d.o.o. za prijevoz i usluge</item>
      <item>Goran Atlagić</item>
    </izvorni_sadrzaj>
    <derivirana_varijabla naziv="DomainObject.Predmet.SudioniciListNaziv_1">
      <item>FINA RC OSIJEK</item>
      <item>ATLAGIĆ j.d.o.o. za prijevoz i usluge</item>
      <item>Goran Atlagić</item>
    </derivirana_varijabla>
  </DomainObject.Predmet.SudioniciListNaziv>
  <DomainObject.Predmet.SudioniciListAdressOIB>
    <izvorni_sadrzaj>
      <item>FINA RC OSIJEK, OIB 85821130368</item>
      <item>ATLAGIĆ j.d.o.o. za prijevoz i usluge, OIB 81693197153, Čvrsnička 37,31000 Osijek</item>
      <item>Goran Atlagić, OIB 07175996127, Podgoračka 11,31000 Osijek</item>
    </izvorni_sadrzaj>
    <derivirana_varijabla naziv="DomainObject.Predmet.SudioniciListAdressOIB_1">
      <item>FINA RC OSIJEK, OIB 85821130368</item>
      <item>ATLAGIĆ j.d.o.o. za prijevoz i usluge, OIB 81693197153, Čvrsnička 37,31000 Osijek</item>
      <item>Goran Atlagić, OIB 07175996127, Podgoračka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81693197153</item>
      <item>, OIB 07175996127</item>
    </izvorni_sadrzaj>
    <derivirana_varijabla naziv="DomainObject.Predmet.SudioniciListNazivOIB_1">
      <item>, OIB 85821130368</item>
      <item>, OIB 81693197153</item>
      <item>, OIB 07175996127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7532D-123F-47F7-A53F-8E5D5AE51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752</properties:Words>
  <properties:Characters>4090</properties:Characters>
  <properties:Lines>126</properties:Lines>
  <properties:Paragraphs>32</properties:Paragraphs>
  <properties:TotalTime>994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2018-05-25T12:26:00Z</dcterms:modified>
  <cp:revision>614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(1403-17 (-18) ATLAGIĆ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