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46cf" w14:paraId="96d46cf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="00EA720E">
        <w:t xml:space="preserve">: </w:t>
      </w:r>
      <w:r w:rsidR="00EF6105">
        <w:rPr>
          <w:b/>
        </w:rPr>
        <w:t xml:space="preserve">PAVKOVIĆ d.o.o. Vukovar, Hrvoja </w:t>
      </w:r>
      <w:proofErr w:type="spellStart"/>
      <w:r w:rsidR="00EF6105">
        <w:rPr>
          <w:b/>
        </w:rPr>
        <w:t>Vukčćića</w:t>
      </w:r>
      <w:proofErr w:type="spellEnd"/>
      <w:r w:rsidR="00EF6105">
        <w:rPr>
          <w:b/>
        </w:rPr>
        <w:t xml:space="preserve"> </w:t>
      </w:r>
      <w:proofErr w:type="spellStart"/>
      <w:r w:rsidR="00EF6105">
        <w:rPr>
          <w:b/>
        </w:rPr>
        <w:t>Hrvatinića</w:t>
      </w:r>
      <w:proofErr w:type="spellEnd"/>
      <w:r w:rsidR="00EF6105">
        <w:rPr>
          <w:b/>
        </w:rPr>
        <w:t xml:space="preserve"> 4, OIB: 51834718922, MBS: 030166071</w:t>
      </w:r>
      <w:r w:rsidR="003969D3">
        <w:t xml:space="preserve">, dana </w:t>
      </w:r>
      <w:r w:rsidR="00EF6105">
        <w:t>31. listopada</w:t>
      </w:r>
      <w:r w:rsidR="008A4C02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EA720E">
        <w:t xml:space="preserve">: </w:t>
      </w:r>
      <w:r w:rsidR="00EF6105">
        <w:rPr>
          <w:b/>
        </w:rPr>
        <w:t xml:space="preserve">PAVKOVIĆ d.o.o. Vukovar, Hrvoja </w:t>
      </w:r>
      <w:proofErr w:type="spellStart"/>
      <w:r w:rsidR="00EF6105">
        <w:rPr>
          <w:b/>
        </w:rPr>
        <w:t>Vukčćića</w:t>
      </w:r>
      <w:proofErr w:type="spellEnd"/>
      <w:r w:rsidR="00EF6105">
        <w:rPr>
          <w:b/>
        </w:rPr>
        <w:t xml:space="preserve"> </w:t>
      </w:r>
      <w:proofErr w:type="spellStart"/>
      <w:r w:rsidR="00EF6105">
        <w:rPr>
          <w:b/>
        </w:rPr>
        <w:t>Hrvatinića</w:t>
      </w:r>
      <w:proofErr w:type="spellEnd"/>
      <w:r w:rsidR="00EF6105">
        <w:rPr>
          <w:b/>
        </w:rPr>
        <w:t xml:space="preserve"> 4, OIB: 51834718922, MBS: 030166071</w:t>
      </w:r>
      <w:r w:rsidR="00EA720E">
        <w:rPr>
          <w:b/>
        </w:rPr>
        <w:t xml:space="preserve"> </w:t>
      </w:r>
      <w:r>
        <w:t xml:space="preserve">a prijedlog </w:t>
      </w:r>
      <w:r w:rsidR="00E32E5B">
        <w:t xml:space="preserve">FINE od </w:t>
      </w:r>
      <w:r w:rsidR="00EF6105">
        <w:t>26. lipnja</w:t>
      </w:r>
      <w:r w:rsidR="000D0A1B">
        <w:t xml:space="preserve"> 2018</w:t>
      </w:r>
      <w:r w:rsidR="00731C3E">
        <w:t>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EF6105">
        <w:rPr>
          <w:bCs/>
        </w:rPr>
        <w:t>26. lipnja</w:t>
      </w:r>
      <w:r w:rsidR="000D0A1B">
        <w:rPr>
          <w:bCs/>
        </w:rPr>
        <w:t xml:space="preserve"> 2018</w:t>
      </w:r>
      <w:r w:rsidR="00731C3E">
        <w:rPr>
          <w:bCs/>
        </w:rPr>
        <w:t>. g.</w:t>
      </w:r>
      <w:r w:rsidR="00E32E5B">
        <w:rPr>
          <w:bCs/>
        </w:rPr>
        <w:t xml:space="preserve"> FINA RC Osijek podnijela je prijedlog za otvaranje stečajnog postupka za dužnika</w:t>
      </w:r>
      <w:r w:rsidR="00EA720E">
        <w:t xml:space="preserve">: </w:t>
      </w:r>
      <w:r w:rsidR="00EF6105">
        <w:rPr>
          <w:b/>
        </w:rPr>
        <w:t xml:space="preserve">PAVKOVIĆ d.o.o. Vukovar, Hrvoja </w:t>
      </w:r>
      <w:proofErr w:type="spellStart"/>
      <w:r w:rsidR="00EF6105">
        <w:rPr>
          <w:b/>
        </w:rPr>
        <w:t>Vukčćića</w:t>
      </w:r>
      <w:proofErr w:type="spellEnd"/>
      <w:r w:rsidR="00EF6105">
        <w:rPr>
          <w:b/>
        </w:rPr>
        <w:t xml:space="preserve"> </w:t>
      </w:r>
      <w:proofErr w:type="spellStart"/>
      <w:r w:rsidR="00EF6105">
        <w:rPr>
          <w:b/>
        </w:rPr>
        <w:t>Hrvatinića</w:t>
      </w:r>
      <w:proofErr w:type="spellEnd"/>
      <w:r w:rsidR="00EF6105">
        <w:rPr>
          <w:b/>
        </w:rPr>
        <w:t xml:space="preserve"> 4, OIB: 51834718922, MBS: 030166071 </w:t>
      </w:r>
      <w:r w:rsidR="00E32E5B">
        <w:rPr>
          <w:bCs/>
        </w:rPr>
        <w:t xml:space="preserve">navodeći da dužnik na dan </w:t>
      </w:r>
      <w:r w:rsidR="00EF6105">
        <w:rPr>
          <w:bCs/>
        </w:rPr>
        <w:t>20.6.</w:t>
      </w:r>
      <w:r w:rsidR="000D0A1B">
        <w:rPr>
          <w:bCs/>
        </w:rPr>
        <w:t>2018</w:t>
      </w:r>
      <w:r w:rsidR="00731C3E">
        <w:rPr>
          <w:bCs/>
        </w:rPr>
        <w:t>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EF6105">
        <w:rPr>
          <w:bCs/>
        </w:rPr>
        <w:t>35.096,70</w:t>
      </w:r>
      <w:r w:rsidR="00E32E5B">
        <w:rPr>
          <w:bCs/>
        </w:rPr>
        <w:t xml:space="preserve"> kn te da ima </w:t>
      </w:r>
      <w:r w:rsidR="00EF6105">
        <w:rPr>
          <w:bCs/>
        </w:rPr>
        <w:t>jednog</w:t>
      </w:r>
      <w:r w:rsidR="00E32E5B">
        <w:rPr>
          <w:bCs/>
        </w:rPr>
        <w:t xml:space="preserve"> zaposlenika.</w:t>
      </w:r>
    </w:p>
    <w:p w:rsidRDefault="004D40FD" w:rsidP="00E32E5B" w:rsidR="004D40FD">
      <w:pPr>
        <w:jc w:val="both"/>
        <w:rPr>
          <w:bCs/>
        </w:rPr>
      </w:pPr>
    </w:p>
    <w:p w:rsidRDefault="004D40FD" w:rsidP="00E32E5B" w:rsidR="004D40FD">
      <w:pPr>
        <w:jc w:val="both"/>
        <w:rPr>
          <w:bCs/>
        </w:rPr>
      </w:pPr>
      <w:r>
        <w:rPr>
          <w:bCs/>
        </w:rPr>
        <w:tab/>
        <w:t xml:space="preserve">Rješenjem TS Osijek broj </w:t>
      </w:r>
      <w:r w:rsidR="008A4C02">
        <w:rPr>
          <w:bCs/>
        </w:rPr>
        <w:t>6 St-</w:t>
      </w:r>
      <w:r w:rsidR="00EF6105">
        <w:rPr>
          <w:bCs/>
        </w:rPr>
        <w:t>949/18-6 od 21. rujna 2018. g.</w:t>
      </w:r>
      <w:r>
        <w:rPr>
          <w:bCs/>
        </w:rPr>
        <w:t xml:space="preserve"> pokrenut je prethodni postupak radi utvrđivanja uvjeta za otvaranje stečajnog postupka nad dužnikom a za privremenog stečajnog upravitelja imenovan je </w:t>
      </w:r>
      <w:r w:rsidR="00EF6105">
        <w:rPr>
          <w:bCs/>
        </w:rPr>
        <w:t xml:space="preserve">Vinko </w:t>
      </w:r>
      <w:proofErr w:type="spellStart"/>
      <w:r w:rsidR="00EF6105">
        <w:rPr>
          <w:bCs/>
        </w:rPr>
        <w:t>Pečanić</w:t>
      </w:r>
      <w:proofErr w:type="spellEnd"/>
      <w:r w:rsidR="00EF6105">
        <w:rPr>
          <w:bCs/>
        </w:rPr>
        <w:t xml:space="preserve"> iz Lipika</w:t>
      </w:r>
      <w:r w:rsidR="008A4C02">
        <w:rPr>
          <w:bCs/>
        </w:rPr>
        <w:t xml:space="preserve"> te je zakazano ročište za </w:t>
      </w:r>
      <w:r w:rsidR="00EF6105">
        <w:rPr>
          <w:bCs/>
        </w:rPr>
        <w:t>31. listopad</w:t>
      </w:r>
      <w:r w:rsidR="00731C3E">
        <w:rPr>
          <w:bCs/>
        </w:rPr>
        <w:t xml:space="preserve"> </w:t>
      </w:r>
      <w:r w:rsidR="008A4C02">
        <w:rPr>
          <w:bCs/>
        </w:rPr>
        <w:t>2018. g.</w:t>
      </w:r>
      <w:r w:rsidR="00BF2E4F">
        <w:rPr>
          <w:bCs/>
        </w:rPr>
        <w:t xml:space="preserve"> 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0D0A1B" w:rsidP="00E32E5B" w:rsidR="00EF6105">
      <w:pPr>
        <w:ind w:firstLine="720"/>
        <w:jc w:val="both"/>
        <w:rPr>
          <w:bCs/>
        </w:rPr>
      </w:pPr>
      <w:r>
        <w:rPr>
          <w:bCs/>
        </w:rPr>
        <w:t xml:space="preserve">Na održanom ročištu za ispitivanje uvjeta za otvaranje stečajnog postupka nad dužnikom </w:t>
      </w:r>
      <w:r w:rsidR="00731C3E">
        <w:rPr>
          <w:bCs/>
        </w:rPr>
        <w:t>privremen</w:t>
      </w:r>
      <w:r w:rsidR="00EF6105">
        <w:rPr>
          <w:bCs/>
        </w:rPr>
        <w:t>i</w:t>
      </w:r>
      <w:r w:rsidR="00731C3E">
        <w:rPr>
          <w:bCs/>
        </w:rPr>
        <w:t xml:space="preserve"> stečajn</w:t>
      </w:r>
      <w:r w:rsidR="00EF6105">
        <w:rPr>
          <w:bCs/>
        </w:rPr>
        <w:t>i</w:t>
      </w:r>
      <w:r w:rsidR="00731C3E">
        <w:rPr>
          <w:bCs/>
        </w:rPr>
        <w:t xml:space="preserve"> upravitelj</w:t>
      </w:r>
      <w:r w:rsidR="00EA720E">
        <w:rPr>
          <w:bCs/>
        </w:rPr>
        <w:t xml:space="preserve"> podni</w:t>
      </w:r>
      <w:r w:rsidR="00EF6105">
        <w:rPr>
          <w:bCs/>
        </w:rPr>
        <w:t>o</w:t>
      </w:r>
      <w:r w:rsidR="00EA720E">
        <w:rPr>
          <w:bCs/>
        </w:rPr>
        <w:t xml:space="preserve"> je usmeno izvješće koje je sačini</w:t>
      </w:r>
      <w:r w:rsidR="00EF6105">
        <w:rPr>
          <w:bCs/>
        </w:rPr>
        <w:t>o i pismeno te dostavio</w:t>
      </w:r>
      <w:r w:rsidR="00EA720E">
        <w:rPr>
          <w:bCs/>
        </w:rPr>
        <w:t xml:space="preserve"> u spis dana </w:t>
      </w:r>
      <w:r w:rsidR="00EF6105">
        <w:rPr>
          <w:bCs/>
        </w:rPr>
        <w:t>24. listopada</w:t>
      </w:r>
      <w:r w:rsidR="00EA720E">
        <w:rPr>
          <w:bCs/>
        </w:rPr>
        <w:t xml:space="preserve"> 2018. g. </w:t>
      </w:r>
    </w:p>
    <w:p w:rsidRDefault="00EF6105" w:rsidP="00E32E5B" w:rsidR="00EA720E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Na istom ročištu </w:t>
      </w:r>
      <w:proofErr w:type="spellStart"/>
      <w:r>
        <w:rPr>
          <w:bCs/>
        </w:rPr>
        <w:t>z.z</w:t>
      </w:r>
      <w:proofErr w:type="spellEnd"/>
      <w:r>
        <w:rPr>
          <w:bCs/>
        </w:rPr>
        <w:t>. dužnika u spis je predao Potvrdu FINE od 31.10.2018. g. te je naveo da je žiro račun dužnika aktivan i predložio obustavu postupka s čime se suglasio privremeni stečajni upravitelj.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EF6105">
        <w:rPr>
          <w:bCs/>
        </w:rPr>
        <w:t>31.10</w:t>
      </w:r>
      <w:r w:rsidR="008A4C02">
        <w:rPr>
          <w:bCs/>
        </w:rPr>
        <w:t>.2018</w:t>
      </w:r>
      <w:r>
        <w:rPr>
          <w:bCs/>
        </w:rPr>
        <w:t>. g.</w:t>
      </w:r>
      <w:r w:rsidR="00BC3E15">
        <w:rPr>
          <w:bCs/>
        </w:rPr>
        <w:t xml:space="preserve"> (str. </w:t>
      </w:r>
      <w:r w:rsidR="00EF6105">
        <w:rPr>
          <w:bCs/>
        </w:rPr>
        <w:t>27</w:t>
      </w:r>
      <w:r w:rsidR="00BC3E15">
        <w:rPr>
          <w:bCs/>
        </w:rPr>
        <w:t xml:space="preserve"> spisa)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C3E15" w:rsidP="00B75497" w:rsidR="00BC3E15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F6105">
        <w:rPr>
          <w:bCs/>
        </w:rPr>
        <w:t>31. listopada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EA720E" w:rsidP="00D066E2" w:rsidR="00EA720E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uprav. </w:t>
      </w:r>
      <w:r w:rsidR="00EF6105">
        <w:rPr>
          <w:bCs/>
        </w:rPr>
        <w:t xml:space="preserve">Vinko </w:t>
      </w:r>
      <w:proofErr w:type="spellStart"/>
      <w:r w:rsidR="00EF6105">
        <w:rPr>
          <w:bCs/>
        </w:rPr>
        <w:t>Pečanić</w:t>
      </w:r>
      <w:proofErr w:type="spellEnd"/>
      <w:r w:rsidR="00EF6105">
        <w:rPr>
          <w:bCs/>
        </w:rPr>
        <w:t xml:space="preserve">, 34 551Lipik, </w:t>
      </w:r>
      <w:proofErr w:type="spellStart"/>
      <w:r w:rsidR="00EF6105">
        <w:rPr>
          <w:bCs/>
        </w:rPr>
        <w:t>Frankopanska</w:t>
      </w:r>
      <w:proofErr w:type="spellEnd"/>
      <w:r w:rsidR="00EF6105">
        <w:rPr>
          <w:bCs/>
        </w:rPr>
        <w:t xml:space="preserve"> 17</w:t>
      </w:r>
    </w:p>
    <w:p w:rsidRDefault="00BC3E15" w:rsidP="00D066E2" w:rsidR="00BC3E15" w:rsidRPr="00731C3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</w:t>
      </w:r>
      <w:r w:rsidR="00EF6105">
        <w:rPr>
          <w:bCs/>
        </w:rPr>
        <w:t>Vukovar</w:t>
      </w:r>
    </w:p>
    <w:p w:rsidRDefault="00D066E2" w:rsidP="00D066E2" w:rsidR="00BC3E15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EF6105">
        <w:t>31.11.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CE1DD7" w:rsidR="008F3B38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874" w:rsidP="004A3868" w:rsidR="00774874">
      <w:r>
        <w:separator/>
      </w:r>
    </w:p>
  </w:endnote>
  <w:endnote w:id="0" w:type="continuationSeparator">
    <w:p w:rsidRDefault="00774874" w:rsidP="004A3868" w:rsidR="00774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874" w:rsidP="004A3868" w:rsidR="00774874">
      <w:r>
        <w:separator/>
      </w:r>
    </w:p>
  </w:footnote>
  <w:footnote w:id="0" w:type="continuationSeparator">
    <w:p w:rsidRDefault="00774874" w:rsidP="004A3868" w:rsidR="007748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1DD7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EF6105">
      <w:t>949</w:t>
    </w:r>
    <w:r w:rsidR="00EA720E">
      <w:t>/18-</w:t>
    </w:r>
    <w:r w:rsidR="00EF6105">
      <w:t>10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0A1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A73D9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74874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74CF9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D62FA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C3E15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1DD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A720E"/>
    <w:rsid w:val="00EC42BA"/>
    <w:rsid w:val="00ED07AA"/>
    <w:rsid w:val="00ED438E"/>
    <w:rsid w:val="00EF6105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1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E1D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1D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D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D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1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E1D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1D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D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D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St-949/2018</izvorni_sadrzaj>
    <derivirana_varijabla naziv="DomainObject.Predmet.OznakaBroj_1">St-949/2018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PAVKOVIĆ d.o.o. za trgovinu i usluge</izvorni_sadrzaj>
    <derivirana_varijabla naziv="DomainObject.Predmet.ProtustrankaFormated_1">  PAVKOVIĆ d.o.o. za trgovinu i usluge</derivirana_varijabla>
  </DomainObject.Predmet.ProtustrankaFormated>
  <DomainObject.Predmet.ProtustrankaFormatedOIB>
    <izvorni_sadrzaj>  PAVKOVIĆ d.o.o. za trgovinu i usluge, OIB 51834718922</izvorni_sadrzaj>
    <derivirana_varijabla naziv="DomainObject.Predmet.ProtustrankaFormatedOIB_1">  PAVKOVIĆ d.o.o. za trgovinu i usluge, OIB 51834718922</derivirana_varijabla>
  </DomainObject.Predmet.ProtustrankaFormatedOIB>
  <DomainObject.Predmet.ProtustrankaFormatedWithAdress>
    <izvorni_sadrzaj> PAVKOVIĆ d.o.o. za trgovinu i usluge, Hrvoja Vukčića Hrvatinića 4, 32000 Vukovar</izvorni_sadrzaj>
    <derivirana_varijabla naziv="DomainObject.Predmet.ProtustrankaFormatedWithAdress_1"> PAVKOVIĆ d.o.o. za trgovinu i usluge, Hrvoja Vukčića Hrvatinića 4, 32000 Vukovar</derivirana_varijabla>
  </DomainObject.Predmet.ProtustrankaFormatedWithAdress>
  <DomainObject.Predmet.ProtustrankaFormatedWithAdressOIB>
    <izvorni_sadrzaj> PAVKOVIĆ d.o.o. za trgovinu i usluge, OIB 51834718922, Hrvoja Vukčića Hrvatinića 4, 32000 Vukovar</izvorni_sadrzaj>
    <derivirana_varijabla naziv="DomainObject.Predmet.ProtustrankaFormatedWithAdressOIB_1"> PAVKOVIĆ d.o.o. za trgovinu i usluge, OIB 51834718922, Hrvoja Vukčića Hrvatinića 4, 32000 Vukovar</derivirana_varijabla>
  </DomainObject.Predmet.ProtustrankaFormatedWithAdressOIB>
  <DomainObject.Predmet.ProtustrankaWithAdress>
    <izvorni_sadrzaj>PAVKOVIĆ d.o.o. za trgovinu i usluge Hrvoja Vukčića Hrvatinića 4, 32000 Vukovar</izvorni_sadrzaj>
    <derivirana_varijabla naziv="DomainObject.Predmet.ProtustrankaWithAdress_1">PAVKOVIĆ d.o.o. za trgovinu i usluge Hrvoja Vukčića Hrvatinića 4, 32000 Vukovar</derivirana_varijabla>
  </DomainObject.Predmet.ProtustrankaWithAdress>
  <DomainObject.Predmet.ProtustrankaWithAdressOIB>
    <izvorni_sadrzaj>PAVKOVIĆ d.o.o. za trgovinu i usluge, OIB 51834718922, Hrvoja Vukčića Hrvatinića 4, 32000 Vukovar</izvorni_sadrzaj>
    <derivirana_varijabla naziv="DomainObject.Predmet.ProtustrankaWithAdressOIB_1">PAVKOVIĆ d.o.o. za trgovinu i usluge, OIB 51834718922, Hrvoja Vukčića Hrvatinića 4, 32000 Vukovar</derivirana_varijabla>
  </DomainObject.Predmet.ProtustrankaWithAdressOIB>
  <DomainObject.Predmet.ProtustrankaNazivFormated>
    <izvorni_sadrzaj>PAVKOVIĆ d.o.o. za trgovinu i usluge</izvorni_sadrzaj>
    <derivirana_varijabla naziv="DomainObject.Predmet.ProtustrankaNazivFormated_1">PAVKOVIĆ d.o.o. za trgovinu i usluge</derivirana_varijabla>
  </DomainObject.Predmet.ProtustrankaNazivFormated>
  <DomainObject.Predmet.ProtustrankaNazivFormatedOIB>
    <izvorni_sadrzaj>PAVKOVIĆ d.o.o. za trgovinu i usluge, OIB 51834718922</izvorni_sadrzaj>
    <derivirana_varijabla naziv="DomainObject.Predmet.ProtustrankaNazivFormatedOIB_1">PAVKOVIĆ d.o.o. za trgovinu i usluge, OIB 51834718922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PAVKOVIĆ d.o.o. za trgovinu i usluge</item>
    </izvorni_sadrzaj>
    <derivirana_varijabla naziv="DomainObject.Predmet.ProtuStrankaListFormated_1">
      <item>PAVKOVIĆ d.o.o. za trgovinu i usluge</item>
    </derivirana_varijabla>
  </DomainObject.Predmet.ProtuStrankaListFormated>
  <DomainObject.Predmet.ProtuStrankaListFormatedOIB>
    <izvorni_sadrzaj>
      <item>PAVKOVIĆ d.o.o. za trgovinu i usluge, OIB 51834718922</item>
    </izvorni_sadrzaj>
    <derivirana_varijabla naziv="DomainObject.Predmet.ProtuStrankaListFormatedOIB_1">
      <item>PAVKOVIĆ d.o.o. za trgovinu i usluge, OIB 51834718922</item>
    </derivirana_varijabla>
  </DomainObject.Predmet.ProtuStrankaListFormatedOIB>
  <DomainObject.Predmet.ProtuStrankaListFormatedWithAdress>
    <izvorni_sadrzaj>
      <item>PAVKOVIĆ d.o.o. za trgovinu i usluge, Hrvoja Vukčića Hrvatinića 4, 32000 Vukovar</item>
    </izvorni_sadrzaj>
    <derivirana_varijabla naziv="DomainObject.Predmet.ProtuStrankaListFormatedWithAdress_1">
      <item>PAVKOVIĆ d.o.o. za trgovinu i usluge, Hrvoja Vukčića Hrvatinića 4, 32000 Vukovar</item>
    </derivirana_varijabla>
  </DomainObject.Predmet.ProtuStrankaListFormatedWithAdress>
  <DomainObject.Predmet.ProtuStrankaListFormatedWithAdressOIB>
    <izvorni_sadrzaj>
      <item>PAVKOVIĆ d.o.o. za trgovinu i usluge, OIB 51834718922, Hrvoja Vukčića Hrvatinića 4, 32000 Vukovar</item>
    </izvorni_sadrzaj>
    <derivirana_varijabla naziv="DomainObject.Predmet.ProtuStrankaListFormatedWithAdressOIB_1">
      <item>PAVKOVIĆ d.o.o. za trgovinu i usluge, OIB 51834718922, Hrvoja Vukčića Hrvatinića 4, 32000 Vukovar</item>
    </derivirana_varijabla>
  </DomainObject.Predmet.ProtuStrankaListFormatedWithAdressOIB>
  <DomainObject.Predmet.ProtuStrankaListNazivFormated>
    <izvorni_sadrzaj>
      <item>PAVKOVIĆ d.o.o. za trgovinu i usluge</item>
    </izvorni_sadrzaj>
    <derivirana_varijabla naziv="DomainObject.Predmet.ProtuStrankaListNazivFormated_1">
      <item>PAVKOVIĆ d.o.o. za trgovinu i usluge</item>
    </derivirana_varijabla>
  </DomainObject.Predmet.ProtuStrankaListNazivFormated>
  <DomainObject.Predmet.ProtuStrankaListNazivFormatedOIB>
    <izvorni_sadrzaj>
      <item>PAVKOVIĆ d.o.o. za trgovinu i usluge, OIB 51834718922</item>
    </izvorni_sadrzaj>
    <derivirana_varijabla naziv="DomainObject.Predmet.ProtuStrankaListNazivFormatedOIB_1">
      <item>PAVKOVIĆ d.o.o. za trgovinu i usluge, OIB 51834718922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PAVKOVIĆ d.o.o. za trgovinu i usluge</izvorni_sadrzaj>
    <derivirana_varijabla naziv="DomainObject.Predmet.ProtustrankaIDrugi_1">PAVKOVIĆ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PAVKOVIĆ d.o.o. za trgovinu i usluge, OIB 51834718922, Hrvoja Vukčića Hrvatinića 4, 32000 Vukovar</izvorni_sadrzaj>
    <derivirana_varijabla naziv="DomainObject.Predmet.ProtustrankaIDrugiAdressOIB_1">PAVKOVIĆ d.o.o. za trgovinu i usluge, OIB 51834718922, Hrvoja Vukčića Hrvatinića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PAVKOVIĆ d.o.o. za trgovinu i usluge</item>
    </izvorni_sadrzaj>
    <derivirana_varijabla naziv="DomainObject.Predmet.SudioniciListNaziv_1">
      <item>FINA RC OSIJEK</item>
      <item>PAVKOVIĆ d.o.o. za trgovinu i usluge</item>
    </derivirana_varijabla>
  </DomainObject.Predmet.SudioniciListNaziv>
  <DomainObject.Predmet.SudioniciListAdressOIB>
    <izvorni_sadrzaj>
      <item>FINA RC OSIJEK, OIB 85821130368</item>
      <item>PAVKOVIĆ d.o.o. za trgovinu i usluge, OIB 51834718922, Hrvoja Vukčića Hrvatinića 4,32000 Vukovar</item>
    </izvorni_sadrzaj>
    <derivirana_varijabla naziv="DomainObject.Predmet.SudioniciListAdressOIB_1">
      <item>FINA RC OSIJEK, OIB 85821130368</item>
      <item>PAVKOVIĆ d.o.o. za trgovinu i usluge, OIB 51834718922, Hrvoja Vukčića Hrvatinića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51834718922</item>
    </izvorni_sadrzaj>
    <derivirana_varijabla naziv="DomainObject.Predmet.SudioniciListNazivOIB_1">
      <item>, OIB 85821130368</item>
      <item>, OIB 51834718922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St-949/2018-4</izvorni_sadrzaj>
    <derivirana_varijabla naziv="DomainObject.PredzadnjaOdlukaIzPredmeta.Oznaka_1">St-949/2018-4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E718C-3EFC-4EBA-83A0-EF02E1AB0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2293</properties:Characters>
  <properties:Lines>96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2017-10-25T07:02:00Z</dcterms:created>
  <dc:creator>mkocijan</dc:creator>
  <cp:lastModifiedBy>Danijela Sekulić</cp:lastModifiedBy>
  <cp:lastPrinted>2018-10-31T10:30:00Z</cp:lastPrinted>
  <dcterms:modified xmlns:xsi="http://www.w3.org/2001/XMLSchema-instance" xsi:type="dcterms:W3CDTF">2018-10-31T10:31:00Z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