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3ef3" w14:paraId="7653ef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C26D1">
        <w:t>410</w:t>
      </w:r>
      <w:r w:rsidR="00946625">
        <w:t>/16-</w:t>
      </w:r>
      <w:r w:rsidR="00BC26D1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C26D1" w:rsidRPr="0087377D">
        <w:t>CHILL OUT j.d.o.o. za ugostiteljstvo, Zadar, Put Vrela 59, OIB:</w:t>
      </w:r>
      <w:r w:rsidR="00BC26D1">
        <w:t xml:space="preserve"> </w:t>
      </w:r>
      <w:r w:rsidR="00BC26D1" w:rsidRPr="0087377D">
        <w:t>02126779608</w:t>
      </w:r>
      <w:r w:rsidRPr="00EF7C9A">
        <w:t xml:space="preserve">, dana </w:t>
      </w:r>
      <w:r w:rsidR="00BC26D1">
        <w:t>24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BC26D1" w:rsidRPr="003A377A">
        <w:t>Branko Morić, rođen 29. kolovoza 1942. godine, iz Zadra, Miroslava Krleže 1e, osobna iskaznica izdana od PU Zadarske broj: 104928260, OIB: 89888559843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BC26D1" w:rsidRPr="0087377D">
        <w:t>CHILL OUT j.d.o.o. za ugostiteljstvo, Zadar, Put Vrela 59, OIB:</w:t>
      </w:r>
      <w:r w:rsidR="00BC26D1">
        <w:t xml:space="preserve"> </w:t>
      </w:r>
      <w:r w:rsidR="00BC26D1" w:rsidRPr="0087377D">
        <w:t>02126779608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BC26D1" w:rsidRPr="0087377D">
        <w:t>CHILL OUT j.d.o.o. za ugostiteljstvo,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BC26D1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pristupila je zastupnica po zakonu stečajnog dužnika tvrdivši da je veći dio duga otplatila i da će do 24. svibnja 2016. otplatiti kompletno dugovanje., zbog čega je sud odgodio ročište, međutim na novo ročište zastupnica po zakonu nije pristupila niti je u međuvremenu dostavila dokaz o podmirenju duga. </w:t>
      </w:r>
    </w:p>
    <w:p w:rsidRDefault="00BC26D1" w:rsidP="00BC26D1" w:rsidR="0038536A" w:rsidRPr="003039D7">
      <w:pPr>
        <w:ind w:firstLine="708"/>
        <w:jc w:val="both"/>
      </w:pPr>
      <w:r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BC26D1">
        <w:t>24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1C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710885">
          <w:t>410</w:t>
        </w:r>
        <w:r w:rsidR="00034AAA">
          <w:t>/16-</w:t>
        </w:r>
        <w:r w:rsidR="00710885">
          <w:t>10</w:t>
        </w:r>
      </w:p>
      <w:p w:rsidRDefault="00E12FEA" w:rsidP="009C0FF2" w:rsidR="00E12FEA" w:rsidRPr="00EF7C9A">
        <w:pPr>
          <w:jc w:val="right"/>
        </w:pPr>
      </w:p>
      <w:p w:rsidRDefault="00C711C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711CC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CHILL OUT j.d.o.o. za ugostiteljstvo</izvorni_sadrzaj>
    <derivirana_varijabla naziv="DomainObject.Predmet.ProtustrankaFormated_1">  CHILL OUT j.d.o.o. za ugostiteljstvo</derivirana_varijabla>
  </DomainObject.Predmet.ProtustrankaFormated>
  <DomainObject.Predmet.ProtustrankaFormatedOIB>
    <izvorni_sadrzaj>  CHILL OUT j.d.o.o. za ugostiteljstvo, OIB 02126779608</izvorni_sadrzaj>
    <derivirana_varijabla naziv="DomainObject.Predmet.ProtustrankaFormatedOIB_1">  CHILL OUT j.d.o.o. za ugostiteljstvo, OIB 02126779608</derivirana_varijabla>
  </DomainObject.Predmet.ProtustrankaFormatedOIB>
  <DomainObject.Predmet.ProtustrankaFormatedWithAdress>
    <izvorni_sadrzaj> CHILL OUT j.d.o.o. za ugostiteljstvo, Put Vrela 59, 23000 Zadar</izvorni_sadrzaj>
    <derivirana_varijabla naziv="DomainObject.Predmet.ProtustrankaFormatedWithAdress_1"> CHILL OUT j.d.o.o. za ugostiteljstvo, Put Vrela 59, 23000 Zadar</derivirana_varijabla>
  </DomainObject.Predmet.ProtustrankaFormatedWithAdress>
  <DomainObject.Predmet.ProtustrankaFormatedWithAdressOIB>
    <izvorni_sadrzaj> CHILL OUT j.d.o.o. za ugostiteljstvo, OIB 02126779608, Put Vrela 59, 23000 Zadar</izvorni_sadrzaj>
    <derivirana_varijabla naziv="DomainObject.Predmet.ProtustrankaFormatedWithAdressOIB_1"> CHILL OUT j.d.o.o. za ugostiteljstvo, OIB 02126779608, Put Vrela 59, 23000 Zadar</derivirana_varijabla>
  </DomainObject.Predmet.ProtustrankaFormatedWithAdressOIB>
  <DomainObject.Predmet.ProtustrankaWithAdress>
    <izvorni_sadrzaj>CHILL OUT j.d.o.o. za ugostiteljstvo Put Vrela 59, 23000 Zadar</izvorni_sadrzaj>
    <derivirana_varijabla naziv="DomainObject.Predmet.ProtustrankaWithAdress_1">CHILL OUT j.d.o.o. za ugostiteljstvo Put Vrela 59, 23000 Zadar</derivirana_varijabla>
  </DomainObject.Predmet.ProtustrankaWithAdress>
  <DomainObject.Predmet.ProtustrankaWithAdressOIB>
    <izvorni_sadrzaj>CHILL OUT j.d.o.o. za ugostiteljstvo, OIB 02126779608, Put Vrela 59, 23000 Zadar</izvorni_sadrzaj>
    <derivirana_varijabla naziv="DomainObject.Predmet.ProtustrankaWithAdressOIB_1">CHILL OUT j.d.o.o. za ugostiteljstvo, OIB 02126779608, Put Vrela 59, 23000 Zadar</derivirana_varijabla>
  </DomainObject.Predmet.ProtustrankaWithAdressOIB>
  <DomainObject.Predmet.ProtustrankaNazivFormated>
    <izvorni_sadrzaj>CHILL OUT j.d.o.o. za ugostiteljstvo</izvorni_sadrzaj>
    <derivirana_varijabla naziv="DomainObject.Predmet.ProtustrankaNazivFormated_1">CHILL OUT j.d.o.o. za ugostiteljstvo</derivirana_varijabla>
  </DomainObject.Predmet.ProtustrankaNazivFormated>
  <DomainObject.Predmet.ProtustrankaNazivFormatedOIB>
    <izvorni_sadrzaj>CHILL OUT j.d.o.o. za ugostiteljstvo, OIB 02126779608</izvorni_sadrzaj>
    <derivirana_varijabla naziv="DomainObject.Predmet.ProtustrankaNazivFormatedOIB_1">CHILL OUT j.d.o.o. za ugostiteljstvo, OIB 02126779608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18500.40</izvorni_sadrzaj>
    <derivirana_varijabla naziv="DomainObject.Predmet.TrenutnaVrijednost_1">18500.40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CHILL OUT j.d.o.o. za ugostiteljstvo</item>
    </izvorni_sadrzaj>
    <derivirana_varijabla naziv="DomainObject.Predmet.ProtuStrankaListFormated_1">
      <item>CHILL OUT j.d.o.o. za ugostiteljstvo</item>
    </derivirana_varijabla>
  </DomainObject.Predmet.ProtuStrankaListFormated>
  <DomainObject.Predmet.ProtuStrankaListFormatedOIB>
    <izvorni_sadrzaj>
      <item>CHILL OUT j.d.o.o. za ugostiteljstvo, OIB 02126779608</item>
    </izvorni_sadrzaj>
    <derivirana_varijabla naziv="DomainObject.Predmet.ProtuStrankaListFormatedOIB_1">
      <item>CHILL OUT j.d.o.o. za ugostiteljstvo, OIB 02126779608</item>
    </derivirana_varijabla>
  </DomainObject.Predmet.ProtuStrankaListFormatedOIB>
  <DomainObject.Predmet.ProtuStrankaListFormatedWithAdress>
    <izvorni_sadrzaj>
      <item>CHILL OUT j.d.o.o. za ugostiteljstvo, Put Vrela 59, 23000 Zadar</item>
    </izvorni_sadrzaj>
    <derivirana_varijabla naziv="DomainObject.Predmet.ProtuStrankaListFormatedWithAdress_1">
      <item>CHILL OUT j.d.o.o. za ugostiteljstvo, Put Vrela 59, 23000 Zadar</item>
    </derivirana_varijabla>
  </DomainObject.Predmet.ProtuStrankaListFormatedWithAdress>
  <DomainObject.Predmet.ProtuStrankaListFormatedWithAdressOIB>
    <izvorni_sadrzaj>
      <item>CHILL OUT j.d.o.o. za ugostiteljstvo, OIB 02126779608, Put Vrela 59, 23000 Zadar</item>
    </izvorni_sadrzaj>
    <derivirana_varijabla naziv="DomainObject.Predmet.ProtuStrankaListFormatedWithAdressOIB_1">
      <item>CHILL OUT j.d.o.o. za ugostiteljstvo, OIB 02126779608, Put Vrela 59, 23000 Zadar</item>
    </derivirana_varijabla>
  </DomainObject.Predmet.ProtuStrankaListFormatedWithAdressOIB>
  <DomainObject.Predmet.ProtuStrankaListNazivFormated>
    <izvorni_sadrzaj>
      <item>CHILL OUT j.d.o.o. za ugostiteljstvo</item>
    </izvorni_sadrzaj>
    <derivirana_varijabla naziv="DomainObject.Predmet.ProtuStrankaListNazivFormated_1">
      <item>CHILL OUT j.d.o.o. za ugostiteljstvo</item>
    </derivirana_varijabla>
  </DomainObject.Predmet.ProtuStrankaListNazivFormated>
  <DomainObject.Predmet.ProtuStrankaListNazivFormatedOIB>
    <izvorni_sadrzaj>
      <item>CHILL OUT j.d.o.o. za ugostiteljstvo, OIB 02126779608</item>
    </izvorni_sadrzaj>
    <derivirana_varijabla naziv="DomainObject.Predmet.ProtuStrankaListNazivFormatedOIB_1">
      <item>CHILL OUT j.d.o.o. za ugostiteljstvo, OIB 02126779608</item>
    </derivirana_varijabla>
  </DomainObject.Predmet.ProtuStrankaListNazivFormatedOIB>
  <DomainObject.Predmet.OstaliListFormated>
    <izvorni_sadrzaj>
      <item>Matea Bakmaz</item>
    </izvorni_sadrzaj>
    <derivirana_varijabla naziv="DomainObject.Predmet.OstaliListFormated_1">
      <item>Matea Bakmaz</item>
    </derivirana_varijabla>
  </DomainObject.Predmet.OstaliListFormated>
  <DomainObject.Predmet.OstaliListFormatedOIB>
    <izvorni_sadrzaj>
      <item>Matea Bakmaz, OIB 61498683527</item>
    </izvorni_sadrzaj>
    <derivirana_varijabla naziv="DomainObject.Predmet.OstaliListFormatedOIB_1">
      <item>Matea Bakmaz, OIB 61498683527</item>
    </derivirana_varijabla>
  </DomainObject.Predmet.OstaliListFormatedOIB>
  <DomainObject.Predmet.OstaliListFormatedWithAdress>
    <izvorni_sadrzaj>
      <item>Matea Bakmaz, Put Vrela 59, 23000 Zadar</item>
    </izvorni_sadrzaj>
    <derivirana_varijabla naziv="DomainObject.Predmet.OstaliListFormatedWithAdress_1">
      <item>Matea Bakmaz, Put Vrela 59, 23000 Zadar</item>
    </derivirana_varijabla>
  </DomainObject.Predmet.OstaliListFormatedWithAdress>
  <DomainObject.Predmet.OstaliListFormatedWithAdressOIB>
    <izvorni_sadrzaj>
      <item>Matea Bakmaz, OIB 61498683527, Put Vrela 59, 23000 Zadar</item>
    </izvorni_sadrzaj>
    <derivirana_varijabla naziv="DomainObject.Predmet.OstaliListFormatedWithAdressOIB_1">
      <item>Matea Bakmaz, OIB 61498683527, Put Vrela 59, 23000 Zadar</item>
    </derivirana_varijabla>
  </DomainObject.Predmet.OstaliListFormatedWithAdressOIB>
  <DomainObject.Predmet.OstaliListNazivFormated>
    <izvorni_sadrzaj>
      <item>Matea Bakmaz</item>
    </izvorni_sadrzaj>
    <derivirana_varijabla naziv="DomainObject.Predmet.OstaliListNazivFormated_1">
      <item>Matea Bakmaz</item>
    </derivirana_varijabla>
  </DomainObject.Predmet.OstaliListNazivFormated>
  <DomainObject.Predmet.OstaliListNazivFormatedOIB>
    <izvorni_sadrzaj>
      <item>Matea Bakmaz, OIB 61498683527</item>
    </izvorni_sadrzaj>
    <derivirana_varijabla naziv="DomainObject.Predmet.OstaliListNazivFormatedOIB_1">
      <item>Matea Bakmaz, OIB 61498683527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CHILL OUT j.d.o.o. za ugostiteljstvo</izvorni_sadrzaj>
    <derivirana_varijabla naziv="DomainObject.Predmet.ProtustrankaIDrugi_1">CHILL OUT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CHILL OUT j.d.o.o. za ugostiteljstvo, OIB 02126779608, Put Vrela 59, 23000 Zadar</izvorni_sadrzaj>
    <derivirana_varijabla naziv="DomainObject.Predmet.ProtustrankaIDrugiAdressOIB_1">CHILL OUT j.d.o.o. za ugostiteljstvo, OIB 02126779608,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CHILL OUT j.d.o.o. za ugostiteljstvo</item>
      <item>Matea Bakmaz</item>
    </izvorni_sadrzaj>
    <derivirana_varijabla naziv="DomainObject.Predmet.SudioniciListNaziv_1">
      <item>FINA</item>
      <item>CHILL OUT j.d.o.o. za ugostiteljstvo</item>
      <item>Matea Bakmaz</item>
    </derivirana_varijabla>
  </DomainObject.Predmet.SudioniciListNaziv>
  <DomainObject.Predmet.SudioniciListAdressOIB>
    <izvorni_sadrzaj>
      <item>FINA, OIB 85821130368</item>
      <item>CHILL OUT j.d.o.o. za ugostiteljstvo, OIB 02126779608, Put Vrela 59,23000 Zadar</item>
      <item>Matea Bakmaz, OIB 61498683527, Put Vrela 59,23000 Zadar</item>
    </izvorni_sadrzaj>
    <derivirana_varijabla naziv="DomainObject.Predmet.SudioniciListAdressOIB_1">
      <item>FINA, OIB 85821130368</item>
      <item>CHILL OUT j.d.o.o. za ugostiteljstvo, OIB 02126779608, Put Vrela 59,23000 Zadar</item>
      <item>Matea Bakmaz, OIB 61498683527,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02126779608</item>
      <item>, OIB 61498683527</item>
    </izvorni_sadrzaj>
    <derivirana_varijabla naziv="DomainObject.Predmet.SudioniciListNazivOIB_1">
      <item>, OIB 85821130368</item>
      <item>, OIB 02126779608</item>
      <item>, OIB 61498683527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2020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2016-05-24T08:02:00Z</dcterms:created>
  <dc:creator>Ardena Bajlo</dc:creator>
  <cp:lastModifiedBy>Martina Kalmeta</cp:lastModifiedBy>
  <cp:lastPrinted>2016-05-24T08:02:00Z</cp:lastPrinted>
  <dcterms:modified xmlns:xsi="http://www.w3.org/2001/XMLSchema-instance" xsi:type="dcterms:W3CDTF">2016-05-24T12:49:00Z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